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c3d6" w14:paraId="301c3d6" w:rsidRDefault="00D732C9" w:rsidP="00D732C9" w:rsidR="00D732C9" w:rsidRPr="00722845">
      <w:pPr>
        <w15:collapsed w:val="false"/>
      </w:pPr>
      <w:r w:rsidRPr="00722845">
        <w:rPr>
          <w:rStyle w:val="Naglaeno"/>
        </w:rPr>
        <w:t xml:space="preserve">             </w:t>
      </w:r>
      <w:r w:rsidRPr="0072284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722845"/>
    <w:p w:rsidRDefault="00D732C9" w:rsidP="00D732C9" w:rsidR="00D732C9" w:rsidRPr="00722845">
      <w:pPr>
        <w:ind w:hanging="720" w:left="360"/>
        <w:rPr>
          <w:b/>
        </w:rPr>
      </w:pPr>
      <w:r w:rsidRPr="00722845">
        <w:rPr>
          <w:b/>
        </w:rPr>
        <w:t xml:space="preserve">     REPUBLIKA HRVATSKA</w:t>
      </w:r>
    </w:p>
    <w:p w:rsidRDefault="00D732C9" w:rsidP="006E6DC7" w:rsidR="00B57961" w:rsidRPr="00722845">
      <w:pPr>
        <w:ind w:hanging="720" w:left="360"/>
        <w:rPr>
          <w:sz w:val="22"/>
          <w:szCs w:val="22"/>
        </w:rPr>
      </w:pPr>
      <w:r w:rsidRPr="00722845">
        <w:rPr>
          <w:sz w:val="22"/>
          <w:szCs w:val="22"/>
        </w:rPr>
        <w:t xml:space="preserve">     TRGOVAČKI SUD U OSIJEKU</w:t>
      </w:r>
    </w:p>
    <w:p w:rsidRDefault="000C4D2A" w:rsidP="006E6DC7" w:rsidR="000C4D2A" w:rsidRPr="00722845">
      <w:pPr>
        <w:ind w:hanging="720" w:left="360"/>
        <w:rPr>
          <w:sz w:val="22"/>
          <w:szCs w:val="22"/>
        </w:rPr>
      </w:pPr>
    </w:p>
    <w:p w:rsidRDefault="00D5479F" w:rsidP="00D5479F" w:rsidR="00B57961" w:rsidRPr="00722845">
      <w:pPr>
        <w:jc w:val="center"/>
      </w:pPr>
      <w:r w:rsidRPr="00722845">
        <w:t>R</w:t>
      </w:r>
      <w:r w:rsidR="000C4D2A" w:rsidRPr="00722845">
        <w:t xml:space="preserve"> </w:t>
      </w:r>
      <w:r w:rsidRPr="00722845">
        <w:t>E</w:t>
      </w:r>
      <w:r w:rsidR="000C4D2A" w:rsidRPr="00722845">
        <w:t xml:space="preserve"> </w:t>
      </w:r>
      <w:r w:rsidRPr="00722845">
        <w:t>P</w:t>
      </w:r>
      <w:r w:rsidR="000C4D2A" w:rsidRPr="00722845">
        <w:t xml:space="preserve"> </w:t>
      </w:r>
      <w:r w:rsidRPr="00722845">
        <w:t>U</w:t>
      </w:r>
      <w:r w:rsidR="000C4D2A" w:rsidRPr="00722845">
        <w:t xml:space="preserve"> </w:t>
      </w:r>
      <w:r w:rsidRPr="00722845">
        <w:t>B</w:t>
      </w:r>
      <w:r w:rsidR="000C4D2A" w:rsidRPr="00722845">
        <w:t xml:space="preserve"> </w:t>
      </w:r>
      <w:r w:rsidRPr="00722845">
        <w:t>L</w:t>
      </w:r>
      <w:r w:rsidR="000C4D2A" w:rsidRPr="00722845">
        <w:t xml:space="preserve"> </w:t>
      </w:r>
      <w:r w:rsidRPr="00722845">
        <w:t>I</w:t>
      </w:r>
      <w:r w:rsidR="000C4D2A" w:rsidRPr="00722845">
        <w:t xml:space="preserve"> </w:t>
      </w:r>
      <w:r w:rsidRPr="00722845">
        <w:t>K</w:t>
      </w:r>
      <w:r w:rsidR="000C4D2A" w:rsidRPr="00722845">
        <w:t xml:space="preserve"> </w:t>
      </w:r>
      <w:r w:rsidRPr="00722845">
        <w:t>A</w:t>
      </w:r>
      <w:r w:rsidR="000C4D2A" w:rsidRPr="00722845">
        <w:t xml:space="preserve"> </w:t>
      </w:r>
      <w:r w:rsidRPr="00722845">
        <w:t xml:space="preserve"> H</w:t>
      </w:r>
      <w:r w:rsidR="000C4D2A" w:rsidRPr="00722845">
        <w:t xml:space="preserve"> </w:t>
      </w:r>
      <w:r w:rsidRPr="00722845">
        <w:t>R</w:t>
      </w:r>
      <w:r w:rsidR="000C4D2A" w:rsidRPr="00722845">
        <w:t xml:space="preserve"> </w:t>
      </w:r>
      <w:r w:rsidRPr="00722845">
        <w:t>V</w:t>
      </w:r>
      <w:r w:rsidR="000C4D2A" w:rsidRPr="00722845">
        <w:t xml:space="preserve"> </w:t>
      </w:r>
      <w:r w:rsidRPr="00722845">
        <w:t>A</w:t>
      </w:r>
      <w:r w:rsidR="000C4D2A" w:rsidRPr="00722845">
        <w:t xml:space="preserve"> </w:t>
      </w:r>
      <w:r w:rsidRPr="00722845">
        <w:t>T</w:t>
      </w:r>
      <w:r w:rsidR="000C4D2A" w:rsidRPr="00722845">
        <w:t xml:space="preserve"> </w:t>
      </w:r>
      <w:r w:rsidRPr="00722845">
        <w:t>S</w:t>
      </w:r>
      <w:r w:rsidR="000C4D2A" w:rsidRPr="00722845">
        <w:t xml:space="preserve"> </w:t>
      </w:r>
      <w:r w:rsidRPr="00722845">
        <w:t>K</w:t>
      </w:r>
      <w:r w:rsidR="000C4D2A" w:rsidRPr="00722845">
        <w:t xml:space="preserve"> </w:t>
      </w:r>
      <w:r w:rsidRPr="00722845">
        <w:t>A</w:t>
      </w:r>
    </w:p>
    <w:p w:rsidRDefault="00B57961" w:rsidP="00B57961" w:rsidR="00B57961" w:rsidRPr="00722845"/>
    <w:p w:rsidRDefault="00B57961" w:rsidP="00D5479F" w:rsidR="00B57961" w:rsidRPr="00722845">
      <w:pPr>
        <w:jc w:val="center"/>
      </w:pPr>
      <w:r w:rsidRPr="00722845">
        <w:t>R J E Š E N J E</w:t>
      </w:r>
    </w:p>
    <w:p w:rsidRDefault="00B57961" w:rsidP="00B57961" w:rsidR="00B57961" w:rsidRPr="00722845"/>
    <w:p w:rsidRDefault="00B57961" w:rsidP="00B57961" w:rsidR="00B57961" w:rsidRPr="00722845"/>
    <w:p w:rsidRDefault="00B57961" w:rsidP="00E94A15" w:rsidR="00B57961" w:rsidRPr="00722845">
      <w:pPr>
        <w:ind w:firstLine="708"/>
        <w:jc w:val="both"/>
        <w:rPr>
          <w:b/>
          <w:bCs/>
          <w:iCs/>
        </w:rPr>
      </w:pPr>
      <w:r w:rsidRPr="00722845">
        <w:t xml:space="preserve">Trgovački sud u Osijeku, po </w:t>
      </w:r>
      <w:r w:rsidR="00F55ABE" w:rsidRPr="00722845">
        <w:t>stečajnoj sutkinji</w:t>
      </w:r>
      <w:r w:rsidRPr="00722845">
        <w:t xml:space="preserve"> Nad</w:t>
      </w:r>
      <w:r w:rsidR="00F55ABE" w:rsidRPr="00722845">
        <w:t>i</w:t>
      </w:r>
      <w:r w:rsidRPr="00722845">
        <w:t xml:space="preserve"> Roso, u </w:t>
      </w:r>
      <w:r w:rsidR="002B4B69" w:rsidRPr="00722845">
        <w:t xml:space="preserve">stečajnom </w:t>
      </w:r>
      <w:r w:rsidRPr="00722845">
        <w:t xml:space="preserve">predmetu </w:t>
      </w:r>
      <w:r w:rsidR="002B4B69" w:rsidRPr="00722845">
        <w:t>dužnika</w:t>
      </w:r>
      <w:r w:rsidRPr="00722845">
        <w:t xml:space="preserve"> </w:t>
      </w:r>
      <w:r w:rsidR="00546944" w:rsidRPr="00722845">
        <w:rPr>
          <w:b/>
        </w:rPr>
        <w:t xml:space="preserve">A-G DINAS d.o.o. za obradu drveta, usluge i trgovinu "u stečaju", </w:t>
      </w:r>
      <w:proofErr w:type="spellStart"/>
      <w:r w:rsidR="00546944" w:rsidRPr="00722845">
        <w:rPr>
          <w:b/>
        </w:rPr>
        <w:t>Beljevina</w:t>
      </w:r>
      <w:proofErr w:type="spellEnd"/>
      <w:r w:rsidR="00546944" w:rsidRPr="00722845">
        <w:rPr>
          <w:b/>
        </w:rPr>
        <w:t xml:space="preserve">, </w:t>
      </w:r>
      <w:proofErr w:type="spellStart"/>
      <w:r w:rsidR="00546944" w:rsidRPr="00722845">
        <w:rPr>
          <w:b/>
        </w:rPr>
        <w:t>Lj</w:t>
      </w:r>
      <w:proofErr w:type="spellEnd"/>
      <w:r w:rsidR="00546944" w:rsidRPr="00722845">
        <w:rPr>
          <w:b/>
        </w:rPr>
        <w:t>. Gaja 27, OIB: 80794569722, MBS: 050026145</w:t>
      </w:r>
      <w:r w:rsidRPr="00722845">
        <w:t xml:space="preserve">, dana  </w:t>
      </w:r>
      <w:r w:rsidR="00F525A0" w:rsidRPr="00722845">
        <w:t>2. veljače 2018</w:t>
      </w:r>
      <w:r w:rsidR="00E94A15" w:rsidRPr="00722845">
        <w:t>. g.</w:t>
      </w:r>
      <w:r w:rsidR="00194EFE" w:rsidRPr="00722845">
        <w:t>,</w:t>
      </w:r>
    </w:p>
    <w:p w:rsidRDefault="00B90248" w:rsidP="00B90248" w:rsidR="00B57961" w:rsidRPr="00722845">
      <w:pPr>
        <w:tabs>
          <w:tab w:pos="3480" w:val="left"/>
        </w:tabs>
      </w:pPr>
      <w:r w:rsidRPr="00722845">
        <w:tab/>
      </w:r>
    </w:p>
    <w:p w:rsidRDefault="00D5479F" w:rsidP="00D5479F" w:rsidR="00B57961" w:rsidRPr="00722845">
      <w:pPr>
        <w:jc w:val="center"/>
      </w:pPr>
      <w:r w:rsidRPr="00722845">
        <w:t xml:space="preserve">r i j e š i o </w:t>
      </w:r>
      <w:r w:rsidR="00B57961" w:rsidRPr="00722845">
        <w:t xml:space="preserve"> j e</w:t>
      </w:r>
    </w:p>
    <w:p w:rsidRDefault="00546944" w:rsidP="00546944" w:rsidR="00546944" w:rsidRPr="00722845">
      <w:pPr>
        <w:jc w:val="both"/>
      </w:pPr>
    </w:p>
    <w:p w:rsidRDefault="004B6DE3" w:rsidP="0069202F" w:rsidR="0069202F" w:rsidRPr="00722845">
      <w:pPr>
        <w:ind w:firstLine="360"/>
        <w:jc w:val="both"/>
      </w:pPr>
      <w:r w:rsidRPr="00722845">
        <w:t>I</w:t>
      </w:r>
      <w:r w:rsidRPr="00722845">
        <w:tab/>
      </w:r>
      <w:r w:rsidRPr="00722845">
        <w:tab/>
      </w:r>
      <w:r w:rsidR="00B57961" w:rsidRPr="00722845">
        <w:t xml:space="preserve">Iz </w:t>
      </w:r>
      <w:proofErr w:type="spellStart"/>
      <w:r w:rsidR="00B57961" w:rsidRPr="00722845">
        <w:t>kupovnine</w:t>
      </w:r>
      <w:proofErr w:type="spellEnd"/>
      <w:r w:rsidR="00B57961" w:rsidRPr="00722845">
        <w:t xml:space="preserve"> dobivene prodajom nekretnine stečajnog dužnika </w:t>
      </w:r>
      <w:r w:rsidR="005A270B" w:rsidRPr="00722845">
        <w:t>i to</w:t>
      </w:r>
      <w:r w:rsidR="00546944" w:rsidRPr="00722845">
        <w:t xml:space="preserve"> </w:t>
      </w:r>
      <w:r w:rsidR="0069202F" w:rsidRPr="00722845">
        <w:t xml:space="preserve">upisane kod  Zemljišnoknjižnog odjela Našice u </w:t>
      </w:r>
    </w:p>
    <w:p w:rsidRDefault="0069202F" w:rsidP="0069202F" w:rsidR="0069202F" w:rsidRPr="00722845">
      <w:pPr>
        <w:ind w:firstLine="360"/>
        <w:jc w:val="both"/>
      </w:pPr>
      <w:r w:rsidRPr="00722845">
        <w:t>1.</w:t>
      </w:r>
      <w:r w:rsidRPr="00722845">
        <w:tab/>
        <w:t xml:space="preserve">u </w:t>
      </w:r>
      <w:proofErr w:type="spellStart"/>
      <w:r w:rsidRPr="00722845">
        <w:t>zk.ul</w:t>
      </w:r>
      <w:proofErr w:type="spellEnd"/>
      <w:r w:rsidRPr="00722845">
        <w:t>. 1333 k.o. Đurđenovac Općinski sud u Osijeku Zemljišnoknjižni odjel Našice  kč.br.1177/13  ekonomsko dvorište , Trg N.Š.Zrinskog, 5192 m 2</w:t>
      </w:r>
    </w:p>
    <w:p w:rsidRDefault="0069202F" w:rsidP="0069202F" w:rsidR="0069202F" w:rsidRPr="00722845">
      <w:pPr>
        <w:ind w:firstLine="360"/>
        <w:jc w:val="both"/>
      </w:pPr>
      <w:r w:rsidRPr="00722845">
        <w:t>2.</w:t>
      </w:r>
      <w:r w:rsidRPr="00722845">
        <w:tab/>
        <w:t xml:space="preserve"> </w:t>
      </w:r>
      <w:proofErr w:type="spellStart"/>
      <w:r w:rsidRPr="00722845">
        <w:t>zk.ul</w:t>
      </w:r>
      <w:proofErr w:type="spellEnd"/>
      <w:r w:rsidRPr="00722845">
        <w:t>. 1333 k.o. Đurđenovac Općinski sud u Osijeku Zemljišnoknjižni odjel Našice   kč.br.1177/14  ekonomsko dvorište , Trg N.Š.Zrinskog, 6575 m 2</w:t>
      </w:r>
    </w:p>
    <w:p w:rsidRDefault="0069202F" w:rsidP="0069202F" w:rsidR="0069202F" w:rsidRPr="00722845">
      <w:pPr>
        <w:ind w:firstLine="360"/>
        <w:jc w:val="both"/>
      </w:pPr>
      <w:r w:rsidRPr="00722845">
        <w:t>3.</w:t>
      </w:r>
      <w:r w:rsidRPr="00722845">
        <w:tab/>
        <w:t xml:space="preserve">  </w:t>
      </w:r>
      <w:proofErr w:type="spellStart"/>
      <w:r w:rsidRPr="00722845">
        <w:t>zk.ul</w:t>
      </w:r>
      <w:proofErr w:type="spellEnd"/>
      <w:r w:rsidRPr="00722845">
        <w:t>. 1333 k.o. Đurđenovac Općinski sud u Osijeku Zemljišnoknjižni odjel Našice  kč.br.1177/15  ekonomsko dvorište , Trg N.Š.Zrinskog, 8671 m 2</w:t>
      </w:r>
    </w:p>
    <w:p w:rsidRDefault="0069202F" w:rsidP="0069202F" w:rsidR="0069202F" w:rsidRPr="00722845">
      <w:pPr>
        <w:ind w:firstLine="360"/>
        <w:jc w:val="both"/>
      </w:pPr>
      <w:r w:rsidRPr="00722845">
        <w:t>4.</w:t>
      </w:r>
      <w:r w:rsidRPr="00722845">
        <w:tab/>
      </w:r>
      <w:proofErr w:type="spellStart"/>
      <w:r w:rsidRPr="00722845">
        <w:t>zk.ul</w:t>
      </w:r>
      <w:proofErr w:type="spellEnd"/>
      <w:r w:rsidRPr="00722845">
        <w:t>. 1333 k.o. Đurđenovac Općinski sud u Osijeku Zemljišnoknjižni odjel Našice  kč.br.1177/23 put  Trg N.Š.Zrinskog, 1481 m 2</w:t>
      </w:r>
    </w:p>
    <w:p w:rsidRDefault="0069202F" w:rsidP="0069202F" w:rsidR="0069202F" w:rsidRPr="00722845">
      <w:pPr>
        <w:ind w:firstLine="360"/>
        <w:jc w:val="both"/>
      </w:pPr>
      <w:r w:rsidRPr="00722845">
        <w:t>5.</w:t>
      </w:r>
      <w:r w:rsidRPr="00722845">
        <w:tab/>
      </w:r>
      <w:proofErr w:type="spellStart"/>
      <w:r w:rsidRPr="00722845">
        <w:t>zk.ul</w:t>
      </w:r>
      <w:proofErr w:type="spellEnd"/>
      <w:r w:rsidRPr="00722845">
        <w:t xml:space="preserve">. 1224 k.o. Đurđenovac Općinski sud u Osijeku Zemljišnoknjižni odjel Našice kč.br.1177/16   11 zgrada i ekonomsko dvorište, Trg N.Š.Zrinskog, 50867 m 2 </w:t>
      </w:r>
    </w:p>
    <w:p w:rsidRDefault="0069202F" w:rsidP="00722845" w:rsidR="0069202F" w:rsidRPr="00722845">
      <w:pPr>
        <w:ind w:firstLine="360"/>
        <w:jc w:val="both"/>
      </w:pPr>
      <w:r w:rsidRPr="00722845">
        <w:t>Prodajna cijena</w:t>
      </w:r>
      <w:r w:rsidR="00722845" w:rsidRPr="00722845">
        <w:t xml:space="preserve"> od 1-5 iznosi 2.868.953,81 kn.</w:t>
      </w:r>
    </w:p>
    <w:p w:rsidRDefault="0069202F" w:rsidP="0069202F" w:rsidR="0069202F" w:rsidRPr="00722845">
      <w:pPr>
        <w:ind w:firstLine="360"/>
        <w:jc w:val="both"/>
      </w:pPr>
    </w:p>
    <w:p w:rsidRDefault="0069202F" w:rsidP="0069202F" w:rsidR="0069202F" w:rsidRPr="00722845">
      <w:pPr>
        <w:ind w:firstLine="360"/>
        <w:jc w:val="both"/>
      </w:pPr>
      <w:r w:rsidRPr="00722845">
        <w:t>6.</w:t>
      </w:r>
      <w:r w:rsidRPr="00722845">
        <w:tab/>
      </w:r>
      <w:proofErr w:type="spellStart"/>
      <w:r w:rsidRPr="00722845">
        <w:t>zk.ul</w:t>
      </w:r>
      <w:proofErr w:type="spellEnd"/>
      <w:r w:rsidRPr="00722845">
        <w:t>. 1333 k.o. Đurđenovac Općinski sud u Osijeku Zemljišnoknjižni odjel Našice                                                                                                                                   -kč.br.1177/17   3 zgrade i ekonomsko dvorište , Trg N.Š.Zrinskog, 3861 m 2</w:t>
      </w:r>
    </w:p>
    <w:p w:rsidRDefault="0069202F" w:rsidP="0069202F" w:rsidR="0069202F" w:rsidRPr="00722845">
      <w:pPr>
        <w:ind w:firstLine="360"/>
        <w:jc w:val="both"/>
      </w:pPr>
      <w:r w:rsidRPr="00722845">
        <w:t>-kč.br.1177/25   put , Trg N.Š.Zrinskog, 4038 m 2</w:t>
      </w:r>
    </w:p>
    <w:p w:rsidRDefault="0069202F" w:rsidP="0069202F" w:rsidR="0069202F" w:rsidRPr="00722845">
      <w:pPr>
        <w:ind w:firstLine="360"/>
        <w:jc w:val="both"/>
      </w:pPr>
      <w:r w:rsidRPr="00722845">
        <w:t xml:space="preserve"> </w:t>
      </w:r>
      <w:r w:rsidR="00722845" w:rsidRPr="00722845">
        <w:t>P</w:t>
      </w:r>
      <w:r w:rsidRPr="00722845">
        <w:t>rodajna cijena nekretnine br.6  : 355.689,00 kn</w:t>
      </w:r>
    </w:p>
    <w:p w:rsidRDefault="0069202F" w:rsidP="0069202F" w:rsidR="0069202F" w:rsidRPr="00722845">
      <w:pPr>
        <w:ind w:firstLine="360"/>
        <w:jc w:val="both"/>
      </w:pPr>
    </w:p>
    <w:p w:rsidRDefault="0069202F" w:rsidP="0069202F" w:rsidR="0069202F" w:rsidRPr="00722845">
      <w:pPr>
        <w:ind w:firstLine="360"/>
        <w:jc w:val="both"/>
      </w:pPr>
      <w:r w:rsidRPr="00722845">
        <w:t>7.</w:t>
      </w:r>
      <w:r w:rsidRPr="00722845">
        <w:tab/>
        <w:t xml:space="preserve">zk.ul.1326 k.o. Đurđenovac Općinski sud u Osijeku Zemljišnoknjižni odjel Našice kč.br.1175/1 upravna zgrada, dvorište Trg N.Š.Zrinskog 4000 m2 , dvorište trg </w:t>
      </w:r>
      <w:proofErr w:type="spellStart"/>
      <w:r w:rsidRPr="00722845">
        <w:t>N.Š</w:t>
      </w:r>
      <w:proofErr w:type="spellEnd"/>
      <w:r w:rsidRPr="00722845">
        <w:t xml:space="preserve">. Zrinskog 3560 m2, upravna zgrada Trg </w:t>
      </w:r>
      <w:proofErr w:type="spellStart"/>
      <w:r w:rsidRPr="00722845">
        <w:t>N.Š</w:t>
      </w:r>
      <w:proofErr w:type="spellEnd"/>
      <w:r w:rsidRPr="00722845">
        <w:t xml:space="preserve">. Zrinskog 440 m2 </w:t>
      </w:r>
    </w:p>
    <w:p w:rsidRDefault="0069202F" w:rsidP="0069202F" w:rsidR="0069202F" w:rsidRPr="00722845">
      <w:pPr>
        <w:ind w:firstLine="360"/>
        <w:jc w:val="both"/>
      </w:pPr>
      <w:r w:rsidRPr="00722845">
        <w:t>8.</w:t>
      </w:r>
      <w:r w:rsidRPr="00722845">
        <w:tab/>
        <w:t xml:space="preserve"> zk.ul.1326 k.o. Đurđenovac Općinski sud u Osijeku Zemljišnoknjižni odjel Našice kč.br.1177/1 zgrada, ekonomsko dvorište </w:t>
      </w:r>
      <w:proofErr w:type="spellStart"/>
      <w:r w:rsidRPr="00722845">
        <w:t>rg</w:t>
      </w:r>
      <w:proofErr w:type="spellEnd"/>
      <w:r w:rsidRPr="00722845">
        <w:t xml:space="preserve"> N.Š.Zrinskog, 1632 m 2</w:t>
      </w:r>
    </w:p>
    <w:p w:rsidRDefault="0069202F" w:rsidP="0069202F" w:rsidR="0069202F" w:rsidRPr="00722845">
      <w:pPr>
        <w:ind w:firstLine="360"/>
        <w:jc w:val="both"/>
      </w:pPr>
      <w:r w:rsidRPr="00722845">
        <w:t xml:space="preserve">          prodajna cijena nekretnina  od 7 i 8 : 257.683,35 kn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9202F" w:rsidP="0069202F" w:rsidR="0069202F" w:rsidRPr="00722845">
      <w:pPr>
        <w:ind w:firstLine="360"/>
        <w:jc w:val="both"/>
      </w:pPr>
    </w:p>
    <w:p w:rsidRDefault="0069202F" w:rsidP="0069202F" w:rsidR="0069202F" w:rsidRPr="00722845">
      <w:pPr>
        <w:ind w:firstLine="360"/>
        <w:jc w:val="both"/>
      </w:pPr>
      <w:r w:rsidRPr="00722845">
        <w:t xml:space="preserve">Ukupno </w:t>
      </w:r>
      <w:proofErr w:type="spellStart"/>
      <w:r w:rsidRPr="00722845">
        <w:t>kupovnina</w:t>
      </w:r>
      <w:proofErr w:type="spellEnd"/>
      <w:r w:rsidRPr="00722845">
        <w:t xml:space="preserve"> : 3.482.326,16 kn</w:t>
      </w:r>
      <w:r w:rsidR="00722845" w:rsidRPr="00722845">
        <w:t xml:space="preserve"> od kojeg iznosa će se na žiro račun stečajnog dužnika prenijeti 326.513,31 kn a preostali iznos od 3.155.812,85 kn na žiro račun </w:t>
      </w:r>
      <w:proofErr w:type="spellStart"/>
      <w:r w:rsidR="00722845" w:rsidRPr="00722845">
        <w:t>razlučnog</w:t>
      </w:r>
      <w:proofErr w:type="spellEnd"/>
      <w:r w:rsidR="00722845" w:rsidRPr="00722845">
        <w:t xml:space="preserve"> vjerovnik Fond za razvoj i zapošljavanje.</w:t>
      </w:r>
    </w:p>
    <w:p w:rsidRDefault="00122342" w:rsidP="0069202F" w:rsidR="00122342" w:rsidRPr="00722845">
      <w:pPr>
        <w:ind w:firstLine="360"/>
        <w:jc w:val="both"/>
      </w:pPr>
    </w:p>
    <w:p w:rsidRDefault="004B6DE3" w:rsidP="004B6DE3" w:rsidR="004B6DE3" w:rsidRPr="00722845">
      <w:pPr>
        <w:suppressAutoHyphens/>
        <w:spacing w:lineRule="atLeast" w:line="100"/>
        <w:ind w:firstLine="708"/>
        <w:jc w:val="both"/>
        <w:rPr>
          <w:b/>
        </w:rPr>
      </w:pPr>
      <w:r w:rsidRPr="00722845">
        <w:rPr>
          <w:b/>
        </w:rPr>
        <w:lastRenderedPageBreak/>
        <w:t xml:space="preserve">2. </w:t>
      </w:r>
      <w:r w:rsidRPr="00722845">
        <w:t xml:space="preserve">Računovodstvo Trgovačkog suda u Osijeku izvršiti će prijenos navedenih sredstava iz točke I ovoga rješenja s kartice predmeta i to ukupnih troškova u iznosu od </w:t>
      </w:r>
      <w:r w:rsidR="00722845" w:rsidRPr="00722845">
        <w:t>326.513,31</w:t>
      </w:r>
      <w:r w:rsidRPr="00722845">
        <w:t xml:space="preserve"> kn na </w:t>
      </w:r>
      <w:r w:rsidRPr="00722845">
        <w:rPr>
          <w:b/>
        </w:rPr>
        <w:t>žiro račun stečajnog dužnika</w:t>
      </w:r>
      <w:r w:rsidRPr="00722845">
        <w:t xml:space="preserve"> broj </w:t>
      </w:r>
      <w:r w:rsidRPr="00722845">
        <w:rPr>
          <w:b/>
        </w:rPr>
        <w:t xml:space="preserve">HR59 2500 0091 1014 2691 7  </w:t>
      </w:r>
      <w:r w:rsidRPr="00722845">
        <w:t xml:space="preserve">te iznosa koji pripada </w:t>
      </w:r>
      <w:proofErr w:type="spellStart"/>
      <w:r w:rsidRPr="00722845">
        <w:t>razlučnom</w:t>
      </w:r>
      <w:proofErr w:type="spellEnd"/>
      <w:r w:rsidRPr="00722845">
        <w:t xml:space="preserve"> vjerovniku </w:t>
      </w:r>
      <w:r w:rsidR="00722845" w:rsidRPr="00722845">
        <w:t>3.155.812,85</w:t>
      </w:r>
      <w:r w:rsidRPr="00722845">
        <w:t xml:space="preserve"> kn na žiro račun </w:t>
      </w:r>
      <w:proofErr w:type="spellStart"/>
      <w:r w:rsidRPr="00722845">
        <w:t>razlučnog</w:t>
      </w:r>
      <w:proofErr w:type="spellEnd"/>
      <w:r w:rsidRPr="00722845">
        <w:t xml:space="preserve"> vjerovnika </w:t>
      </w:r>
      <w:r w:rsidR="00722845" w:rsidRPr="00722845">
        <w:rPr>
          <w:b/>
        </w:rPr>
        <w:t>Fond za razvoj i zapošljavanje broj HR12 1001 0051 8630 00160 poziv na broj HR68 7552-80794569722-09</w:t>
      </w:r>
      <w:r w:rsidRPr="00722845">
        <w:rPr>
          <w:b/>
        </w:rPr>
        <w:t xml:space="preserve">, </w:t>
      </w:r>
      <w:r w:rsidRPr="00722845">
        <w:t xml:space="preserve"> </w:t>
      </w:r>
      <w:r w:rsidRPr="00722845">
        <w:rPr>
          <w:b/>
        </w:rPr>
        <w:t>po pravomoćnosti ovoga rješenja.</w:t>
      </w:r>
    </w:p>
    <w:p w:rsidRDefault="004B6DE3" w:rsidP="004B6DE3" w:rsidR="004B6DE3" w:rsidRPr="00722845">
      <w:pPr>
        <w:rPr>
          <w:b/>
        </w:rPr>
      </w:pPr>
    </w:p>
    <w:p w:rsidRDefault="00546944" w:rsidP="00546944" w:rsidR="00546944" w:rsidRPr="00722845"/>
    <w:p w:rsidRDefault="000C4D2A" w:rsidP="000C4D2A" w:rsidR="000C4D2A" w:rsidRPr="00722845">
      <w:pPr>
        <w:jc w:val="center"/>
      </w:pPr>
      <w:r w:rsidRPr="00722845">
        <w:t>Obrazloženje</w:t>
      </w:r>
    </w:p>
    <w:p w:rsidRDefault="000C4D2A" w:rsidP="000C4D2A" w:rsidR="000C4D2A" w:rsidRPr="00722845">
      <w:pPr>
        <w:jc w:val="both"/>
        <w:rPr>
          <w:b/>
        </w:rPr>
      </w:pPr>
    </w:p>
    <w:p w:rsidRDefault="000C4D2A" w:rsidP="000C4D2A" w:rsidR="000C4D2A" w:rsidRPr="00722845">
      <w:pPr>
        <w:ind w:firstLine="708"/>
        <w:jc w:val="both"/>
      </w:pPr>
      <w:r w:rsidRPr="00722845">
        <w:t xml:space="preserve">Stečajna upraviteljica u stečajnom predmetu </w:t>
      </w:r>
      <w:r w:rsidR="004B6DE3" w:rsidRPr="00722845">
        <w:rPr>
          <w:b/>
        </w:rPr>
        <w:t xml:space="preserve">A-G DINAS d.o.o. za obradu drveta, usluge i trgovinu "u stečaju", </w:t>
      </w:r>
      <w:proofErr w:type="spellStart"/>
      <w:r w:rsidR="004B6DE3" w:rsidRPr="00722845">
        <w:rPr>
          <w:b/>
        </w:rPr>
        <w:t>Beljevina</w:t>
      </w:r>
      <w:proofErr w:type="spellEnd"/>
      <w:r w:rsidR="004B6DE3" w:rsidRPr="00722845">
        <w:rPr>
          <w:b/>
        </w:rPr>
        <w:t xml:space="preserve">, </w:t>
      </w:r>
      <w:proofErr w:type="spellStart"/>
      <w:r w:rsidR="004B6DE3" w:rsidRPr="00722845">
        <w:rPr>
          <w:b/>
        </w:rPr>
        <w:t>Lj</w:t>
      </w:r>
      <w:proofErr w:type="spellEnd"/>
      <w:r w:rsidR="004B6DE3" w:rsidRPr="00722845">
        <w:rPr>
          <w:b/>
        </w:rPr>
        <w:t xml:space="preserve">. Gaja 27, OIB: 80794569722, MBS: 050026145 </w:t>
      </w:r>
      <w:r w:rsidRPr="00722845">
        <w:t xml:space="preserve">objavila je diobu </w:t>
      </w:r>
      <w:proofErr w:type="spellStart"/>
      <w:r w:rsidRPr="00722845">
        <w:t>kupovnine</w:t>
      </w:r>
      <w:proofErr w:type="spellEnd"/>
      <w:r w:rsidRPr="00722845">
        <w:t xml:space="preserve"> za prodaju nekretnina stečajnog dužnika, u iznosu iz izreke ovoga Rješenja.</w:t>
      </w:r>
    </w:p>
    <w:p w:rsidRDefault="000C4D2A" w:rsidP="000C4D2A" w:rsidR="000C4D2A" w:rsidRPr="00722845">
      <w:pPr>
        <w:ind w:firstLine="708"/>
        <w:jc w:val="both"/>
      </w:pPr>
    </w:p>
    <w:p w:rsidRDefault="000C4D2A" w:rsidP="000C4D2A" w:rsidR="000C4D2A" w:rsidRPr="00722845">
      <w:pPr>
        <w:ind w:firstLine="708"/>
        <w:jc w:val="both"/>
      </w:pPr>
      <w:r w:rsidRPr="00722845">
        <w:t xml:space="preserve">Stečajna upraviteljica predložila je diobu </w:t>
      </w:r>
      <w:proofErr w:type="spellStart"/>
      <w:r w:rsidRPr="00722845">
        <w:t>kupovnine</w:t>
      </w:r>
      <w:proofErr w:type="spellEnd"/>
      <w:r w:rsidRPr="00722845">
        <w:t xml:space="preserve"> podneskom od </w:t>
      </w:r>
      <w:r w:rsidR="00722845" w:rsidRPr="00722845">
        <w:t>17</w:t>
      </w:r>
      <w:r w:rsidR="00DD6D05" w:rsidRPr="00722845">
        <w:t>. studenog</w:t>
      </w:r>
      <w:r w:rsidRPr="00722845">
        <w:t xml:space="preserve"> 2017. g. </w:t>
      </w:r>
    </w:p>
    <w:p w:rsidRDefault="000C4D2A" w:rsidP="000C4D2A" w:rsidR="000C4D2A" w:rsidRPr="00722845">
      <w:pPr>
        <w:ind w:firstLine="708"/>
        <w:jc w:val="both"/>
      </w:pPr>
    </w:p>
    <w:p w:rsidRDefault="000C4D2A" w:rsidP="000C4D2A" w:rsidR="000C4D2A" w:rsidRPr="00722845">
      <w:pPr>
        <w:ind w:firstLine="708"/>
        <w:jc w:val="both"/>
      </w:pPr>
      <w:r w:rsidRPr="00722845">
        <w:t xml:space="preserve">Nakon održanog ročišta dana </w:t>
      </w:r>
      <w:r w:rsidR="00722845" w:rsidRPr="00722845">
        <w:t xml:space="preserve">31. siječnja 2018. g. </w:t>
      </w:r>
      <w:r w:rsidRPr="00722845">
        <w:t xml:space="preserve">za diobu </w:t>
      </w:r>
      <w:proofErr w:type="spellStart"/>
      <w:r w:rsidRPr="00722845">
        <w:t>kupovnine</w:t>
      </w:r>
      <w:proofErr w:type="spellEnd"/>
      <w:r w:rsidRPr="00722845">
        <w:t xml:space="preserve"> stekli su se uvjeti za namirenje u izreci navedenog </w:t>
      </w:r>
      <w:proofErr w:type="spellStart"/>
      <w:r w:rsidRPr="00722845">
        <w:t>razlučnog</w:t>
      </w:r>
      <w:proofErr w:type="spellEnd"/>
      <w:r w:rsidRPr="00722845">
        <w:t xml:space="preserve"> vjerovnika </w:t>
      </w:r>
      <w:r w:rsidR="00722845" w:rsidRPr="00722845">
        <w:t>Fond za razvoj i zapošljavanje</w:t>
      </w:r>
      <w:r w:rsidR="00722845" w:rsidRPr="00722845">
        <w:rPr>
          <w:b/>
        </w:rPr>
        <w:t xml:space="preserve"> </w:t>
      </w:r>
      <w:r w:rsidRPr="00722845">
        <w:t>temeljem u izreci navedenih nekretnina, u nazočnosti stečajne upraviteljice</w:t>
      </w:r>
      <w:r w:rsidR="004F23B8" w:rsidRPr="00722845">
        <w:t xml:space="preserve"> te punomoćnika </w:t>
      </w:r>
      <w:proofErr w:type="spellStart"/>
      <w:r w:rsidR="004F23B8" w:rsidRPr="00722845">
        <w:t>razlučnog</w:t>
      </w:r>
      <w:proofErr w:type="spellEnd"/>
      <w:r w:rsidR="004F23B8" w:rsidRPr="00722845">
        <w:t xml:space="preserve"> vjerovnika </w:t>
      </w:r>
      <w:r w:rsidR="00722845" w:rsidRPr="00722845">
        <w:t>–</w:t>
      </w:r>
      <w:r w:rsidR="004F23B8" w:rsidRPr="00722845">
        <w:t xml:space="preserve"> </w:t>
      </w:r>
      <w:r w:rsidR="00722845" w:rsidRPr="00722845">
        <w:t xml:space="preserve">savjetnika ŽDO Osijek i punomoćnika - </w:t>
      </w:r>
      <w:r w:rsidR="004F23B8" w:rsidRPr="00722845">
        <w:t>odvjetnika</w:t>
      </w:r>
      <w:r w:rsidRPr="00722845">
        <w:t>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0C4D2A" w:rsidP="000C4D2A" w:rsidR="000C4D2A" w:rsidRPr="00722845">
      <w:pPr>
        <w:jc w:val="both"/>
        <w:rPr>
          <w:b/>
        </w:rPr>
      </w:pPr>
    </w:p>
    <w:p w:rsidRDefault="000C4D2A" w:rsidP="000C4D2A" w:rsidR="000C4D2A">
      <w:pPr>
        <w:jc w:val="both"/>
        <w:rPr>
          <w:b/>
        </w:rPr>
      </w:pPr>
      <w:r w:rsidRPr="00722845">
        <w:rPr>
          <w:b/>
        </w:rPr>
        <w:t xml:space="preserve"> Obrazloženje za obračun troškova:</w:t>
      </w:r>
    </w:p>
    <w:p w:rsidRDefault="00722845" w:rsidP="000C4D2A" w:rsidR="00722845" w:rsidRPr="00722845">
      <w:pPr>
        <w:jc w:val="both"/>
        <w:rPr>
          <w:b/>
        </w:rPr>
      </w:pPr>
    </w:p>
    <w:p w:rsidRDefault="00722845" w:rsidP="00722845" w:rsidR="00722845" w:rsidRPr="00722845">
      <w:pPr>
        <w:jc w:val="both"/>
        <w:rPr>
          <w:rFonts w:eastAsia="Arial"/>
          <w:b/>
          <w:bCs/>
          <w:lang w:eastAsia="zh-CN"/>
        </w:rPr>
      </w:pPr>
      <w:r w:rsidRPr="00722845">
        <w:rPr>
          <w:rFonts w:eastAsia="Arial"/>
          <w:b/>
          <w:bCs/>
          <w:lang w:eastAsia="zh-CN"/>
        </w:rPr>
        <w:t xml:space="preserve">Ukupno </w:t>
      </w:r>
      <w:proofErr w:type="spellStart"/>
      <w:r w:rsidRPr="00722845">
        <w:rPr>
          <w:rFonts w:eastAsia="Arial"/>
          <w:b/>
          <w:bCs/>
          <w:lang w:eastAsia="zh-CN"/>
        </w:rPr>
        <w:t>kupovnina</w:t>
      </w:r>
      <w:proofErr w:type="spellEnd"/>
      <w:r w:rsidRPr="00722845">
        <w:rPr>
          <w:rFonts w:eastAsia="Arial"/>
          <w:b/>
          <w:bCs/>
          <w:lang w:eastAsia="zh-CN"/>
        </w:rPr>
        <w:t xml:space="preserve"> : 3.482.326,16 kn</w:t>
      </w:r>
    </w:p>
    <w:p w:rsidRDefault="00722845" w:rsidP="00722845" w:rsidR="00722845" w:rsidRPr="00722845">
      <w:pPr>
        <w:jc w:val="both"/>
        <w:rPr>
          <w:lang w:eastAsia="zh-CN"/>
        </w:rPr>
      </w:pPr>
    </w:p>
    <w:p w:rsidRDefault="00722845" w:rsidP="00722845" w:rsidR="00722845" w:rsidRPr="00722845">
      <w:pPr>
        <w:jc w:val="both"/>
      </w:pPr>
      <w:r w:rsidRPr="00722845">
        <w:rPr>
          <w:lang w:eastAsia="zh-CN"/>
        </w:rPr>
        <w:t xml:space="preserve">Od ukupnog iznosa </w:t>
      </w:r>
      <w:proofErr w:type="spellStart"/>
      <w:r w:rsidRPr="00722845">
        <w:rPr>
          <w:lang w:eastAsia="zh-CN"/>
        </w:rPr>
        <w:t>kupovnine</w:t>
      </w:r>
      <w:proofErr w:type="spellEnd"/>
      <w:r w:rsidRPr="00722845">
        <w:rPr>
          <w:lang w:eastAsia="zh-CN"/>
        </w:rPr>
        <w:t xml:space="preserve"> od 3.482.326,16 kn izdvaja se iznos po čl. 170 st. 1 SZ 5</w:t>
      </w:r>
    </w:p>
    <w:p w:rsidRDefault="00722845" w:rsidP="00722845" w:rsidR="00722845" w:rsidRPr="00722845">
      <w:pPr>
        <w:rPr>
          <w:lang w:bidi="fa-IR" w:eastAsia="ja-JP"/>
        </w:rPr>
      </w:pPr>
      <w:r w:rsidRPr="00722845">
        <w:rPr>
          <w:rFonts w:eastAsia="Arial"/>
          <w:lang w:bidi="fa-IR" w:eastAsia="ja-JP"/>
        </w:rPr>
        <w:t xml:space="preserve"> </w:t>
      </w:r>
      <w:r w:rsidRPr="00722845">
        <w:rPr>
          <w:lang w:bidi="fa-IR" w:eastAsia="ja-JP"/>
        </w:rPr>
        <w:t>%</w:t>
      </w:r>
      <w:r w:rsidRPr="00722845">
        <w:rPr>
          <w:rFonts w:eastAsia="Arial"/>
          <w:lang w:bidi="fa-IR" w:eastAsia="ja-JP"/>
        </w:rPr>
        <w:t xml:space="preserve">  </w:t>
      </w:r>
      <w:r w:rsidRPr="00722845">
        <w:rPr>
          <w:lang w:bidi="fa-IR" w:eastAsia="ja-JP"/>
        </w:rPr>
        <w:t>trošak</w:t>
      </w:r>
      <w:r w:rsidRPr="00722845">
        <w:rPr>
          <w:rFonts w:eastAsia="Arial"/>
          <w:lang w:bidi="fa-IR" w:eastAsia="ja-JP"/>
        </w:rPr>
        <w:t xml:space="preserve"> </w:t>
      </w:r>
      <w:r w:rsidRPr="00722845">
        <w:rPr>
          <w:lang w:bidi="fa-IR" w:eastAsia="ja-JP"/>
        </w:rPr>
        <w:t>utvrđenja</w:t>
      </w:r>
      <w:r w:rsidRPr="00722845">
        <w:rPr>
          <w:rFonts w:eastAsia="Arial"/>
          <w:lang w:bidi="fa-IR" w:eastAsia="ja-JP"/>
        </w:rPr>
        <w:t xml:space="preserve"> </w:t>
      </w:r>
      <w:r w:rsidRPr="00722845">
        <w:rPr>
          <w:lang w:bidi="fa-IR" w:eastAsia="ja-JP"/>
        </w:rPr>
        <w:t xml:space="preserve">tražbine 174.116,31 kn i </w:t>
      </w:r>
    </w:p>
    <w:p w:rsidRDefault="00722845" w:rsidP="00722845" w:rsidR="00722845" w:rsidRPr="00722845">
      <w:pPr>
        <w:rPr>
          <w:lang w:eastAsia="zh-CN"/>
        </w:rPr>
      </w:pPr>
    </w:p>
    <w:p w:rsidRDefault="00722845" w:rsidP="00722845" w:rsidR="00722845" w:rsidRPr="00722845">
      <w:pPr>
        <w:rPr>
          <w:rFonts w:eastAsia="Arial"/>
          <w:lang w:bidi="fa-IR" w:eastAsia="ja-JP"/>
        </w:rPr>
      </w:pPr>
      <w:r w:rsidRPr="00722845">
        <w:rPr>
          <w:rFonts w:eastAsia="Arial"/>
          <w:lang w:bidi="fa-IR" w:eastAsia="ja-JP"/>
        </w:rPr>
        <w:t xml:space="preserve">  </w:t>
      </w:r>
      <w:r w:rsidRPr="00722845">
        <w:rPr>
          <w:lang w:bidi="fa-IR" w:eastAsia="ja-JP"/>
        </w:rPr>
        <w:t>STVARNI</w:t>
      </w:r>
      <w:r w:rsidRPr="00722845">
        <w:rPr>
          <w:rFonts w:eastAsia="Arial"/>
          <w:lang w:bidi="fa-IR" w:eastAsia="ja-JP"/>
        </w:rPr>
        <w:t xml:space="preserve"> </w:t>
      </w:r>
      <w:r w:rsidRPr="00722845">
        <w:rPr>
          <w:lang w:bidi="fa-IR" w:eastAsia="ja-JP"/>
        </w:rPr>
        <w:t>TROŠKOVI</w:t>
      </w:r>
      <w:r w:rsidRPr="00722845">
        <w:rPr>
          <w:rFonts w:eastAsia="Arial"/>
          <w:lang w:bidi="fa-IR" w:eastAsia="ja-JP"/>
        </w:rPr>
        <w:t xml:space="preserve">   (čl. 170 st. 2 SZ)  </w:t>
      </w:r>
    </w:p>
    <w:p w:rsidRDefault="00722845" w:rsidP="00722845" w:rsidR="00722845" w:rsidRPr="00722845">
      <w:pPr>
        <w:ind w:hanging="709" w:left="709"/>
        <w:rPr>
          <w:lang w:bidi="fa-IR" w:eastAsia="ja-JP"/>
        </w:rPr>
      </w:pPr>
      <w:r w:rsidRPr="00722845">
        <w:rPr>
          <w:rFonts w:eastAsia="Arial"/>
          <w:lang w:bidi="fa-IR" w:eastAsia="ja-JP"/>
        </w:rPr>
        <w:t xml:space="preserve">       </w:t>
      </w:r>
      <w:r w:rsidRPr="00722845">
        <w:rPr>
          <w:lang w:bidi="fa-IR" w:eastAsia="ja-JP"/>
        </w:rPr>
        <w:t>-</w:t>
      </w:r>
      <w:r w:rsidRPr="00722845">
        <w:rPr>
          <w:rFonts w:eastAsia="Arial"/>
          <w:lang w:bidi="fa-IR" w:eastAsia="ja-JP"/>
        </w:rPr>
        <w:t xml:space="preserve">  troškovi  komunalne naknade, naknade za uređenje voda , struje ,                                               plina , vode ,  zaposlenika,  računovodstvene usluge   pokriveni  su iz zakupnine ..................................................................................................................0,00 kn</w:t>
      </w:r>
    </w:p>
    <w:p w:rsidRDefault="00722845" w:rsidP="00722845" w:rsidR="00722845" w:rsidRPr="00722845">
      <w:pPr>
        <w:ind w:hanging="709" w:left="709"/>
        <w:rPr>
          <w:rFonts w:eastAsia="Arial"/>
          <w:lang w:bidi="fa-IR" w:eastAsia="ja-JP"/>
        </w:rPr>
      </w:pPr>
      <w:r w:rsidRPr="00722845">
        <w:rPr>
          <w:rFonts w:eastAsia="Arial"/>
          <w:lang w:bidi="fa-IR" w:eastAsia="ja-JP"/>
        </w:rPr>
        <w:t xml:space="preserve">       </w:t>
      </w:r>
      <w:r w:rsidRPr="00722845">
        <w:rPr>
          <w:lang w:bidi="fa-IR" w:eastAsia="ja-JP"/>
        </w:rPr>
        <w:t>-</w:t>
      </w:r>
      <w:r w:rsidRPr="00722845">
        <w:rPr>
          <w:rFonts w:eastAsia="Arial"/>
          <w:lang w:bidi="fa-IR" w:eastAsia="ja-JP"/>
        </w:rPr>
        <w:t xml:space="preserve">  </w:t>
      </w:r>
      <w:proofErr w:type="spellStart"/>
      <w:r w:rsidRPr="00722845">
        <w:rPr>
          <w:lang w:bidi="fa-IR" w:eastAsia="ja-JP"/>
        </w:rPr>
        <w:t>brutto</w:t>
      </w:r>
      <w:proofErr w:type="spellEnd"/>
      <w:r w:rsidRPr="00722845">
        <w:rPr>
          <w:rFonts w:eastAsia="Arial"/>
          <w:lang w:bidi="fa-IR" w:eastAsia="ja-JP"/>
        </w:rPr>
        <w:t xml:space="preserve"> </w:t>
      </w:r>
      <w:r w:rsidRPr="00722845">
        <w:rPr>
          <w:lang w:bidi="fa-IR" w:eastAsia="ja-JP"/>
        </w:rPr>
        <w:t>nagrada</w:t>
      </w:r>
      <w:r w:rsidRPr="00722845">
        <w:rPr>
          <w:rFonts w:eastAsia="Arial"/>
          <w:lang w:bidi="fa-IR" w:eastAsia="ja-JP"/>
        </w:rPr>
        <w:t xml:space="preserve"> </w:t>
      </w:r>
      <w:proofErr w:type="spellStart"/>
      <w:r w:rsidRPr="00722845">
        <w:rPr>
          <w:lang w:bidi="fa-IR" w:eastAsia="ja-JP"/>
        </w:rPr>
        <w:t>steč.upravitelja</w:t>
      </w:r>
      <w:proofErr w:type="spellEnd"/>
      <w:r w:rsidRPr="00722845">
        <w:rPr>
          <w:lang w:bidi="fa-IR" w:eastAsia="ja-JP"/>
        </w:rPr>
        <w:t xml:space="preserve">  prema Uredbi o načinu obračuna i                                        plaćanja nagrade  stečajnim upraviteljima  ..........</w:t>
      </w:r>
      <w:r w:rsidRPr="00722845">
        <w:rPr>
          <w:rFonts w:eastAsia="Arial"/>
          <w:lang w:bidi="fa-IR" w:eastAsia="ja-JP"/>
        </w:rPr>
        <w:t xml:space="preserve"> ...........................152.397,00 kn</w:t>
      </w:r>
    </w:p>
    <w:p w:rsidRDefault="00722845" w:rsidP="00722845" w:rsidR="00722845" w:rsidRPr="00722845">
      <w:pPr>
        <w:ind w:hanging="709" w:left="709"/>
        <w:rPr>
          <w:lang w:bidi="fa-IR" w:eastAsia="ja-JP"/>
        </w:rPr>
      </w:pPr>
    </w:p>
    <w:p w:rsidRDefault="00722845" w:rsidP="00722845" w:rsidR="00722845" w:rsidRPr="00722845">
      <w:pPr>
        <w:ind w:hanging="142" w:left="142"/>
      </w:pPr>
      <w:r w:rsidRPr="00722845">
        <w:rPr>
          <w:rFonts w:eastAsia="Arial"/>
          <w:lang w:bidi="fa-IR" w:eastAsia="ja-JP"/>
        </w:rPr>
        <w:t xml:space="preserve">                                                                    </w:t>
      </w:r>
      <w:r w:rsidRPr="00722845">
        <w:rPr>
          <w:rFonts w:eastAsia="Andale Sans UI"/>
          <w:lang w:bidi="fa-IR" w:eastAsia="ja-JP"/>
        </w:rPr>
        <w:t>Ukupno troškovi</w:t>
      </w:r>
      <w:r w:rsidRPr="00722845">
        <w:rPr>
          <w:rFonts w:eastAsia="Arial"/>
          <w:lang w:bidi="fa-IR" w:eastAsia="ja-JP"/>
        </w:rPr>
        <w:t xml:space="preserve">   </w:t>
      </w:r>
      <w:r w:rsidRPr="00722845">
        <w:rPr>
          <w:rFonts w:eastAsia="Andale Sans UI"/>
          <w:lang w:bidi="fa-IR" w:eastAsia="ja-JP"/>
        </w:rPr>
        <w:t>=</w:t>
      </w:r>
      <w:r w:rsidRPr="00722845">
        <w:rPr>
          <w:rFonts w:eastAsia="Arial"/>
          <w:lang w:bidi="fa-IR" w:eastAsia="ja-JP"/>
        </w:rPr>
        <w:t xml:space="preserve">  </w:t>
      </w:r>
      <w:r w:rsidRPr="00722845">
        <w:rPr>
          <w:lang w:bidi="fa-IR" w:eastAsia="ja-JP"/>
        </w:rPr>
        <w:t xml:space="preserve">326.513,31 kn koji iznos će se prenijeti </w:t>
      </w:r>
      <w:r w:rsidRPr="00722845">
        <w:t xml:space="preserve">na žiro račun stečajnog dužnika na </w:t>
      </w:r>
      <w:proofErr w:type="spellStart"/>
      <w:r w:rsidRPr="00722845">
        <w:t>br</w:t>
      </w:r>
      <w:proofErr w:type="spellEnd"/>
      <w:r w:rsidRPr="00722845">
        <w:t xml:space="preserve">: : HR59 2500 0091 1014 2691 7  </w:t>
      </w:r>
    </w:p>
    <w:p w:rsidRDefault="00722845" w:rsidP="00722845" w:rsidR="00722845" w:rsidRPr="00722845">
      <w:pPr>
        <w:tabs>
          <w:tab w:pos="6994" w:val="left"/>
        </w:tabs>
      </w:pPr>
      <w:r w:rsidRPr="00722845">
        <w:tab/>
      </w:r>
    </w:p>
    <w:p w:rsidRDefault="00722845" w:rsidP="00722845" w:rsidR="00722845" w:rsidRPr="00722845">
      <w:r w:rsidRPr="00722845">
        <w:t xml:space="preserve">- Preostali iznos od  3.155.812,85  kn prenijet će se  na žiro račun </w:t>
      </w:r>
      <w:proofErr w:type="spellStart"/>
      <w:r w:rsidRPr="00722845">
        <w:t>razlučnog</w:t>
      </w:r>
      <w:proofErr w:type="spellEnd"/>
      <w:r w:rsidRPr="00722845">
        <w:t xml:space="preserve"> vjerovnika Fond za razvoj i zapošljavanje broj HR12 1001 0051 8630 00160 poziv na broj HR68 7552-80794569722-09. </w:t>
      </w:r>
    </w:p>
    <w:p w:rsidRDefault="00722845" w:rsidP="00722845" w:rsidR="00722845">
      <w:pPr>
        <w:rPr>
          <w:lang w:bidi="fa-IR" w:eastAsia="ja-JP"/>
        </w:rPr>
      </w:pPr>
    </w:p>
    <w:p w:rsidRDefault="00265F1F" w:rsidP="00722845" w:rsidR="00265F1F" w:rsidRPr="00722845">
      <w:pPr>
        <w:rPr>
          <w:lang w:bidi="fa-IR" w:eastAsia="ja-JP"/>
        </w:rPr>
      </w:pPr>
    </w:p>
    <w:p w:rsidRDefault="00265F1F" w:rsidP="00722845" w:rsidR="00265F1F">
      <w:pPr>
        <w:rPr>
          <w:lang w:eastAsia="zh-CN"/>
        </w:rPr>
      </w:pPr>
      <w:r>
        <w:rPr>
          <w:lang w:eastAsia="zh-CN"/>
        </w:rPr>
        <w:lastRenderedPageBreak/>
        <w:t xml:space="preserve">Podneskom od 30. siječnja 2018. g. </w:t>
      </w:r>
      <w:proofErr w:type="spellStart"/>
      <w:r>
        <w:rPr>
          <w:lang w:eastAsia="zh-CN"/>
        </w:rPr>
        <w:t>razlučni</w:t>
      </w:r>
      <w:proofErr w:type="spellEnd"/>
      <w:r>
        <w:rPr>
          <w:lang w:eastAsia="zh-CN"/>
        </w:rPr>
        <w:t xml:space="preserve"> vjerovnik zastupan po ŽDO Osijek suglasio se na obračun troškova a kako je to gore navedeno.</w:t>
      </w:r>
    </w:p>
    <w:p w:rsidRDefault="00265F1F" w:rsidP="00722845" w:rsidR="00265F1F">
      <w:pPr>
        <w:rPr>
          <w:lang w:eastAsia="zh-CN"/>
        </w:rPr>
      </w:pPr>
    </w:p>
    <w:p w:rsidRDefault="00265F1F" w:rsidP="00265F1F" w:rsidR="00722845" w:rsidRPr="00722845">
      <w:pPr>
        <w:jc w:val="both"/>
      </w:pPr>
      <w:r>
        <w:rPr>
          <w:lang w:eastAsia="zh-CN"/>
        </w:rPr>
        <w:t xml:space="preserve">Nagrada stečajnoj upraviteljici obračunata je na slijedeći način a sukladno </w:t>
      </w:r>
      <w:r w:rsidR="00722845" w:rsidRPr="00722845">
        <w:t xml:space="preserve">Uredbi o kriterijima i načinu obračuna i plaćanja nagrade stečajnim upraviteljima  koja je objavljena u NN br.105 od 02.10.2015. god. i koja je stupila na snagu 10.10.2015. god. </w:t>
      </w:r>
    </w:p>
    <w:p w:rsidRDefault="00722845" w:rsidP="00265F1F" w:rsidR="00722845" w:rsidRPr="00722845">
      <w:pPr>
        <w:jc w:val="both"/>
      </w:pPr>
      <w:r w:rsidRPr="00722845">
        <w:t xml:space="preserve">Postignuti  iznos </w:t>
      </w:r>
      <w:proofErr w:type="spellStart"/>
      <w:r w:rsidRPr="00722845">
        <w:t>kupovnine</w:t>
      </w:r>
      <w:proofErr w:type="spellEnd"/>
      <w:r w:rsidRPr="00722845">
        <w:t xml:space="preserve">  od  3.482.326,16  kn za unovčene nekretnine pod točkom  I  čini 24,19 % od ukupne vrijednosti stečajne mase stečajnog dužnika od 14.393.637,29  kn,  a koja se sastoji od :</w:t>
      </w:r>
    </w:p>
    <w:p w:rsidRDefault="00722845" w:rsidP="00722845" w:rsidR="00722845" w:rsidRPr="00722845"/>
    <w:p w:rsidRDefault="00722845" w:rsidP="00722845" w:rsidR="00722845" w:rsidRPr="00722845">
      <w:pPr>
        <w:ind w:hanging="284" w:left="284"/>
      </w:pPr>
      <w:r w:rsidRPr="00722845">
        <w:t>1. unovčene nekretnine pod zalogom                                                                                          MF ( Fond za razvoj i zapošljavanje)-………………………………..3.482.326,16 kn</w:t>
      </w:r>
    </w:p>
    <w:p w:rsidRDefault="00722845" w:rsidP="00722845" w:rsidR="00722845" w:rsidRPr="00722845">
      <w:r w:rsidRPr="00722845">
        <w:t xml:space="preserve">2. unovčene nekretnine pod zalogom OTP BANKA </w:t>
      </w:r>
      <w:proofErr w:type="spellStart"/>
      <w:r w:rsidRPr="00722845">
        <w:t>dd</w:t>
      </w:r>
      <w:proofErr w:type="spellEnd"/>
      <w:r w:rsidRPr="00722845">
        <w:t xml:space="preserve"> -………………6.418.402,00kn</w:t>
      </w:r>
    </w:p>
    <w:p w:rsidRDefault="00722845" w:rsidP="00722845" w:rsidR="00722845" w:rsidRPr="00722845">
      <w:r w:rsidRPr="00722845">
        <w:t xml:space="preserve">3. neunovčene nekretnine (13 </w:t>
      </w:r>
      <w:proofErr w:type="spellStart"/>
      <w:r w:rsidRPr="00722845">
        <w:t>jd</w:t>
      </w:r>
      <w:proofErr w:type="spellEnd"/>
      <w:r w:rsidRPr="00722845">
        <w:t xml:space="preserve"> 21.12.2017. )………………………… . 875.983,01 kn</w:t>
      </w:r>
    </w:p>
    <w:p w:rsidRDefault="00722845" w:rsidP="00722845" w:rsidR="00722845" w:rsidRPr="00722845">
      <w:r w:rsidRPr="00722845">
        <w:t>4. unovčene pokretnine …………………………………………………..2.459.343,56 kn</w:t>
      </w:r>
    </w:p>
    <w:p w:rsidRDefault="00722845" w:rsidP="00722845" w:rsidR="00722845" w:rsidRPr="00722845">
      <w:r w:rsidRPr="00722845">
        <w:t>5.unovčena roba……………………………………………………………..219.148,11 kn</w:t>
      </w:r>
    </w:p>
    <w:p w:rsidRDefault="00722845" w:rsidP="00722845" w:rsidR="00722845" w:rsidRPr="00722845">
      <w:r w:rsidRPr="00722845">
        <w:t>6.prihod od zakupnine……………………………………………………….888.998,73 kn</w:t>
      </w:r>
    </w:p>
    <w:p w:rsidRDefault="00722845" w:rsidP="00722845" w:rsidR="00722845" w:rsidRPr="00722845">
      <w:r w:rsidRPr="00722845">
        <w:t xml:space="preserve">7.naplata potraživanja…………………………………………………………49.435,72 kn </w:t>
      </w:r>
    </w:p>
    <w:p w:rsidRDefault="00722845" w:rsidP="00722845" w:rsidR="00722845" w:rsidRPr="00722845"/>
    <w:p w:rsidRDefault="00722845" w:rsidP="00722845" w:rsidR="00722845" w:rsidRPr="00722845">
      <w:r w:rsidRPr="00722845">
        <w:t xml:space="preserve">                                                                       UKUPNO :                    14.393.637,29kn</w:t>
      </w:r>
    </w:p>
    <w:p w:rsidRDefault="00722845" w:rsidP="00722845" w:rsidR="00722845" w:rsidRPr="00722845"/>
    <w:p w:rsidRDefault="00722845" w:rsidP="00722845" w:rsidR="00722845" w:rsidRPr="00722845">
      <w:pPr>
        <w:spacing w:afterAutospacing="true" w:after="100" w:beforeAutospacing="true" w:before="100"/>
        <w:jc w:val="both"/>
      </w:pPr>
      <w:r w:rsidRPr="00722845">
        <w:t>Sukladno čl. 6 Uredbe o kriterijima i načinu obračuna i plaćanja nagrade stečajnim upraviteljima ( NN105/15)  stečajnom upravitelju s osnove vrijednosti unovčene stečajne mase   nagrada izno</w:t>
      </w:r>
      <w:r w:rsidR="00265F1F">
        <w:t>si najviše  bruto 630.000,00 kn.</w:t>
      </w:r>
    </w:p>
    <w:p w:rsidRDefault="00722845" w:rsidP="00722845" w:rsidR="00722845" w:rsidRPr="00722845">
      <w:pPr>
        <w:jc w:val="both"/>
      </w:pPr>
      <w:r w:rsidRPr="00722845">
        <w:t>S obzirom da  predmetni iznos unovčene stečajne mase od 3.482.326,16</w:t>
      </w:r>
      <w:r w:rsidRPr="00722845">
        <w:rPr>
          <w:rFonts w:eastAsia="Arial"/>
          <w:b/>
          <w:bCs/>
        </w:rPr>
        <w:t xml:space="preserve"> </w:t>
      </w:r>
      <w:r w:rsidRPr="00722845">
        <w:rPr>
          <w:rFonts w:eastAsia="Arial"/>
          <w:bCs/>
        </w:rPr>
        <w:t>kn</w:t>
      </w:r>
      <w:r w:rsidRPr="00722845">
        <w:t xml:space="preserve"> čini 24,19% stečajne mase, stečajno</w:t>
      </w:r>
      <w:r w:rsidR="00265F1F">
        <w:t>j</w:t>
      </w:r>
      <w:r w:rsidRPr="00722845">
        <w:t xml:space="preserve"> upravitelj</w:t>
      </w:r>
      <w:r w:rsidR="00265F1F">
        <w:t>ici</w:t>
      </w:r>
      <w:r w:rsidRPr="00722845">
        <w:t xml:space="preserve"> pripada 24,19 % nagrade prema pravilima ove Uredbe , odnosno bruto iznos od 152.397,00 kn ( 630.000,00 x 24,19%)</w:t>
      </w:r>
      <w:r w:rsidR="00265F1F">
        <w:t>.</w:t>
      </w:r>
      <w:r w:rsidRPr="00722845">
        <w:t xml:space="preserve"> </w:t>
      </w:r>
    </w:p>
    <w:p w:rsidRDefault="00EC3620" w:rsidP="00265F1F" w:rsidR="00EC3620" w:rsidRPr="00722845"/>
    <w:p w:rsidRDefault="004F23B8" w:rsidP="00B57961" w:rsidR="004F23B8" w:rsidRPr="00722845"/>
    <w:p w:rsidRDefault="001E4CA0" w:rsidP="001E4CA0" w:rsidR="00B57961" w:rsidRPr="00722845">
      <w:pPr>
        <w:tabs>
          <w:tab w:pos="4536" w:val="center"/>
          <w:tab w:pos="6360" w:val="left"/>
        </w:tabs>
      </w:pPr>
      <w:r w:rsidRPr="00722845">
        <w:tab/>
      </w:r>
      <w:r w:rsidR="00752878" w:rsidRPr="00722845">
        <w:t xml:space="preserve">U Osijeku </w:t>
      </w:r>
      <w:r w:rsidR="00265F1F">
        <w:t>2. veljače 2018. g.</w:t>
      </w:r>
    </w:p>
    <w:p w:rsidRDefault="00EC3620" w:rsidP="001E4CA0" w:rsidR="00EC3620" w:rsidRPr="00722845">
      <w:pPr>
        <w:tabs>
          <w:tab w:pos="4536" w:val="center"/>
          <w:tab w:pos="6360" w:val="left"/>
        </w:tabs>
      </w:pPr>
    </w:p>
    <w:p w:rsidRDefault="004F23B8" w:rsidP="001E4CA0" w:rsidR="004F23B8" w:rsidRPr="00722845">
      <w:pPr>
        <w:tabs>
          <w:tab w:pos="4536" w:val="center"/>
          <w:tab w:pos="6360" w:val="left"/>
        </w:tabs>
      </w:pPr>
    </w:p>
    <w:p w:rsidRDefault="00EC3620" w:rsidP="00B57961" w:rsidR="00EC3620" w:rsidRPr="00722845"/>
    <w:p w:rsidRDefault="00E4312E" w:rsidP="004015A4" w:rsidR="004015A4" w:rsidRPr="00722845">
      <w:r w:rsidRPr="00722845">
        <w:t xml:space="preserve"> Zapisničar: Danijela Sekulić</w:t>
      </w:r>
      <w:r w:rsidR="004015A4" w:rsidRPr="00722845">
        <w:t xml:space="preserve">                                                           STEČAJN</w:t>
      </w:r>
      <w:r w:rsidR="006E6DC7" w:rsidRPr="00722845">
        <w:t>A SUTKINJA</w:t>
      </w:r>
    </w:p>
    <w:p w:rsidRDefault="004015A4" w:rsidP="004015A4" w:rsidR="00EC3620" w:rsidRPr="00722845">
      <w:r w:rsidRPr="00722845">
        <w:t xml:space="preserve">                                  </w:t>
      </w:r>
      <w:r w:rsidR="0097525C" w:rsidRPr="00722845">
        <w:t xml:space="preserve">        </w:t>
      </w:r>
      <w:r w:rsidRPr="00722845">
        <w:t xml:space="preserve">                                       </w:t>
      </w:r>
      <w:r w:rsidR="0097525C" w:rsidRPr="00722845">
        <w:t xml:space="preserve">                             </w:t>
      </w:r>
      <w:r w:rsidR="006E6DC7" w:rsidRPr="00722845">
        <w:t xml:space="preserve">  </w:t>
      </w:r>
      <w:r w:rsidR="0097525C" w:rsidRPr="00722845">
        <w:t xml:space="preserve">   </w:t>
      </w:r>
      <w:r w:rsidRPr="00722845">
        <w:t>Nada Roso</w:t>
      </w:r>
    </w:p>
    <w:p w:rsidRDefault="004F23B8" w:rsidP="004015A4" w:rsidR="004F23B8" w:rsidRPr="00722845"/>
    <w:p w:rsidRDefault="00B57961" w:rsidP="00946FEB" w:rsidR="001E15EB" w:rsidRPr="00722845">
      <w:pPr>
        <w:jc w:val="center"/>
      </w:pPr>
      <w:r w:rsidRPr="00722845">
        <w:t xml:space="preserve">          </w:t>
      </w:r>
    </w:p>
    <w:p w:rsidRDefault="00B57961" w:rsidP="00B57961" w:rsidR="00B57961" w:rsidRPr="00722845">
      <w:r w:rsidRPr="00722845">
        <w:t>POUKA O PRAVNOM LIJEKU:</w:t>
      </w:r>
    </w:p>
    <w:p w:rsidRDefault="00B57961" w:rsidP="00B57961" w:rsidR="00B57961" w:rsidRPr="00722845">
      <w:r w:rsidRPr="00722845"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 w:rsidRPr="00722845"/>
    <w:p w:rsidRDefault="001E15EB" w:rsidP="00B57961" w:rsidR="001E15EB" w:rsidRPr="00722845"/>
    <w:p w:rsidRDefault="00B57961" w:rsidP="00B57961" w:rsidR="00B57961" w:rsidRPr="00722845">
      <w:r w:rsidRPr="00722845">
        <w:t>DNA</w:t>
      </w:r>
    </w:p>
    <w:p w:rsidRDefault="00286473" w:rsidP="00F532F9" w:rsidR="00752878" w:rsidRPr="00722845">
      <w:pPr>
        <w:pStyle w:val="Odlomakpopisa"/>
        <w:numPr>
          <w:ilvl w:val="0"/>
          <w:numId w:val="3"/>
        </w:numPr>
      </w:pPr>
      <w:r w:rsidRPr="00722845">
        <w:t xml:space="preserve">St. upravitelj </w:t>
      </w:r>
      <w:r w:rsidR="004F23B8" w:rsidRPr="00722845">
        <w:t>Boja Stanković</w:t>
      </w:r>
    </w:p>
    <w:p w:rsidRDefault="00265F1F" w:rsidP="00354434" w:rsidR="00EC3620" w:rsidRPr="00722845">
      <w:pPr>
        <w:pStyle w:val="Odlomakpopisa"/>
        <w:numPr>
          <w:ilvl w:val="0"/>
          <w:numId w:val="3"/>
        </w:numPr>
      </w:pPr>
      <w:r>
        <w:t>ŽDO Osijek</w:t>
      </w:r>
    </w:p>
    <w:p w:rsidRDefault="00946FEB" w:rsidP="00354434" w:rsidR="00946FEB" w:rsidRPr="00722845">
      <w:pPr>
        <w:pStyle w:val="Odlomakpopisa"/>
        <w:numPr>
          <w:ilvl w:val="0"/>
          <w:numId w:val="3"/>
        </w:numPr>
      </w:pPr>
      <w:r w:rsidRPr="00722845">
        <w:t>Računovodstvo – nakon pravomoćnosti</w:t>
      </w:r>
    </w:p>
    <w:p w:rsidRDefault="004015A4" w:rsidP="00354434" w:rsidR="00354434" w:rsidRPr="00722845">
      <w:pPr>
        <w:pStyle w:val="Odlomakpopisa"/>
        <w:numPr>
          <w:ilvl w:val="0"/>
          <w:numId w:val="3"/>
        </w:numPr>
      </w:pPr>
      <w:r w:rsidRPr="00722845">
        <w:t>e-</w:t>
      </w:r>
      <w:proofErr w:type="spellStart"/>
      <w:r w:rsidR="00F532F9" w:rsidRPr="00722845">
        <w:t>ogl</w:t>
      </w:r>
      <w:proofErr w:type="spellEnd"/>
      <w:r w:rsidR="00F532F9" w:rsidRPr="00722845">
        <w:t>. pl.</w:t>
      </w:r>
      <w:r w:rsidR="004F23B8" w:rsidRPr="00722845">
        <w:t xml:space="preserve"> </w:t>
      </w:r>
    </w:p>
    <w:p w:rsidRDefault="00946FEB" w:rsidP="002E0E45" w:rsidR="002E0E45" w:rsidRPr="00722845">
      <w:pPr>
        <w:pStyle w:val="Odlomakpopisa"/>
        <w:numPr>
          <w:ilvl w:val="0"/>
          <w:numId w:val="3"/>
        </w:numPr>
      </w:pPr>
      <w:r w:rsidRPr="00722845">
        <w:t>K-</w:t>
      </w:r>
      <w:r w:rsidR="00265F1F">
        <w:t>4.3.</w:t>
      </w:r>
    </w:p>
    <w:p w:rsidRDefault="00DB052E" w:rsidR="00DB052E" w:rsidRPr="00722845"/>
    <w:p w:rsidRDefault="00586052" w:rsidR="00586052" w:rsidRPr="00722845"/>
    <w:p w:rsidRDefault="00586052" w:rsidR="00586052" w:rsidRPr="00722845"/>
    <w:p w:rsidRDefault="00586052" w:rsidR="00586052" w:rsidRPr="00722845"/>
    <w:p w:rsidRDefault="00586052" w:rsidR="00586052" w:rsidRPr="00722845"/>
    <w:p w:rsidRDefault="00586052" w:rsidR="00586052" w:rsidRPr="00722845"/>
    <w:p w:rsidRDefault="00586052" w:rsidR="00586052" w:rsidRPr="00722845"/>
    <w:p w:rsidRDefault="00586052" w:rsidR="00586052" w:rsidRPr="00722845"/>
    <w:p w:rsidRDefault="00586052" w:rsidR="00586052" w:rsidRPr="00722845"/>
    <w:p w:rsidRDefault="00586052" w:rsidR="00586052" w:rsidRPr="00722845"/>
    <w:p w:rsidRDefault="00586052" w:rsidR="00586052" w:rsidRPr="00722845"/>
    <w:p w:rsidRDefault="00586052" w:rsidR="00586052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586052" w:rsidP="0097122E" w:rsidR="00586052" w:rsidRPr="00722845">
      <w:pPr>
        <w:ind w:firstLine="708"/>
      </w:pPr>
    </w:p>
    <w:p w:rsidRDefault="00586052" w:rsidP="00CA43B8" w:rsidR="00586052" w:rsidRPr="00722845">
      <w:pPr>
        <w:ind w:firstLine="708"/>
      </w:pPr>
    </w:p>
    <w:p w:rsidRDefault="00586052" w:rsidP="0034430F" w:rsidR="00586052" w:rsidRPr="00722845">
      <w:pPr>
        <w:jc w:val="center"/>
      </w:pPr>
      <w:r w:rsidRPr="00722845">
        <w:t xml:space="preserve">                                                                                </w:t>
      </w:r>
      <w:r w:rsidR="00CA43B8" w:rsidRPr="00722845">
        <w:t xml:space="preserve">                             </w:t>
      </w:r>
      <w:r w:rsidRPr="00722845">
        <w:t xml:space="preserve">  </w:t>
      </w:r>
      <w:bookmarkStart w:name="_GoBack" w:id="0"/>
      <w:bookmarkEnd w:id="0"/>
    </w:p>
    <w:p w:rsidRDefault="00586052" w:rsidR="00586052" w:rsidRPr="00722845"/>
    <w:p w:rsidRDefault="00586052" w:rsidR="00586052" w:rsidRPr="00722845"/>
    <w:p w:rsidRDefault="00586052" w:rsidR="00586052" w:rsidRPr="00722845"/>
    <w:p w:rsidRDefault="00586052" w:rsidR="00586052" w:rsidRPr="00722845"/>
    <w:sectPr w:rsidR="00586052" w:rsidRPr="0072284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60F" w:rsidP="00752878" w:rsidR="009D160F">
      <w:r>
        <w:separator/>
      </w:r>
    </w:p>
  </w:endnote>
  <w:endnote w:id="0" w:type="continuationSeparator">
    <w:p w:rsidRDefault="009D160F" w:rsidP="00752878" w:rsidR="009D1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60F" w:rsidP="00752878" w:rsidR="009D160F">
      <w:r>
        <w:separator/>
      </w:r>
    </w:p>
  </w:footnote>
  <w:footnote w:id="0" w:type="continuationSeparator">
    <w:p w:rsidRDefault="009D160F" w:rsidP="00752878" w:rsidR="009D16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944" w:rsidP="00546944" w:rsidR="00752878">
    <w:pPr>
      <w:pStyle w:val="Zaglavlje"/>
    </w:pPr>
    <w:r>
      <w:tab/>
    </w:r>
    <w:sdt>
      <w:sdtPr>
        <w:id w:val="1835255533"/>
        <w:docPartObj>
          <w:docPartGallery w:val="Page Numbers (Top of Page)"/>
          <w:docPartUnique/>
        </w:docPartObj>
      </w:sdtPr>
      <w:sdtEndPr/>
      <w:sdtContent>
        <w:r w:rsidR="00752878">
          <w:fldChar w:fldCharType="begin"/>
        </w:r>
        <w:r w:rsidR="00752878">
          <w:instrText>PAGE   \* MERGEFORMAT</w:instrText>
        </w:r>
        <w:r w:rsidR="00752878">
          <w:fldChar w:fldCharType="separate"/>
        </w:r>
        <w:r w:rsidR="0034430F">
          <w:rPr>
            <w:noProof/>
          </w:rPr>
          <w:t>2</w:t>
        </w:r>
        <w:r w:rsidR="00752878">
          <w:fldChar w:fldCharType="end"/>
        </w:r>
      </w:sdtContent>
    </w:sdt>
    <w:r>
      <w:tab/>
    </w:r>
  </w:p>
  <w:p w:rsidRDefault="00946FEB" w:rsidP="00946FEB" w:rsidR="00946FEB">
    <w:pPr>
      <w:jc w:val="right"/>
    </w:pPr>
    <w:r>
      <w:t>6 St-</w:t>
    </w:r>
    <w:r w:rsidR="00546944">
      <w:t>13/15-</w:t>
    </w:r>
    <w:r w:rsidR="0069202F">
      <w:t>169</w:t>
    </w:r>
  </w:p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6242B"/>
    <w:multiLevelType w:val="hybridMultilevel"/>
    <w:tmpl w:val="DB54B550"/>
    <w:lvl w:tplc="257450BE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427490"/>
    <w:multiLevelType w:val="hybridMultilevel"/>
    <w:tmpl w:val="0B6A3E8C"/>
    <w:lvl w:tplc="556C8056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726D12"/>
    <w:multiLevelType w:val="hybridMultilevel"/>
    <w:tmpl w:val="BBEAAE6A"/>
    <w:lvl w:tplc="3F446186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6">
    <w:nsid w:val="247D0FAB"/>
    <w:multiLevelType w:val="hybridMultilevel"/>
    <w:tmpl w:val="2438D594"/>
    <w:lvl w:tplc="C5D8898C" w:ilvl="0">
      <w:start w:val="1"/>
      <w:numFmt w:val="bullet"/>
      <w:lvlText w:val="-"/>
      <w:lvlJc w:val="left"/>
      <w:pPr>
        <w:ind w:hanging="360" w:left="786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7">
    <w:nsid w:val="2E414194"/>
    <w:multiLevelType w:val="hybridMultilevel"/>
    <w:tmpl w:val="35FE9CE8"/>
    <w:lvl w:tplc="E02C8CFC" w:ilvl="0">
      <w:start w:val="2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9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E626526"/>
    <w:multiLevelType w:val="hybridMultilevel"/>
    <w:tmpl w:val="18FE4520"/>
    <w:lvl w:tplc="9148F2E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E2D4F4A"/>
    <w:multiLevelType w:val="hybridMultilevel"/>
    <w:tmpl w:val="D14031BA"/>
    <w:lvl w:tplc="72660BD8" w:ilvl="0">
      <w:start w:val="1"/>
      <w:numFmt w:val="decimal"/>
      <w:lvlText w:val="%1."/>
      <w:lvlJc w:val="left"/>
      <w:pPr>
        <w:ind w:hanging="360" w:left="720"/>
      </w:pPr>
      <w:rPr>
        <w:rFonts w:eastAsia="Arial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19C2517"/>
    <w:multiLevelType w:val="hybridMultilevel"/>
    <w:tmpl w:val="6F66F964"/>
    <w:lvl w:tplc="69FC6FEE" w:ilvl="0">
      <w:start w:val="16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02B1042"/>
    <w:multiLevelType w:val="hybridMultilevel"/>
    <w:tmpl w:val="409C18EC"/>
    <w:lvl w:tplc="73586470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DB2243B"/>
    <w:multiLevelType w:val="hybridMultilevel"/>
    <w:tmpl w:val="9D5ED05C"/>
    <w:lvl w:tplc="99D02958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15"/>
  </w:num>
  <w:num w:numId="3">
    <w:abstractNumId w:val="4"/>
  </w:num>
  <w:num w:numId="4">
    <w:abstractNumId w:val="9"/>
  </w:num>
  <w:num w:numId="5">
    <w:abstractNumId w:val="5"/>
  </w:num>
  <w:num w:numId="6">
    <w:abstractNumId w:val="11"/>
  </w:num>
  <w:num w:numId="7">
    <w:abstractNumId w:val="8"/>
  </w:num>
  <w:num w:numId="8">
    <w:abstractNumId w:val="14"/>
  </w:num>
  <w:num w:numId="9">
    <w:abstractNumId w:val="7"/>
  </w:num>
  <w:num w:numId="10">
    <w:abstractNumId w:val="2"/>
  </w:num>
  <w:num w:numId="11">
    <w:abstractNumId w:val="0"/>
  </w:num>
  <w:num w:numId="12">
    <w:abstractNumId w:val="16"/>
  </w:num>
  <w:num w:numId="13">
    <w:abstractNumId w:val="1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0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854AB"/>
    <w:rsid w:val="00097E35"/>
    <w:rsid w:val="000B127F"/>
    <w:rsid w:val="000B2061"/>
    <w:rsid w:val="000C4D2A"/>
    <w:rsid w:val="000D1943"/>
    <w:rsid w:val="00104DD5"/>
    <w:rsid w:val="00122342"/>
    <w:rsid w:val="00162787"/>
    <w:rsid w:val="0016585B"/>
    <w:rsid w:val="00171F06"/>
    <w:rsid w:val="00193CDF"/>
    <w:rsid w:val="00194EFE"/>
    <w:rsid w:val="001E15EB"/>
    <w:rsid w:val="001E4CA0"/>
    <w:rsid w:val="00224E2B"/>
    <w:rsid w:val="00231ADE"/>
    <w:rsid w:val="00265F1F"/>
    <w:rsid w:val="00286473"/>
    <w:rsid w:val="002B4B69"/>
    <w:rsid w:val="002E0E45"/>
    <w:rsid w:val="002E476F"/>
    <w:rsid w:val="00342CA8"/>
    <w:rsid w:val="0034430F"/>
    <w:rsid w:val="00354434"/>
    <w:rsid w:val="00354FE8"/>
    <w:rsid w:val="003A398E"/>
    <w:rsid w:val="003F078B"/>
    <w:rsid w:val="003F3564"/>
    <w:rsid w:val="004015A4"/>
    <w:rsid w:val="00411B27"/>
    <w:rsid w:val="004518E0"/>
    <w:rsid w:val="00455791"/>
    <w:rsid w:val="004571B5"/>
    <w:rsid w:val="004B6DE3"/>
    <w:rsid w:val="004D33F6"/>
    <w:rsid w:val="004D7066"/>
    <w:rsid w:val="004F23B8"/>
    <w:rsid w:val="00505EF5"/>
    <w:rsid w:val="00533068"/>
    <w:rsid w:val="00546944"/>
    <w:rsid w:val="00572E08"/>
    <w:rsid w:val="00573E91"/>
    <w:rsid w:val="00586052"/>
    <w:rsid w:val="005A270B"/>
    <w:rsid w:val="00613023"/>
    <w:rsid w:val="00644869"/>
    <w:rsid w:val="00650C92"/>
    <w:rsid w:val="0069202F"/>
    <w:rsid w:val="006E5710"/>
    <w:rsid w:val="006E6DC7"/>
    <w:rsid w:val="00722845"/>
    <w:rsid w:val="00750649"/>
    <w:rsid w:val="00752878"/>
    <w:rsid w:val="00756BEB"/>
    <w:rsid w:val="00756F2C"/>
    <w:rsid w:val="007F60F2"/>
    <w:rsid w:val="007F7999"/>
    <w:rsid w:val="008214D8"/>
    <w:rsid w:val="0086789B"/>
    <w:rsid w:val="008920B6"/>
    <w:rsid w:val="00892557"/>
    <w:rsid w:val="008A371A"/>
    <w:rsid w:val="008C5AD0"/>
    <w:rsid w:val="008D5DEB"/>
    <w:rsid w:val="00924F04"/>
    <w:rsid w:val="0093692A"/>
    <w:rsid w:val="00946FEB"/>
    <w:rsid w:val="0097122E"/>
    <w:rsid w:val="0097525C"/>
    <w:rsid w:val="00976B60"/>
    <w:rsid w:val="009D01E2"/>
    <w:rsid w:val="009D160F"/>
    <w:rsid w:val="00A53137"/>
    <w:rsid w:val="00A57BF1"/>
    <w:rsid w:val="00A766E0"/>
    <w:rsid w:val="00AB57AB"/>
    <w:rsid w:val="00B10045"/>
    <w:rsid w:val="00B57961"/>
    <w:rsid w:val="00B70336"/>
    <w:rsid w:val="00B90248"/>
    <w:rsid w:val="00BA2CDE"/>
    <w:rsid w:val="00BA52AE"/>
    <w:rsid w:val="00BC4D67"/>
    <w:rsid w:val="00BE2014"/>
    <w:rsid w:val="00C06C57"/>
    <w:rsid w:val="00C910E8"/>
    <w:rsid w:val="00CA212B"/>
    <w:rsid w:val="00CA38CE"/>
    <w:rsid w:val="00CA43B8"/>
    <w:rsid w:val="00CB7E2B"/>
    <w:rsid w:val="00CC0039"/>
    <w:rsid w:val="00CD078D"/>
    <w:rsid w:val="00CE32DE"/>
    <w:rsid w:val="00CF78A7"/>
    <w:rsid w:val="00D02CEF"/>
    <w:rsid w:val="00D361EE"/>
    <w:rsid w:val="00D4507C"/>
    <w:rsid w:val="00D53248"/>
    <w:rsid w:val="00D5479F"/>
    <w:rsid w:val="00D732C9"/>
    <w:rsid w:val="00D92E59"/>
    <w:rsid w:val="00DB052E"/>
    <w:rsid w:val="00DB135F"/>
    <w:rsid w:val="00DC1E42"/>
    <w:rsid w:val="00DD6D05"/>
    <w:rsid w:val="00DD759E"/>
    <w:rsid w:val="00DE3C0B"/>
    <w:rsid w:val="00E01DAC"/>
    <w:rsid w:val="00E34F62"/>
    <w:rsid w:val="00E4312E"/>
    <w:rsid w:val="00E57A63"/>
    <w:rsid w:val="00E94A15"/>
    <w:rsid w:val="00EC3620"/>
    <w:rsid w:val="00ED0369"/>
    <w:rsid w:val="00EE4459"/>
    <w:rsid w:val="00F168F0"/>
    <w:rsid w:val="00F234F0"/>
    <w:rsid w:val="00F525A0"/>
    <w:rsid w:val="00F532F9"/>
    <w:rsid w:val="00F55ABE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Bezproreda" w:type="paragraph">
    <w:name w:val="No Spacing"/>
    <w:uiPriority w:val="1"/>
    <w:qFormat/>
    <w:rsid w:val="007F7999"/>
    <w:rPr>
      <w:rFonts w:eastAsia="Calibri" w:hAnsi="Calibri" w:ascii="Calibri"/>
      <w:sz w:val="22"/>
      <w:szCs w:val="22"/>
    </w:rPr>
  </w:style>
  <w:style w:customStyle="true" w:styleId="t-9-8" w:type="paragraph">
    <w:name w:val="t-9-8"/>
    <w:basedOn w:val="Normal"/>
    <w:rsid w:val="000C4D2A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3443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4430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4430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30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30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Bezproreda" w:type="paragraph">
    <w:name w:val="No Spacing"/>
    <w:uiPriority w:val="1"/>
    <w:qFormat/>
    <w:rsid w:val="007F7999"/>
    <w:rPr>
      <w:rFonts w:ascii="Calibri" w:eastAsia="Calibri" w:hAnsi="Calibri"/>
      <w:sz w:val="22"/>
      <w:szCs w:val="22"/>
    </w:rPr>
  </w:style>
  <w:style w:customStyle="1" w:styleId="t-9-8" w:type="paragraph">
    <w:name w:val="t-9-8"/>
    <w:basedOn w:val="Normal"/>
    <w:rsid w:val="000C4D2A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3443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4430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4430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30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30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33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283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40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99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106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386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168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132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31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4832C-A795-45B6-AF75-433C23231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977</properties:Words>
  <properties:Characters>5578</properties:Characters>
  <properties:Lines>190</properties:Lines>
  <properties:Paragraphs>58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2018-02-02T10:41:00Z</dcterms:created>
  <dc:creator>wsadmin</dc:creator>
  <cp:lastModifiedBy>Danijela Sekulić</cp:lastModifiedBy>
  <cp:lastPrinted>2018-02-02T10:58:00Z</cp:lastPrinted>
  <dcterms:modified xmlns:xsi="http://www.w3.org/2001/XMLSchema-instance" xsi:type="dcterms:W3CDTF">2018-02-02T11:00:00Z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