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5c05" w14:paraId="1585c05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4158EB">
      <w:r w:rsidRPr="004158EB"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5E129C" w:rsidP="0072272B" w:rsidR="0072272B" w:rsidRPr="0072272B">
      <w:pPr>
        <w:pStyle w:val="Tijeloteksta"/>
        <w:jc w:val="right"/>
        <w:rPr>
          <w:b/>
          <w:szCs w:val="24"/>
        </w:rPr>
      </w:pPr>
      <w:r>
        <w:rPr>
          <w:b/>
        </w:rPr>
        <w:tab/>
      </w:r>
      <w:r>
        <w:rPr>
          <w:b/>
        </w:rPr>
        <w:tab/>
      </w:r>
      <w:r w:rsidR="0072272B" w:rsidRPr="0072272B">
        <w:rPr>
          <w:b/>
          <w:szCs w:val="24"/>
        </w:rPr>
        <w:t>NATAŠA BAN</w:t>
      </w:r>
    </w:p>
    <w:p w:rsidRDefault="0072272B" w:rsidP="0072272B" w:rsidR="0072272B" w:rsidRPr="0072272B">
      <w:pPr>
        <w:pStyle w:val="Tijeloteksta"/>
        <w:jc w:val="right"/>
        <w:rPr>
          <w:b/>
          <w:szCs w:val="24"/>
        </w:rPr>
      </w:pPr>
      <w:r w:rsidRPr="0072272B">
        <w:rPr>
          <w:b/>
          <w:szCs w:val="24"/>
        </w:rPr>
        <w:t xml:space="preserve"> Ive Družića 4</w:t>
      </w:r>
    </w:p>
    <w:p w:rsidRDefault="0072272B" w:rsidP="0072272B" w:rsidR="005E129C" w:rsidRPr="0072272B">
      <w:pPr>
        <w:pStyle w:val="Tijeloteksta"/>
        <w:jc w:val="right"/>
        <w:rPr>
          <w:b/>
        </w:rPr>
      </w:pPr>
      <w:r w:rsidRPr="0072272B">
        <w:rPr>
          <w:b/>
          <w:szCs w:val="24"/>
        </w:rPr>
        <w:t>Šibenik</w:t>
      </w:r>
    </w:p>
    <w:p w:rsidRDefault="005E129C" w:rsidP="005E129C" w:rsidR="005E129C">
      <w:pPr>
        <w:ind w:firstLine="708"/>
        <w:jc w:val="both"/>
      </w:pPr>
    </w:p>
    <w:p w:rsidRDefault="005E129C" w:rsidP="005E129C" w:rsidR="005E129C">
      <w:pPr>
        <w:ind w:firstLine="708"/>
        <w:jc w:val="both"/>
      </w:pPr>
    </w:p>
    <w:p w:rsidRDefault="00120463" w:rsidP="005E129C" w:rsidR="005E129C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FB0A5F" w:rsidRPr="005F002B">
        <w:t>1</w:t>
      </w:r>
      <w:r w:rsidR="00E546DA">
        <w:t>0</w:t>
      </w:r>
      <w:r w:rsidR="0072272B">
        <w:t>81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72272B">
        <w:t>25</w:t>
      </w:r>
      <w:r w:rsidR="001A7D41" w:rsidRPr="005F002B">
        <w:t xml:space="preserve"> </w:t>
      </w:r>
      <w:r w:rsidRPr="005F002B">
        <w:t xml:space="preserve">od </w:t>
      </w:r>
      <w:r w:rsidR="00AB657E">
        <w:t>2</w:t>
      </w:r>
      <w:r w:rsidR="00ED3120">
        <w:t xml:space="preserve">. </w:t>
      </w:r>
      <w:r w:rsidR="0072272B">
        <w:t xml:space="preserve">studenog </w:t>
      </w:r>
      <w:r w:rsidR="00BE7BE4" w:rsidRPr="005F002B">
        <w:t>2016</w:t>
      </w:r>
      <w:r w:rsidRPr="005F002B">
        <w:t>. pokrenut</w:t>
      </w:r>
      <w:r w:rsidR="00A5553C">
        <w:t xml:space="preserve"> </w:t>
      </w:r>
      <w:r w:rsidRPr="005F002B">
        <w:t xml:space="preserve">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72272B" w:rsidRPr="009B7769">
        <w:rPr>
          <w:rFonts w:cstheme="majorBidi" w:hAnsiTheme="majorBidi" w:asciiTheme="majorBidi"/>
        </w:rPr>
        <w:t>RIVIJERA d.d., Šibenik, Vladimira Nazora 53, OIB:04184053283</w:t>
      </w:r>
      <w:r w:rsidR="005E129C">
        <w:t>.</w:t>
      </w:r>
    </w:p>
    <w:p w:rsidRDefault="00120463" w:rsidP="005E129C" w:rsidR="00120463" w:rsidRPr="005F002B">
      <w:pPr>
        <w:jc w:val="both"/>
      </w:pPr>
    </w:p>
    <w:p w:rsidRDefault="00C12C32" w:rsidP="00C12C32" w:rsidR="00120463" w:rsidRPr="00E2704A">
      <w:pPr>
        <w:jc w:val="both"/>
        <w:rPr>
          <w:b/>
          <w:sz w:val="22"/>
          <w:szCs w:val="22"/>
        </w:rPr>
      </w:pPr>
      <w:r>
        <w:t xml:space="preserve">           </w:t>
      </w:r>
      <w:r w:rsidR="00120463" w:rsidRPr="005F002B">
        <w:t xml:space="preserve">Ročište radi </w:t>
      </w:r>
      <w:r w:rsidR="001B7DF8" w:rsidRPr="005F002B">
        <w:t xml:space="preserve">utvrđivanja pretpostavki za otvaranje stečajnog postupka </w:t>
      </w:r>
      <w:r w:rsidR="00E2704A">
        <w:t xml:space="preserve">određeno je </w:t>
      </w:r>
      <w:r w:rsidR="00120463" w:rsidRPr="005F002B">
        <w:t>za dan</w:t>
      </w:r>
      <w:r w:rsidR="00E2704A">
        <w:t xml:space="preserve"> </w:t>
      </w:r>
      <w:r w:rsidR="00E2704A" w:rsidRPr="00A51CB5">
        <w:rPr>
          <w:b/>
          <w:sz w:val="22"/>
          <w:szCs w:val="22"/>
        </w:rPr>
        <w:t>9. prosinca</w:t>
      </w:r>
      <w:r w:rsidR="00E2704A" w:rsidRPr="00A51CB5">
        <w:rPr>
          <w:sz w:val="22"/>
          <w:szCs w:val="22"/>
        </w:rPr>
        <w:t xml:space="preserve"> </w:t>
      </w:r>
      <w:r w:rsidR="00E2704A" w:rsidRPr="00A51CB5">
        <w:rPr>
          <w:b/>
          <w:sz w:val="22"/>
          <w:szCs w:val="22"/>
        </w:rPr>
        <w:t>2016. u 1</w:t>
      </w:r>
      <w:r w:rsidR="00E2704A">
        <w:rPr>
          <w:b/>
          <w:sz w:val="22"/>
          <w:szCs w:val="22"/>
        </w:rPr>
        <w:t>0</w:t>
      </w:r>
      <w:r w:rsidR="00E2704A" w:rsidRPr="00A51CB5">
        <w:rPr>
          <w:b/>
          <w:sz w:val="22"/>
          <w:szCs w:val="22"/>
        </w:rPr>
        <w:t>,</w:t>
      </w:r>
      <w:r w:rsidR="00E2704A">
        <w:rPr>
          <w:b/>
          <w:sz w:val="22"/>
          <w:szCs w:val="22"/>
        </w:rPr>
        <w:t>3</w:t>
      </w:r>
      <w:r w:rsidR="00E2704A" w:rsidRPr="00A51CB5">
        <w:rPr>
          <w:b/>
          <w:sz w:val="22"/>
          <w:szCs w:val="22"/>
        </w:rPr>
        <w:t xml:space="preserve">0 sati </w:t>
      </w:r>
      <w:r w:rsidR="00E2704A" w:rsidRPr="00CF7631">
        <w:rPr>
          <w:b/>
          <w:sz w:val="22"/>
          <w:szCs w:val="22"/>
        </w:rPr>
        <w:t>kod Trgovačkog suda u Zadru, Stalne službe u Šibeniku, Stjepana Radića 81, soba broj 212</w:t>
      </w:r>
      <w:r w:rsidR="00E2704A">
        <w:rPr>
          <w:b/>
          <w:sz w:val="22"/>
          <w:szCs w:val="22"/>
        </w:rPr>
        <w:t xml:space="preserve">., </w:t>
      </w:r>
      <w:r w:rsidR="00120463" w:rsidRPr="005F002B">
        <w:t xml:space="preserve">pa </w:t>
      </w:r>
      <w:r w:rsidR="00D55EFA" w:rsidRPr="005F002B">
        <w:t>Vas stoga pozivamo</w:t>
      </w:r>
      <w:r w:rsidR="00120463"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</w:t>
      </w:r>
      <w:r w:rsidR="00C12C32">
        <w:t xml:space="preserve">    </w:t>
      </w:r>
      <w:r w:rsidRPr="005F002B">
        <w:t xml:space="preserve">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="00E2704A">
        <w:t xml:space="preserve">određeno je </w:t>
      </w:r>
      <w:r w:rsidRPr="005F002B">
        <w:t>za dan</w:t>
      </w:r>
      <w:r w:rsidR="00E2704A">
        <w:t xml:space="preserve"> </w:t>
      </w:r>
      <w:r w:rsidR="00E2704A" w:rsidRPr="00A51CB5">
        <w:rPr>
          <w:b/>
          <w:sz w:val="22"/>
          <w:szCs w:val="22"/>
        </w:rPr>
        <w:t>9. prosinca</w:t>
      </w:r>
      <w:r w:rsidR="00E2704A" w:rsidRPr="00A51CB5">
        <w:rPr>
          <w:sz w:val="22"/>
          <w:szCs w:val="22"/>
        </w:rPr>
        <w:t xml:space="preserve"> </w:t>
      </w:r>
      <w:r w:rsidR="00E2704A" w:rsidRPr="00A51CB5">
        <w:rPr>
          <w:b/>
          <w:sz w:val="22"/>
          <w:szCs w:val="22"/>
        </w:rPr>
        <w:t>2016. u 1</w:t>
      </w:r>
      <w:r w:rsidR="00E2704A">
        <w:rPr>
          <w:b/>
          <w:sz w:val="22"/>
          <w:szCs w:val="22"/>
        </w:rPr>
        <w:t>0</w:t>
      </w:r>
      <w:r w:rsidR="00E2704A" w:rsidRPr="00A51CB5">
        <w:rPr>
          <w:b/>
          <w:sz w:val="22"/>
          <w:szCs w:val="22"/>
        </w:rPr>
        <w:t>,</w:t>
      </w:r>
      <w:r w:rsidR="00E2704A">
        <w:rPr>
          <w:b/>
          <w:sz w:val="22"/>
          <w:szCs w:val="22"/>
        </w:rPr>
        <w:t>4</w:t>
      </w:r>
      <w:r w:rsidR="00E2704A" w:rsidRPr="00A51CB5">
        <w:rPr>
          <w:b/>
          <w:sz w:val="22"/>
          <w:szCs w:val="22"/>
        </w:rPr>
        <w:t xml:space="preserve">0 sati </w:t>
      </w:r>
      <w:r w:rsidR="00E2704A" w:rsidRPr="00CF7631">
        <w:rPr>
          <w:b/>
          <w:sz w:val="22"/>
          <w:szCs w:val="22"/>
        </w:rPr>
        <w:t>kod Trgovačkog suda u Zadru, Stalne službe u Šibeniku, Stjepana Radića 81, soba broj 212</w:t>
      </w:r>
      <w:r w:rsidR="00E2704A">
        <w:rPr>
          <w:b/>
          <w:sz w:val="22"/>
          <w:szCs w:val="22"/>
        </w:rPr>
        <w:t>.</w:t>
      </w:r>
    </w:p>
    <w:p w:rsidRDefault="008B1A21" w:rsidP="00A75CA0" w:rsidR="008B1A21" w:rsidRPr="005F002B">
      <w:pPr>
        <w:jc w:val="both"/>
        <w:rPr>
          <w:b/>
        </w:rPr>
      </w:pPr>
    </w:p>
    <w:p w:rsidRDefault="00C12C32" w:rsidP="00C12C32" w:rsidR="001B7DF8" w:rsidRPr="005F002B">
      <w:pPr>
        <w:tabs>
          <w:tab w:pos="709" w:val="left"/>
        </w:tabs>
        <w:ind w:firstLine="360"/>
        <w:jc w:val="both"/>
      </w:pPr>
      <w:r>
        <w:t xml:space="preserve">    </w:t>
      </w:r>
      <w:r w:rsidR="001B7DF8"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E546DA">
        <w:t xml:space="preserve"> </w:t>
      </w:r>
      <w:r w:rsidR="00AB657E">
        <w:t>2</w:t>
      </w:r>
      <w:r w:rsidR="00ED3120">
        <w:t xml:space="preserve">. </w:t>
      </w:r>
      <w:r w:rsidR="0072272B">
        <w:t xml:space="preserve">studenog </w:t>
      </w:r>
      <w:r w:rsidR="00ED3120">
        <w:t>2</w:t>
      </w:r>
      <w:r w:rsidR="00BE7BE4" w:rsidRPr="005F002B">
        <w:t>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4E23A2" w:rsidP="0093536D" w:rsidR="004E23A2" w:rsidRPr="005F002B">
      <w:pPr>
        <w:jc w:val="right"/>
      </w:pPr>
      <w:r w:rsidRPr="005F002B">
        <w:t xml:space="preserve">                                                        </w:t>
      </w:r>
      <w:r w:rsidR="0093536D">
        <w:t>S</w:t>
      </w:r>
      <w:r w:rsidRPr="005F002B">
        <w:t>u</w:t>
      </w:r>
      <w:r w:rsidR="00D33BA4" w:rsidRPr="005F002B">
        <w:t>tkinja</w:t>
      </w:r>
    </w:p>
    <w:p w:rsidRDefault="004E23A2" w:rsidP="00D33BA4" w:rsidR="004E23A2" w:rsidRPr="005F002B">
      <w:pPr>
        <w:jc w:val="right"/>
      </w:pP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="00D33BA4" w:rsidRPr="005F002B">
        <w:t xml:space="preserve">Ana Markač </w:t>
      </w:r>
    </w:p>
    <w:p w:rsidRDefault="004E23A2" w:rsidP="004E23A2" w:rsidR="004E23A2" w:rsidRPr="005F002B"/>
    <w:p w:rsidRDefault="00506F5D" w:rsidP="00A75CA0" w:rsidR="00506F5D" w:rsidRPr="005F002B">
      <w:pPr>
        <w:ind w:firstLine="360" w:left="5400"/>
        <w:jc w:val="right"/>
      </w:pPr>
    </w:p>
    <w:p w:rsidRDefault="00E2704A" w:rsidP="00E2704A" w:rsidR="00E2704A">
      <w:pPr>
        <w:jc w:val="both"/>
      </w:pPr>
      <w:r>
        <w:t>DNA:</w:t>
      </w:r>
    </w:p>
    <w:p w:rsidRDefault="00E2704A" w:rsidP="00E2704A" w:rsidR="00E2704A" w:rsidRPr="005F002B">
      <w:pPr>
        <w:jc w:val="both"/>
      </w:pPr>
      <w:r>
        <w:t xml:space="preserve">i putem e-Oglasne ploče </w:t>
      </w: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72272B">
      <w:t>81</w:t>
    </w:r>
    <w:r w:rsidR="00B16699">
      <w:t>/16-</w:t>
    </w:r>
    <w:r w:rsidR="0072272B">
      <w:t>26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58EB"/>
    <w:rsid w:val="0041719B"/>
    <w:rsid w:val="0042453D"/>
    <w:rsid w:val="0042541E"/>
    <w:rsid w:val="00430C97"/>
    <w:rsid w:val="00456E78"/>
    <w:rsid w:val="0046203B"/>
    <w:rsid w:val="00470693"/>
    <w:rsid w:val="00470B8E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129C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72B"/>
    <w:rsid w:val="00742CB4"/>
    <w:rsid w:val="0074503C"/>
    <w:rsid w:val="0075028B"/>
    <w:rsid w:val="00752B10"/>
    <w:rsid w:val="00753F74"/>
    <w:rsid w:val="007625D3"/>
    <w:rsid w:val="00780F3D"/>
    <w:rsid w:val="00781CDA"/>
    <w:rsid w:val="007A1DC1"/>
    <w:rsid w:val="007A763B"/>
    <w:rsid w:val="007E425C"/>
    <w:rsid w:val="0080429C"/>
    <w:rsid w:val="0084577B"/>
    <w:rsid w:val="008547E6"/>
    <w:rsid w:val="0086233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5553C"/>
    <w:rsid w:val="00A60137"/>
    <w:rsid w:val="00A62539"/>
    <w:rsid w:val="00A66D04"/>
    <w:rsid w:val="00A73523"/>
    <w:rsid w:val="00A75CA0"/>
    <w:rsid w:val="00A82235"/>
    <w:rsid w:val="00AB657E"/>
    <w:rsid w:val="00AD1E5B"/>
    <w:rsid w:val="00AE5BDA"/>
    <w:rsid w:val="00B03FCD"/>
    <w:rsid w:val="00B0613D"/>
    <w:rsid w:val="00B0620F"/>
    <w:rsid w:val="00B10DAD"/>
    <w:rsid w:val="00B16699"/>
    <w:rsid w:val="00B331F5"/>
    <w:rsid w:val="00B44332"/>
    <w:rsid w:val="00B549C0"/>
    <w:rsid w:val="00B6061C"/>
    <w:rsid w:val="00B90543"/>
    <w:rsid w:val="00B9388D"/>
    <w:rsid w:val="00BA556A"/>
    <w:rsid w:val="00BB1A7F"/>
    <w:rsid w:val="00BE7BE4"/>
    <w:rsid w:val="00BF4984"/>
    <w:rsid w:val="00C11E12"/>
    <w:rsid w:val="00C12C3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04A"/>
    <w:rsid w:val="00E27D91"/>
    <w:rsid w:val="00E546DA"/>
    <w:rsid w:val="00E54C80"/>
    <w:rsid w:val="00E57968"/>
    <w:rsid w:val="00E83C6A"/>
    <w:rsid w:val="00EA6402"/>
    <w:rsid w:val="00EB44F7"/>
    <w:rsid w:val="00ED01D6"/>
    <w:rsid w:val="00ED3120"/>
    <w:rsid w:val="00ED32D7"/>
    <w:rsid w:val="00EF21CE"/>
    <w:rsid w:val="00F2122B"/>
    <w:rsid w:val="00F275CA"/>
    <w:rsid w:val="00F43762"/>
    <w:rsid w:val="00F529B1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2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3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3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3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3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2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3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3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3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3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RIVIJERA hoteli i kampovi d.d.</izvorni_sadrzaj>
    <derivirana_varijabla naziv="DomainObject.Predmet.ProtustrankaFormated_1">  RIVIJERA hoteli i kampovi d.d.</derivirana_varijabla>
  </DomainObject.Predmet.ProtustrankaFormated>
  <DomainObject.Predmet.ProtustrankaFormatedOIB>
    <izvorni_sadrzaj>  RIVIJERA hoteli i kampovi d.d., OIB 04184053283</izvorni_sadrzaj>
    <derivirana_varijabla naziv="DomainObject.Predmet.ProtustrankaFormatedOIB_1">  RIVIJERA hoteli i kampovi d.d., OIB 04184053283</derivirana_varijabla>
  </DomainObject.Predmet.ProtustrankaFormatedOIB>
  <DomainObject.Predmet.ProtustrankaFormatedWithAdress>
    <izvorni_sadrzaj> RIVIJERA hoteli i kampovi d.d., Vladimira Nazora 53, 22000 Šibenik</izvorni_sadrzaj>
    <derivirana_varijabla naziv="DomainObject.Predmet.ProtustrankaFormatedWithAdress_1"> RIVIJERA hoteli i kampovi d.d., Vladimira Nazora 53, 22000 Šibenik</derivirana_varijabla>
  </DomainObject.Predmet.ProtustrankaFormatedWithAdress>
  <DomainObject.Predmet.ProtustrankaFormatedWithAdressOIB>
    <izvorni_sadrzaj> RIVIJERA hoteli i kampovi d.d., OIB 04184053283, Vladimira Nazora 53, 22000 Šibenik</izvorni_sadrzaj>
    <derivirana_varijabla naziv="DomainObject.Predmet.ProtustrankaFormatedWithAdressOIB_1"> RIVIJERA hoteli i kampovi d.d., OIB 04184053283, Vladimira Nazora 53, 22000 Šibenik</derivirana_varijabla>
  </DomainObject.Predmet.ProtustrankaFormatedWithAdressOIB>
  <DomainObject.Predmet.ProtustrankaWithAdress>
    <izvorni_sadrzaj>RIVIJERA hoteli i kampovi d.d. Vladimira Nazora 53, 22000 Šibenik</izvorni_sadrzaj>
    <derivirana_varijabla naziv="DomainObject.Predmet.ProtustrankaWithAdress_1">RIVIJERA hoteli i kampovi d.d. Vladimira Nazora 53, 22000 Šibenik</derivirana_varijabla>
  </DomainObject.Predmet.ProtustrankaWithAdress>
  <DomainObject.Predmet.ProtustrankaWithAdressOIB>
    <izvorni_sadrzaj>RIVIJERA hoteli i kampovi d.d., OIB 04184053283, Vladimira Nazora 53, 22000 Šibenik</izvorni_sadrzaj>
    <derivirana_varijabla naziv="DomainObject.Predmet.ProtustrankaWithAdressOIB_1">RIVIJERA hoteli i kampovi d.d., OIB 04184053283, Vladimira Nazora 53, 22000 Šibenik</derivirana_varijabla>
  </DomainObject.Predmet.ProtustrankaWithAdressOIB>
  <DomainObject.Predmet.ProtustrankaNazivFormated>
    <izvorni_sadrzaj>RIVIJERA hoteli i kampovi d.d.</izvorni_sadrzaj>
    <derivirana_varijabla naziv="DomainObject.Predmet.ProtustrankaNazivFormated_1">RIVIJERA hoteli i kampovi d.d.</derivirana_varijabla>
  </DomainObject.Predmet.ProtustrankaNazivFormated>
  <DomainObject.Predmet.ProtustrankaNazivFormatedOIB>
    <izvorni_sadrzaj>RIVIJERA hoteli i kampovi d.d., OIB 04184053283</izvorni_sadrzaj>
    <derivirana_varijabla naziv="DomainObject.Predmet.ProtustrankaNazivFormatedOIB_1">RIVIJERA hoteli i kampovi d.d., OIB 04184053283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RIVIJERA hoteli i kampovi d.d.</item>
    </izvorni_sadrzaj>
    <derivirana_varijabla naziv="DomainObject.Predmet.ProtuStrankaListFormated_1">
      <item>RIVIJERA hoteli i kampovi d.d.</item>
    </derivirana_varijabla>
  </DomainObject.Predmet.ProtuStrankaListFormated>
  <DomainObject.Predmet.ProtuStrankaListFormatedOIB>
    <izvorni_sadrzaj>
      <item>RIVIJERA hoteli i kampovi d.d., OIB 04184053283</item>
    </izvorni_sadrzaj>
    <derivirana_varijabla naziv="DomainObject.Predmet.ProtuStrankaListFormatedOIB_1">
      <item>RIVIJERA hoteli i kampovi d.d., OIB 04184053283</item>
    </derivirana_varijabla>
  </DomainObject.Predmet.ProtuStrankaListFormatedOIB>
  <DomainObject.Predmet.ProtuStrankaListFormatedWithAdress>
    <izvorni_sadrzaj>
      <item>RIVIJERA hoteli i kampovi d.d., Vladimira Nazora 53, 22000 Šibenik</item>
    </izvorni_sadrzaj>
    <derivirana_varijabla naziv="DomainObject.Predmet.ProtuStrankaListFormatedWithAdress_1">
      <item>RIVIJERA hoteli i kampovi d.d., Vladimira Nazora 53, 22000 Šibenik</item>
    </derivirana_varijabla>
  </DomainObject.Predmet.ProtuStrankaListFormatedWithAdress>
  <DomainObject.Predmet.ProtuStrankaListFormatedWithAdressOIB>
    <izvorni_sadrzaj>
      <item>RIVIJERA hoteli i kampovi d.d., OIB 04184053283, Vladimira Nazora 53, 22000 Šibenik</item>
    </izvorni_sadrzaj>
    <derivirana_varijabla naziv="DomainObject.Predmet.ProtuStrankaListFormatedWithAdressOIB_1">
      <item>RIVIJERA hoteli i kampovi d.d., OIB 04184053283, Vladimira Nazora 53, 22000 Šibenik</item>
    </derivirana_varijabla>
  </DomainObject.Predmet.ProtuStrankaListFormatedWithAdressOIB>
  <DomainObject.Predmet.ProtuStrankaListNazivFormated>
    <izvorni_sadrzaj>
      <item>RIVIJERA hoteli i kampovi d.d.</item>
    </izvorni_sadrzaj>
    <derivirana_varijabla naziv="DomainObject.Predmet.ProtuStrankaListNazivFormated_1">
      <item>RIVIJERA hoteli i kampovi d.d.</item>
    </derivirana_varijabla>
  </DomainObject.Predmet.ProtuStrankaListNazivFormated>
  <DomainObject.Predmet.ProtuStrankaListNazivFormatedOIB>
    <izvorni_sadrzaj>
      <item>RIVIJERA hoteli i kampovi d.d., OIB 04184053283</item>
    </izvorni_sadrzaj>
    <derivirana_varijabla naziv="DomainObject.Predmet.ProtuStrankaListNazivFormatedOIB_1">
      <item>RIVIJERA hoteli i kampovi d.d., OIB 04184053283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RIVIJERA hoteli i kampovi d.d.</izvorni_sadrzaj>
    <derivirana_varijabla naziv="DomainObject.Predmet.ProtustrankaIDrugi_1">RIVIJERA hoteli i kampovi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RIVIJERA hoteli i kampovi d.d., OIB 04184053283, Vladimira Nazora 53, 22000 Šibenik</izvorni_sadrzaj>
    <derivirana_varijabla naziv="DomainObject.Predmet.ProtustrankaIDrugiAdressOIB_1">RIVIJERA hoteli i kampovi d.d., OIB 04184053283, Vladimira Nazora 53,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RIVIJERA hoteli i kampovi d.d.</item>
      <item>FINA - Podružnica Šibenik</item>
    </izvorni_sadrzaj>
    <derivirana_varijabla naziv="DomainObject.Predmet.SudioniciListNaziv_1">
      <item>RIVIJERA hoteli i kampovi d.d.</item>
      <item>FINA - Podružnica Šibenik</item>
    </derivirana_varijabla>
  </DomainObject.Predmet.SudioniciListNaziv>
  <DomainObject.Predmet.SudioniciListAdressOIB>
    <izvorni_sadrzaj>
      <item>RIVIJERA hoteli i kampovi d.d., OIB 04184053283, Vladimira Nazora 53,22000 Šibenik</item>
      <item>FINA - Podružnica Šibenik, OIB 85821130368, Perivoj L. Marune 1,22000 Šibenik</item>
    </izvorni_sadrzaj>
    <derivirana_varijabla naziv="DomainObject.Predmet.SudioniciListAdressOIB_1">
      <item>RIVIJERA hoteli i kampovi d.d., OIB 04184053283, Vladimira Nazora 53,22000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04184053283</item>
      <item>, OIB 85821130368</item>
    </izvorni_sadrzaj>
    <derivirana_varijabla naziv="DomainObject.Predmet.SudioniciListNazivOIB_1">
      <item>, OIB 04184053283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8DD54-4A53-4B3B-91EB-2CA9254C1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885</properties:Characters>
  <properties:Lines>40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2016-11-02T09:12:00Z</dcterms:created>
  <dc:creator>Ardena Bajlo</dc:creator>
  <cp:lastModifiedBy>Nena Mužanović</cp:lastModifiedBy>
  <cp:lastPrinted>2016-11-02T14:53:00Z</cp:lastPrinted>
  <dcterms:modified xmlns:xsi="http://www.w3.org/2001/XMLSchema-instance" xsi:type="dcterms:W3CDTF">2016-11-04T12:04:00Z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