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2c37" w14:paraId="9862c37" w:rsidRDefault="008F200F" w:rsidR="008F20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Amruševa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5E0779">
        <w:rPr>
          <w:bCs/>
          <w:sz w:val="24"/>
          <w:szCs w:val="24"/>
        </w:rPr>
        <w:t>2527/</w:t>
      </w:r>
      <w:r w:rsidR="00EA439D">
        <w:rPr>
          <w:bCs/>
          <w:sz w:val="24"/>
          <w:szCs w:val="24"/>
        </w:rPr>
        <w:t>2016</w:t>
      </w:r>
      <w:r w:rsidR="008F03EE">
        <w:rPr>
          <w:bCs/>
          <w:sz w:val="24"/>
          <w:szCs w:val="24"/>
        </w:rPr>
        <w:t>-37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5E0779">
        <w:rPr>
          <w:sz w:val="24"/>
          <w:szCs w:val="24"/>
        </w:rPr>
        <w:t>5</w:t>
      </w:r>
      <w:r w:rsidR="00C22C4C" w:rsidRPr="00D41257">
        <w:rPr>
          <w:sz w:val="24"/>
          <w:szCs w:val="24"/>
        </w:rPr>
        <w:t>.</w:t>
      </w:r>
      <w:r w:rsidR="00EA439D">
        <w:rPr>
          <w:sz w:val="24"/>
          <w:szCs w:val="24"/>
        </w:rPr>
        <w:t xml:space="preserve"> travnja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5E0779" w:rsidP="005E0779" w:rsidR="005E0779" w:rsidRPr="00A97C9D">
      <w:pPr>
        <w:jc w:val="both"/>
        <w:rPr>
          <w:sz w:val="24"/>
          <w:szCs w:val="24"/>
          <w:lang w:eastAsia="en-US"/>
        </w:rPr>
      </w:pPr>
      <w:r w:rsidRPr="00A97C9D">
        <w:rPr>
          <w:sz w:val="24"/>
          <w:szCs w:val="24"/>
          <w:lang w:eastAsia="en-US"/>
        </w:rPr>
        <w:t>Trgovački sud u Zagrebu, po sucu Nikoli Ribariću, u stečajnom postupku nad dužnikom HOLDING VINODOL, d. o. o.</w:t>
      </w:r>
      <w:r>
        <w:rPr>
          <w:sz w:val="24"/>
          <w:szCs w:val="24"/>
          <w:lang w:eastAsia="en-US"/>
        </w:rPr>
        <w:t xml:space="preserve"> u stečaju</w:t>
      </w:r>
      <w:r w:rsidRPr="00A97C9D">
        <w:rPr>
          <w:sz w:val="24"/>
          <w:szCs w:val="24"/>
          <w:lang w:eastAsia="en-US"/>
        </w:rPr>
        <w:t xml:space="preserve">, Zagreb (Grad Zagreb), Tratinska 27, OIB:  34179890743, </w:t>
      </w:r>
      <w:r>
        <w:rPr>
          <w:sz w:val="24"/>
          <w:szCs w:val="24"/>
          <w:lang w:eastAsia="en-US"/>
        </w:rPr>
        <w:t>nakon održanog ispitnog ročišta dana 5. travnja 2017. godine, dana 5. travnja 2017. godine,</w:t>
      </w:r>
    </w:p>
    <w:p w:rsidRDefault="005B3C80" w:rsidP="005B3C80" w:rsidR="005B3C80" w:rsidRPr="00A2587B">
      <w:pPr>
        <w:jc w:val="both"/>
        <w:rPr>
          <w:sz w:val="24"/>
          <w:szCs w:val="24"/>
          <w:lang w:val="pt-BR"/>
        </w:rPr>
      </w:pPr>
      <w:r w:rsidRPr="00A2587B">
        <w:rPr>
          <w:sz w:val="24"/>
          <w:szCs w:val="24"/>
          <w:lang w:val="pt-BR"/>
        </w:rPr>
        <w:t xml:space="preserve"> 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5E0779" w:rsidP="005E0779" w:rsidR="005E0779">
      <w:pPr>
        <w:jc w:val="both"/>
        <w:rPr>
          <w:b/>
          <w:sz w:val="24"/>
        </w:rPr>
      </w:pPr>
      <w:r>
        <w:rPr>
          <w:b/>
          <w:sz w:val="24"/>
        </w:rPr>
        <w:t>II</w:t>
      </w:r>
      <w:r>
        <w:rPr>
          <w:b/>
          <w:sz w:val="24"/>
        </w:rPr>
        <w:tab/>
        <w:t>Osporene tražbine vjerovnika viših isplatnog redova:</w:t>
      </w:r>
    </w:p>
    <w:p w:rsidRDefault="005E0779" w:rsidP="005E0779" w:rsidR="005E0779">
      <w:pPr>
        <w:jc w:val="both"/>
        <w:rPr>
          <w:b/>
          <w:sz w:val="24"/>
        </w:rPr>
      </w:pPr>
    </w:p>
    <w:p w:rsidRDefault="005E0779" w:rsidP="005E0779" w:rsidR="005E0779">
      <w:pPr>
        <w:ind w:firstLine="708"/>
        <w:jc w:val="both"/>
        <w:rPr>
          <w:b/>
          <w:sz w:val="24"/>
        </w:rPr>
      </w:pPr>
      <w:r>
        <w:rPr>
          <w:b/>
          <w:sz w:val="24"/>
        </w:rPr>
        <w:t>Prvi viši isplatni red:</w:t>
      </w:r>
    </w:p>
    <w:p w:rsidRDefault="005E0779" w:rsidP="005E0779" w:rsidR="005E0779" w:rsidRPr="000C1F1C">
      <w:pPr>
        <w:ind w:firstLine="708"/>
        <w:jc w:val="both"/>
        <w:rPr>
          <w:b/>
          <w:sz w:val="24"/>
        </w:rPr>
      </w:pPr>
    </w:p>
    <w:tbl>
      <w:tblPr>
        <w:tblStyle w:val="Reetkatablice"/>
        <w:tblW w:type="dxa" w:w="6651"/>
        <w:jc w:val="center"/>
        <w:tblLayout w:type="fixed"/>
        <w:tblLook w:val="04A0" w:noVBand="1" w:noHBand="0" w:lastColumn="0" w:firstColumn="1" w:lastRow="0" w:firstRow="1"/>
      </w:tblPr>
      <w:tblGrid>
        <w:gridCol w:w="2267"/>
        <w:gridCol w:w="1696"/>
        <w:gridCol w:w="2688"/>
      </w:tblGrid>
      <w:tr w:rsidTr="00C51410" w:rsidR="005E0779" w:rsidRPr="006F102B">
        <w:trPr>
          <w:trHeight w:val="900"/>
          <w:jc w:val="center"/>
        </w:trPr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5E0779" w:rsidP="00C51410" w:rsidR="005E0779" w:rsidRPr="006F102B">
            <w:pPr>
              <w:spacing w:lineRule="auto" w:line="288"/>
              <w:jc w:val="center"/>
              <w:rPr>
                <w:b/>
                <w:bCs/>
                <w:lang w:eastAsia="en-US"/>
              </w:rPr>
            </w:pPr>
            <w:r w:rsidRPr="006F102B">
              <w:rPr>
                <w:b/>
                <w:bCs/>
              </w:rPr>
              <w:t>Naziv i adresa vjerovnika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E0779" w:rsidP="00C51410" w:rsidR="005E0779" w:rsidRPr="006F102B">
            <w:pPr>
              <w:spacing w:lineRule="auto" w:line="288"/>
              <w:jc w:val="center"/>
              <w:rPr>
                <w:b/>
                <w:bCs/>
                <w:lang w:eastAsia="en-US"/>
              </w:rPr>
            </w:pPr>
            <w:r w:rsidRPr="006F102B">
              <w:rPr>
                <w:b/>
                <w:bCs/>
              </w:rPr>
              <w:t>Iznos osporene tražbine/KN</w:t>
            </w:r>
          </w:p>
        </w:tc>
        <w:tc>
          <w:tcPr>
            <w:tcW w:type="dxa" w:w="2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5E0779" w:rsidP="00C51410" w:rsidR="005E0779" w:rsidRPr="006F102B">
            <w:pPr>
              <w:spacing w:lineRule="auto" w:line="288"/>
              <w:jc w:val="center"/>
              <w:rPr>
                <w:b/>
                <w:bCs/>
                <w:lang w:eastAsia="en-US"/>
              </w:rPr>
            </w:pPr>
            <w:r w:rsidRPr="006F102B">
              <w:rPr>
                <w:b/>
                <w:bCs/>
              </w:rPr>
              <w:t>Napomena</w:t>
            </w:r>
          </w:p>
        </w:tc>
      </w:tr>
      <w:tr w:rsidTr="00C51410" w:rsidR="005E0779" w:rsidRPr="006F102B">
        <w:trPr>
          <w:trHeight w:val="690"/>
          <w:jc w:val="center"/>
        </w:trPr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0779" w:rsidP="00C51410" w:rsidR="005E0779" w:rsidRPr="006F102B">
            <w:pPr>
              <w:rPr>
                <w:rFonts w:cs="Arial"/>
                <w:lang w:eastAsia="en-US"/>
              </w:rPr>
            </w:pPr>
            <w:r w:rsidRPr="006F102B">
              <w:rPr>
                <w:rFonts w:cs="Arial"/>
              </w:rPr>
              <w:t>RADEK GRADNJA d.o.o., Kutina, Slavonska 5/a,OIB: 19139880889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E0779" w:rsidP="00C51410" w:rsidR="005E0779" w:rsidRPr="006F102B">
            <w:pPr>
              <w:jc w:val="right"/>
              <w:rPr>
                <w:rFonts w:cs="Arial"/>
                <w:lang w:eastAsia="en-US"/>
              </w:rPr>
            </w:pPr>
            <w:r w:rsidRPr="006F102B">
              <w:rPr>
                <w:rFonts w:cs="Arial"/>
              </w:rPr>
              <w:t xml:space="preserve">                                                                        606.187,36</w:t>
            </w:r>
          </w:p>
        </w:tc>
        <w:tc>
          <w:tcPr>
            <w:tcW w:type="dxa" w:w="2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0779" w:rsidP="00C51410" w:rsidR="005E0779" w:rsidRPr="006F102B">
            <w:pPr>
              <w:rPr>
                <w:rFonts w:cs="Arial"/>
                <w:lang w:eastAsia="en-US"/>
              </w:rPr>
            </w:pPr>
            <w:r w:rsidRPr="006F102B">
              <w:rPr>
                <w:rFonts w:cs="Arial"/>
              </w:rPr>
              <w:t>iz poslovnih knjiga nije vidljivo udio Radek-gradnje d.o.o. za koje vjerovnik prijavljuje tražbinu</w:t>
            </w:r>
          </w:p>
        </w:tc>
      </w:tr>
    </w:tbl>
    <w:p w:rsidRDefault="005E0779" w:rsidP="005E0779" w:rsidR="005E0779">
      <w:pPr>
        <w:pStyle w:val="Odlomakpopisa"/>
        <w:jc w:val="both"/>
        <w:rPr>
          <w:bCs/>
          <w:sz w:val="24"/>
        </w:rPr>
      </w:pPr>
    </w:p>
    <w:p w:rsidRDefault="005E0779" w:rsidP="005E0779" w:rsidR="005E0779" w:rsidRPr="005D4FB2">
      <w:pPr>
        <w:pStyle w:val="Odlomakpopisa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5E0779" w:rsidP="005E0779" w:rsidR="005E0779" w:rsidRPr="005D4FB2">
      <w:pPr>
        <w:pStyle w:val="Odlomakpopisa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EA439D">
        <w:rPr>
          <w:sz w:val="24"/>
          <w:szCs w:val="24"/>
        </w:rPr>
        <w:t xml:space="preserve">ispitnom ročištu održanom </w:t>
      </w:r>
      <w:r w:rsidR="005E0779">
        <w:rPr>
          <w:sz w:val="24"/>
          <w:szCs w:val="24"/>
        </w:rPr>
        <w:t>5</w:t>
      </w:r>
      <w:r w:rsidRPr="00D41257">
        <w:rPr>
          <w:sz w:val="24"/>
          <w:szCs w:val="24"/>
        </w:rPr>
        <w:t>.</w:t>
      </w:r>
      <w:r w:rsidR="00EA439D">
        <w:rPr>
          <w:sz w:val="24"/>
          <w:szCs w:val="24"/>
        </w:rPr>
        <w:t xml:space="preserve"> travnja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5E0779" w:rsidP="005E0779" w:rsidR="005E0779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 w:rsidRPr="006C619D">
        <w:rPr>
          <w:bCs/>
          <w:sz w:val="24"/>
          <w:szCs w:val="24"/>
        </w:rPr>
        <w:t xml:space="preserve">Stečajni upravitelj osporio je tražbinu vjerovnika </w:t>
      </w:r>
      <w:r w:rsidRPr="00A355A2">
        <w:rPr>
          <w:bCs/>
          <w:sz w:val="24"/>
          <w:szCs w:val="24"/>
        </w:rPr>
        <w:t>RADEK GRADNJA d.o.o., Kutina, Slavonska 5/a,OIB: 19139880889</w:t>
      </w:r>
      <w:r>
        <w:rPr>
          <w:bCs/>
          <w:sz w:val="24"/>
          <w:szCs w:val="24"/>
        </w:rPr>
        <w:t xml:space="preserve">, u iznosu od </w:t>
      </w:r>
      <w:r w:rsidRPr="00A355A2">
        <w:rPr>
          <w:bCs/>
          <w:sz w:val="24"/>
          <w:szCs w:val="24"/>
        </w:rPr>
        <w:t>606.187,36</w:t>
      </w:r>
      <w:r>
        <w:rPr>
          <w:bCs/>
          <w:sz w:val="24"/>
          <w:szCs w:val="24"/>
        </w:rPr>
        <w:t xml:space="preserve"> kuna. Tražbina je osporena </w:t>
      </w:r>
      <w:r w:rsidRPr="00A355A2">
        <w:rPr>
          <w:bCs/>
          <w:sz w:val="24"/>
          <w:szCs w:val="24"/>
        </w:rPr>
        <w:t xml:space="preserve">iz </w:t>
      </w:r>
      <w:r>
        <w:rPr>
          <w:bCs/>
          <w:sz w:val="24"/>
          <w:szCs w:val="24"/>
        </w:rPr>
        <w:t xml:space="preserve">razloga što iz poslovnih knjiga </w:t>
      </w:r>
      <w:r w:rsidRPr="00A355A2">
        <w:rPr>
          <w:bCs/>
          <w:sz w:val="24"/>
          <w:szCs w:val="24"/>
        </w:rPr>
        <w:t>nije vidljivo udio Radek-gradnje d.o.o. za koje vjerovnik prijavljuje tražbinu</w:t>
      </w:r>
      <w:r>
        <w:rPr>
          <w:bCs/>
          <w:sz w:val="24"/>
          <w:szCs w:val="24"/>
        </w:rPr>
        <w:t xml:space="preserve">. </w:t>
      </w:r>
    </w:p>
    <w:p w:rsidRDefault="005E0779" w:rsidP="005E0779" w:rsidR="005E0779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</w:p>
    <w:p w:rsidRDefault="005E0779" w:rsidP="005E0779" w:rsidR="005E0779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Uvidom u prijavu vjerovnika sud je utvrdio kako se ista ne temelji na ovršnoj ispravi.</w:t>
      </w:r>
    </w:p>
    <w:p w:rsidRDefault="005E0779" w:rsidP="005E0779" w:rsidR="005E0779" w:rsidRPr="006C619D">
      <w:pPr>
        <w:ind w:firstLine="708"/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5E0779">
        <w:rPr>
          <w:sz w:val="24"/>
          <w:szCs w:val="24"/>
        </w:rPr>
        <w:t>bu 5</w:t>
      </w:r>
      <w:r w:rsidR="00AC2633" w:rsidRPr="00D41257">
        <w:rPr>
          <w:sz w:val="24"/>
          <w:szCs w:val="24"/>
        </w:rPr>
        <w:t>.</w:t>
      </w:r>
      <w:r w:rsidR="00EA439D">
        <w:rPr>
          <w:sz w:val="24"/>
          <w:szCs w:val="24"/>
        </w:rPr>
        <w:t xml:space="preserve"> travnja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F03EE" w:rsidP="00E91121" w:rsidR="008F03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03EE" w:rsidP="00E91121" w:rsidR="008F03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03EE" w:rsidP="00E91121" w:rsidR="008F03E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F03EE" w:rsidP="008F03EE" w:rsidR="008F03E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03EE" w:rsidP="00E91121" w:rsidR="008F03E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2635" w:rsidP="0069080E" w:rsidR="00CC26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0592A" w:rsidP="00205B07" w:rsidR="0000592A" w:rsidRPr="00D41257">
      <w:pPr>
        <w:pStyle w:val="Podnaslov"/>
        <w:ind w:firstLine="708" w:left="4956"/>
        <w:rPr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8F03EE" w:rsidP="00466389" w:rsidR="008F03EE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0B17">
      <w:rPr>
        <w:noProof/>
      </w:rPr>
      <w:t>3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</w:t>
    </w:r>
    <w:r w:rsidR="005E0779">
      <w:rPr>
        <w:bCs/>
        <w:sz w:val="24"/>
        <w:szCs w:val="24"/>
      </w:rPr>
      <w:t>2527</w:t>
    </w:r>
    <w:r w:rsidR="00B20402">
      <w:rPr>
        <w:bCs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521FA5"/>
    <w:rsid w:val="005B3C80"/>
    <w:rsid w:val="005E0779"/>
    <w:rsid w:val="0061489A"/>
    <w:rsid w:val="006810F2"/>
    <w:rsid w:val="0069080E"/>
    <w:rsid w:val="0082247D"/>
    <w:rsid w:val="00855B5A"/>
    <w:rsid w:val="008D3179"/>
    <w:rsid w:val="008F03EE"/>
    <w:rsid w:val="008F200F"/>
    <w:rsid w:val="00AC2633"/>
    <w:rsid w:val="00AE36DD"/>
    <w:rsid w:val="00B0039F"/>
    <w:rsid w:val="00B072B4"/>
    <w:rsid w:val="00B20402"/>
    <w:rsid w:val="00B37574"/>
    <w:rsid w:val="00B4578E"/>
    <w:rsid w:val="00BA10F9"/>
    <w:rsid w:val="00C22C4C"/>
    <w:rsid w:val="00C25561"/>
    <w:rsid w:val="00C30BA2"/>
    <w:rsid w:val="00CC2635"/>
    <w:rsid w:val="00D10B17"/>
    <w:rsid w:val="00D41257"/>
    <w:rsid w:val="00D84FEC"/>
    <w:rsid w:val="00DA6AD7"/>
    <w:rsid w:val="00DD102E"/>
    <w:rsid w:val="00E625E4"/>
    <w:rsid w:val="00E94B23"/>
    <w:rsid w:val="00EA439D"/>
    <w:rsid w:val="00EA577F"/>
    <w:rsid w:val="00EE568E"/>
    <w:rsid w:val="00EF66F3"/>
    <w:rsid w:val="00F84831"/>
    <w:rsid w:val="00F84DFA"/>
    <w:rsid w:val="00FA6BBA"/>
    <w:rsid w:val="00FA7C0B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5E077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0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5E077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0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363</properties:Words>
  <properties:Characters>2014</properties:Characters>
  <properties:Lines>112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2017-04-05T13:06:00Z</dcterms:created>
  <dc:creator>nribaric</dc:creator>
  <cp:lastModifiedBy>Jadranka Zelić</cp:lastModifiedBy>
  <cp:lastPrinted>2017-04-06T07:59:00Z</cp:lastPrinted>
  <dcterms:modified xmlns:xsi="http://www.w3.org/2001/XMLSchema-instance" xsi:type="dcterms:W3CDTF">2017-04-06T08:00:00Z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