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F03F5" w:rsidR="00077023" w:rsidRPr="00077023">
        <w:tc>
          <w:tcPr>
            <w:tcW w:type="dxa" w:w="2985"/>
            <w:shd w:fill="auto" w:color="auto" w:val="clear"/>
          </w:tcPr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f29610b" w14:paraId="f29610b" w:rsidRDefault="00077023" w:rsidP="00077023" w:rsidR="00077023" w:rsidRPr="0007702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F03F5" w:rsidR="00077023" w:rsidRPr="00077023">
        <w:trPr>
          <w:jc w:val="right"/>
        </w:trPr>
        <w:tc>
          <w:tcPr>
            <w:tcW w:type="dxa" w:w="4320"/>
          </w:tcPr>
          <w:p w:rsidRDefault="00077023" w:rsidP="00077023" w:rsidR="0007702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St-48/2015-39</w:t>
            </w:r>
          </w:p>
          <w:p w:rsidRDefault="00077023" w:rsidP="00077023" w:rsidR="00077023" w:rsidRPr="0007702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0648E4" w:rsidP="000648E4" w:rsidR="000648E4" w:rsidRPr="00A869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B67087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77023" w:rsidP="000648E4" w:rsidR="00077023" w:rsidRPr="00B6708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077023">
        <w:rPr>
          <w:rFonts w:cs="Times New Roman" w:hAnsi="Times New Roman" w:ascii="Times New Roman"/>
          <w:sz w:val="24"/>
          <w:szCs w:val="24"/>
        </w:rPr>
        <w:t xml:space="preserve">SUPERBIKE TRGOVINA d.o.o. u stečaju, Varaždin, </w:t>
      </w:r>
      <w:proofErr w:type="spellStart"/>
      <w:r w:rsidR="00077023">
        <w:rPr>
          <w:rFonts w:cs="Times New Roman" w:hAnsi="Times New Roman" w:ascii="Times New Roman"/>
          <w:sz w:val="24"/>
          <w:szCs w:val="24"/>
        </w:rPr>
        <w:t>Masarykova</w:t>
      </w:r>
      <w:proofErr w:type="spellEnd"/>
      <w:r w:rsidR="00077023">
        <w:rPr>
          <w:rFonts w:cs="Times New Roman" w:hAnsi="Times New Roman" w:ascii="Times New Roman"/>
          <w:sz w:val="24"/>
          <w:szCs w:val="24"/>
        </w:rPr>
        <w:t xml:space="preserve"> 11, OIB: 20731743466</w:t>
      </w:r>
      <w:r w:rsidR="00CA587B" w:rsidRPr="00B67087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F4137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da je stečajno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j upraviteljici Slavici </w:t>
      </w:r>
      <w:proofErr w:type="spellStart"/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>Orehovec</w:t>
      </w:r>
      <w:proofErr w:type="spellEnd"/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iz Čakovca, F. </w:t>
      </w:r>
      <w:proofErr w:type="spellStart"/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>Prešerna</w:t>
      </w:r>
      <w:proofErr w:type="spellEnd"/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11b, OIB: 69855771162,</w:t>
      </w:r>
      <w:r w:rsidR="00A86912" w:rsidRPr="00B67087">
        <w:rPr>
          <w:rFonts w:cs="Times New Roman" w:hAnsi="Times New Roman" w:ascii="Times New Roman"/>
          <w:sz w:val="24"/>
          <w:szCs w:val="24"/>
        </w:rPr>
        <w:t xml:space="preserve"> </w:t>
      </w: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određena nagrada za rad.</w:t>
      </w: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  <w:r w:rsidR="00B67087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0648E4" w:rsidP="000648E4" w:rsidR="000648E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648E4" w:rsidR="00077023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67087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U Varaždinu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781AEF">
        <w:rPr>
          <w:rFonts w:cs="Times New Roman" w:hAnsi="Times New Roman" w:ascii="Times New Roman"/>
          <w:color w:themeColor="text1" w:val="000000"/>
          <w:sz w:val="24"/>
          <w:szCs w:val="24"/>
        </w:rPr>
        <w:t>10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siječnja 2018.      </w:t>
      </w:r>
    </w:p>
    <w:p w:rsidRDefault="00077023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77023" w:rsidR="000648E4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Sutkinja</w:t>
      </w:r>
    </w:p>
    <w:p w:rsidRDefault="00077023" w:rsidP="00077023" w:rsidR="00077023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77023" w:rsidR="00077023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Melita Poljanec Bubaš</w:t>
      </w:r>
      <w:r w:rsidR="00781AEF">
        <w:rPr>
          <w:rFonts w:cs="Times New Roman" w:hAnsi="Times New Roman" w:ascii="Times New Roman"/>
          <w:color w:themeColor="text1" w:val="000000"/>
          <w:sz w:val="24"/>
          <w:szCs w:val="24"/>
        </w:rPr>
        <w:t>, v.r.</w:t>
      </w:r>
    </w:p>
    <w:p w:rsidRDefault="00781AEF" w:rsidP="00077023" w:rsidR="00781AEF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781AEF" w:rsidP="00077023" w:rsidR="00781AEF" w:rsidRPr="00B67087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0648E4" w:rsidP="000648E4" w:rsidR="000648E4" w:rsidRPr="00B67087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77023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 w:rsidRPr="00B67087"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R="000648E4" w:rsidRPr="00B67087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788" w:rsidP="000648E4" w:rsidR="003A4788">
      <w:pPr>
        <w:spacing w:lineRule="auto" w:line="240" w:after="0"/>
      </w:pPr>
      <w:r>
        <w:separator/>
      </w:r>
    </w:p>
  </w:endnote>
  <w:end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788" w:rsidP="000648E4" w:rsidR="003A4788">
      <w:pPr>
        <w:spacing w:lineRule="auto" w:line="240" w:after="0"/>
      </w:pPr>
      <w:r>
        <w:separator/>
      </w:r>
    </w:p>
  </w:footnote>
  <w:foot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P="00B67087" w:rsidR="00B67087">
    <w:pPr>
      <w:pStyle w:val="Zaglavlje"/>
    </w:pPr>
    <w:r>
      <w:tab/>
    </w:r>
  </w:p>
  <w:p w:rsidRDefault="00F41374" w:rsidP="00F41374" w:rsidR="00F41374">
    <w:pPr>
      <w:pStyle w:val="Zaglavlje"/>
    </w:pPr>
  </w:p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648E4"/>
    <w:rsid w:val="00077023"/>
    <w:rsid w:val="001768EB"/>
    <w:rsid w:val="003A4788"/>
    <w:rsid w:val="0050452D"/>
    <w:rsid w:val="00581F80"/>
    <w:rsid w:val="00657AC6"/>
    <w:rsid w:val="00763DDE"/>
    <w:rsid w:val="00781AEF"/>
    <w:rsid w:val="007B7C7A"/>
    <w:rsid w:val="00A86912"/>
    <w:rsid w:val="00B10620"/>
    <w:rsid w:val="00B67087"/>
    <w:rsid w:val="00BF53A0"/>
    <w:rsid w:val="00CA587B"/>
    <w:rsid w:val="00DB07E1"/>
    <w:rsid w:val="00F41374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68348671263</item>
      <item>, OIB null</item>
      <item>, OIB null</item>
      <item>, OIB 61208635054</item>
      <item>, OIB null</item>
      <item>, OIB 99381965992</item>
    </izvorni_sadrzaj>
    <derivirana_varijabla naziv="DomainObject.Predmet.SudioniciListNazivOIB_1">
      <item>, OIB 02535697732</item>
      <item>, OIB 68348671263</item>
      <item>, OIB null</item>
      <item>, OIB null</item>
      <item>, OIB 61208635054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754</properties:Characters>
  <properties:Lines>6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2017-08-08T07:59:00Z</dcterms:created>
  <dc:creator>Marko Makaj</dc:creator>
  <cp:lastModifiedBy>Nikolina Cvek</cp:lastModifiedBy>
  <cp:lastPrinted>2018-01-10T13:45:00Z</cp:lastPrinted>
  <dcterms:modified xmlns:xsi="http://www.w3.org/2001/XMLSchema-instance" xsi:type="dcterms:W3CDTF">2018-01-10T13:45:00Z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St-35/2011-121 / Odluka - Ostalo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