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d207" w14:paraId="8abd207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  TRGOVAČKI SUD U SPLITU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STALNA SLUŽBA DUBROVNIK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6A349F">
        <w:rPr>
          <w:b/>
        </w:rPr>
        <w:t>2043</w:t>
      </w:r>
      <w:r w:rsidR="00CC74B6">
        <w:rPr>
          <w:b/>
        </w:rPr>
        <w:t>/16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477C83" w:rsidP="00477C83" w:rsidR="00477C83" w:rsidRPr="00FA1EA0">
      <w:pPr>
        <w:ind w:firstLine="720" w:right="-2"/>
        <w:jc w:val="both"/>
      </w:pPr>
      <w:r w:rsidRPr="00FA1EA0">
        <w:t xml:space="preserve">Trgovački sud u Splitu, Stalna služba u Dubrovniku, po stečajnom sucu tog suda Diani Butigan Granić, kao sucu pojedincu, u stečajnom postupku nad stečajnim dužnikom </w:t>
      </w:r>
      <w:r w:rsidR="008403B3" w:rsidRPr="003C516C">
        <w:t>VASTUS d.o.o.</w:t>
      </w:r>
      <w:r w:rsidR="008403B3">
        <w:t xml:space="preserve"> u stečaju</w:t>
      </w:r>
      <w:r w:rsidR="008403B3" w:rsidRPr="003C516C">
        <w:t>, Split, Gundulićeva 6, OIB: 61809110294</w:t>
      </w:r>
      <w:r w:rsidR="008403B3">
        <w:t xml:space="preserve"> </w:t>
      </w:r>
      <w:r w:rsidR="008403B3" w:rsidRPr="00E2401C">
        <w:t>kojeg zastupa stečajni upravitelj Maroje Stjepović</w:t>
      </w:r>
      <w:r w:rsidR="008403B3">
        <w:t>,</w:t>
      </w:r>
      <w:r w:rsidRPr="00FA1EA0">
        <w:t xml:space="preserve"> dana </w:t>
      </w:r>
      <w:r>
        <w:t xml:space="preserve">1. kolovoza 2018.g. 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6A349F">
        <w:t>2043</w:t>
      </w:r>
      <w:r w:rsidR="00871338" w:rsidRPr="00FC1C4F">
        <w:t xml:space="preserve">/16 od </w:t>
      </w:r>
      <w:r w:rsidR="006A349F">
        <w:t>20</w:t>
      </w:r>
      <w:r w:rsidR="00CC74B6">
        <w:t xml:space="preserve">. </w:t>
      </w:r>
      <w:r w:rsidR="006A349F">
        <w:t>prosinca</w:t>
      </w:r>
      <w:r w:rsidR="001F1315">
        <w:t xml:space="preserve"> 2017</w:t>
      </w:r>
      <w:r w:rsidR="00CC74B6">
        <w:t>.g.</w:t>
      </w:r>
      <w:r w:rsidR="002D14B7" w:rsidRPr="00FC1C4F">
        <w:t xml:space="preserve"> </w:t>
      </w:r>
      <w:r w:rsidRPr="00FC1C4F">
        <w:t xml:space="preserve">otvoren je stečajni postupak nad </w:t>
      </w:r>
      <w:r w:rsidR="007A754D" w:rsidRPr="003C516C">
        <w:t>VASTUS d.o.o.</w:t>
      </w:r>
      <w:r w:rsidR="007A754D">
        <w:t xml:space="preserve"> u stečaju</w:t>
      </w:r>
      <w:r w:rsidR="007A754D" w:rsidRPr="003C516C">
        <w:t>, Split, Gundulićeva 6, OIB: 61809110294</w:t>
      </w:r>
      <w:r w:rsidR="00C47518">
        <w:t>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477C83">
        <w:rPr>
          <w:b/>
        </w:rPr>
        <w:t>1</w:t>
      </w:r>
      <w:r w:rsidR="00C47518">
        <w:rPr>
          <w:b/>
        </w:rPr>
        <w:t xml:space="preserve">. </w:t>
      </w:r>
      <w:r w:rsidR="00477C83">
        <w:rPr>
          <w:b/>
        </w:rPr>
        <w:t>kolovoza</w:t>
      </w:r>
      <w:r w:rsidR="00C47518">
        <w:rPr>
          <w:b/>
        </w:rPr>
        <w:t xml:space="preserve"> </w:t>
      </w:r>
      <w:r w:rsidR="00CC74B6">
        <w:rPr>
          <w:b/>
        </w:rPr>
        <w:t xml:space="preserve"> 201</w:t>
      </w:r>
      <w:r w:rsidR="00477C83">
        <w:rPr>
          <w:b/>
        </w:rPr>
        <w:t>8</w:t>
      </w:r>
      <w:r w:rsidR="00CC74B6">
        <w:rPr>
          <w:b/>
        </w:rPr>
        <w:t>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08F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6A349F">
          <w:t>2043</w:t>
        </w:r>
        <w:r w:rsidR="00871338">
          <w:t>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1F1315"/>
    <w:rsid w:val="00211E36"/>
    <w:rsid w:val="002C609D"/>
    <w:rsid w:val="002D14B7"/>
    <w:rsid w:val="002F0B83"/>
    <w:rsid w:val="003D1B73"/>
    <w:rsid w:val="00404FE1"/>
    <w:rsid w:val="00477C83"/>
    <w:rsid w:val="004845E2"/>
    <w:rsid w:val="00485F47"/>
    <w:rsid w:val="004E6E14"/>
    <w:rsid w:val="004F3F63"/>
    <w:rsid w:val="00606F4C"/>
    <w:rsid w:val="006A349F"/>
    <w:rsid w:val="006B382A"/>
    <w:rsid w:val="006D62A4"/>
    <w:rsid w:val="006D75D1"/>
    <w:rsid w:val="00790EFD"/>
    <w:rsid w:val="007A754D"/>
    <w:rsid w:val="007F3071"/>
    <w:rsid w:val="008403B3"/>
    <w:rsid w:val="00845AA1"/>
    <w:rsid w:val="0086502C"/>
    <w:rsid w:val="00871338"/>
    <w:rsid w:val="009A58A1"/>
    <w:rsid w:val="00A652EF"/>
    <w:rsid w:val="00A76B57"/>
    <w:rsid w:val="00A9408F"/>
    <w:rsid w:val="00AE5D39"/>
    <w:rsid w:val="00B03C3C"/>
    <w:rsid w:val="00C3292F"/>
    <w:rsid w:val="00C47518"/>
    <w:rsid w:val="00CC74B6"/>
    <w:rsid w:val="00D320AC"/>
    <w:rsid w:val="00D40490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08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08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08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08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08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08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08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08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St-2043/2016</izvorni_sadrzaj>
    <derivirana_varijabla naziv="DomainObject.Predmet.OznakaBroj_1">St-2043/2016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VASTUS d.o.o. za trgovinu i usluge</izvorni_sadrzaj>
    <derivirana_varijabla naziv="DomainObject.Predmet.ProtustrankaFormated_1">  VASTUS d.o.o. za trgovinu i usluge</derivirana_varijabla>
  </DomainObject.Predmet.ProtustrankaFormated>
  <DomainObject.Predmet.ProtustrankaFormatedOIB>
    <izvorni_sadrzaj>  VASTUS d.o.o. za trgovinu i usluge, OIB 61809110294</izvorni_sadrzaj>
    <derivirana_varijabla naziv="DomainObject.Predmet.ProtustrankaFormatedOIB_1">  VASTUS d.o.o. za trgovinu i usluge, OIB 61809110294</derivirana_varijabla>
  </DomainObject.Predmet.ProtustrankaFormatedOIB>
  <DomainObject.Predmet.ProtustrankaFormatedWithAdress>
    <izvorni_sadrzaj> VASTUS d.o.o. za trgovinu i usluge, Gundulićeva 6, 21000 Split</izvorni_sadrzaj>
    <derivirana_varijabla naziv="DomainObject.Predmet.ProtustrankaFormatedWithAdress_1"> VASTUS d.o.o. za trgovinu i usluge, Gundulićeva 6, 21000 Split</derivirana_varijabla>
  </DomainObject.Predmet.ProtustrankaFormatedWithAdress>
  <DomainObject.Predmet.ProtustrankaFormatedWithAdressOIB>
    <izvorni_sadrzaj> VASTUS d.o.o. za trgovinu i usluge, OIB 61809110294, Gundulićeva 6, 21000 Split</izvorni_sadrzaj>
    <derivirana_varijabla naziv="DomainObject.Predmet.ProtustrankaFormatedWithAdressOIB_1"> VASTUS d.o.o. za trgovinu i usluge, OIB 61809110294, Gundulićeva 6, 21000 Split</derivirana_varijabla>
  </DomainObject.Predmet.ProtustrankaFormatedWithAdressOIB>
  <DomainObject.Predmet.ProtustrankaWithAdress>
    <izvorni_sadrzaj>VASTUS d.o.o. za trgovinu i usluge Gundulićeva 6, 21000 Split</izvorni_sadrzaj>
    <derivirana_varijabla naziv="DomainObject.Predmet.ProtustrankaWithAdress_1">VASTUS d.o.o. za trgovinu i usluge Gundulićeva 6, 21000 Split</derivirana_varijabla>
  </DomainObject.Predmet.ProtustrankaWithAdress>
  <DomainObject.Predmet.ProtustrankaWithAdressOIB>
    <izvorni_sadrzaj>VASTUS d.o.o. za trgovinu i usluge, OIB 61809110294, Gundulićeva 6, 21000 Split</izvorni_sadrzaj>
    <derivirana_varijabla naziv="DomainObject.Predmet.ProtustrankaWithAdressOIB_1">VASTUS d.o.o. za trgovinu i usluge, OIB 61809110294, Gundulićeva 6, 21000 Split</derivirana_varijabla>
  </DomainObject.Predmet.ProtustrankaWithAdressOIB>
  <DomainObject.Predmet.ProtustrankaNazivFormated>
    <izvorni_sadrzaj>VASTUS d.o.o. za trgovinu i usluge</izvorni_sadrzaj>
    <derivirana_varijabla naziv="DomainObject.Predmet.ProtustrankaNazivFormated_1">VASTUS d.o.o. za trgovinu i usluge</derivirana_varijabla>
  </DomainObject.Predmet.ProtustrankaNazivFormated>
  <DomainObject.Predmet.ProtustrankaNazivFormatedOIB>
    <izvorni_sadrzaj>VASTUS d.o.o. za trgovinu i usluge, OIB 61809110294</izvorni_sadrzaj>
    <derivirana_varijabla naziv="DomainObject.Predmet.ProtustrankaNazivFormatedOIB_1">VASTUS d.o.o. za trgovinu i usluge, OIB 61809110294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2498635.08</izvorni_sadrzaj>
    <derivirana_varijabla naziv="DomainObject.Predmet.TrenutnaVrijednost_1">2498635.08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VASTUS d.o.o. za trgovinu i usluge</item>
    </izvorni_sadrzaj>
    <derivirana_varijabla naziv="DomainObject.Predmet.ProtuStrankaListFormated_1">
      <item>VASTUS d.o.o. za trgovinu i usluge</item>
    </derivirana_varijabla>
  </DomainObject.Predmet.ProtuStrankaListFormated>
  <DomainObject.Predmet.ProtuStrankaListFormatedOIB>
    <izvorni_sadrzaj>
      <item>VASTUS d.o.o. za trgovinu i usluge, OIB 61809110294</item>
    </izvorni_sadrzaj>
    <derivirana_varijabla naziv="DomainObject.Predmet.ProtuStrankaListFormatedOIB_1">
      <item>VASTUS d.o.o. za trgovinu i usluge, OIB 61809110294</item>
    </derivirana_varijabla>
  </DomainObject.Predmet.ProtuStrankaListFormatedOIB>
  <DomainObject.Predmet.ProtuStrankaListFormatedWithAdress>
    <izvorni_sadrzaj>
      <item>VASTUS d.o.o. za trgovinu i usluge, Gundulićeva 6, 21000 Split</item>
    </izvorni_sadrzaj>
    <derivirana_varijabla naziv="DomainObject.Predmet.ProtuStrankaListFormatedWithAdress_1">
      <item>VASTUS d.o.o. za trgovinu i usluge, Gundulićeva 6, 21000 Split</item>
    </derivirana_varijabla>
  </DomainObject.Predmet.ProtuStrankaListFormatedWithAdress>
  <DomainObject.Predmet.ProtuStrankaListFormatedWithAdressOIB>
    <izvorni_sadrzaj>
      <item>VASTUS d.o.o. za trgovinu i usluge, OIB 61809110294, Gundulićeva 6, 21000 Split</item>
    </izvorni_sadrzaj>
    <derivirana_varijabla naziv="DomainObject.Predmet.ProtuStrankaListFormatedWithAdressOIB_1">
      <item>VASTUS d.o.o. za trgovinu i usluge, OIB 61809110294, Gundulićeva 6, 21000 Split</item>
    </derivirana_varijabla>
  </DomainObject.Predmet.ProtuStrankaListFormatedWithAdressOIB>
  <DomainObject.Predmet.ProtuStrankaListNazivFormated>
    <izvorni_sadrzaj>
      <item>VASTUS d.o.o. za trgovinu i usluge</item>
    </izvorni_sadrzaj>
    <derivirana_varijabla naziv="DomainObject.Predmet.ProtuStrankaListNazivFormated_1">
      <item>VASTUS d.o.o. za trgovinu i usluge</item>
    </derivirana_varijabla>
  </DomainObject.Predmet.ProtuStrankaListNazivFormated>
  <DomainObject.Predmet.ProtuStrankaListNazivFormatedOIB>
    <izvorni_sadrzaj>
      <item>VASTUS d.o.o. za trgovinu i usluge, OIB 61809110294</item>
    </izvorni_sadrzaj>
    <derivirana_varijabla naziv="DomainObject.Predmet.ProtuStrankaListNazivFormatedOIB_1">
      <item>VASTUS d.o.o. za trgovinu i usluge, OIB 61809110294</item>
    </derivirana_varijabla>
  </DomainObject.Predmet.ProtuStrankaListNazivFormatedOIB>
  <DomainObject.Predmet.OstaliListFormated>
    <izvorni_sadrzaj>
      <item>Županijsko državno odvjetništvo u Splitu</item>
      <item>Vedran Malenica</item>
    </izvorni_sadrzaj>
    <derivirana_varijabla naziv="DomainObject.Predmet.OstaliListFormated_1">
      <item>Županijsko državno odvjetništvo u Splitu</item>
      <item>Vedran Malenica</item>
    </derivirana_varijabla>
  </DomainObject.Predmet.OstaliListFormated>
  <DomainObject.Predmet.OstaliListFormatedOIB>
    <izvorni_sadrzaj>
      <item>Županijsko državno odvjetništvo u Splitu</item>
      <item>Vedran Malenica, OIB 81830332275</item>
    </izvorni_sadrzaj>
    <derivirana_varijabla naziv="DomainObject.Predmet.OstaliListFormatedOIB_1">
      <item>Županijsko državno odvjetništvo u Splitu</item>
      <item>Vedran Malenica, OIB 81830332275</item>
    </derivirana_varijabla>
  </DomainObject.Predmet.OstaliListFormatedOIB>
  <DomainObject.Predmet.OstaliListFormatedWithAdress>
    <izvorni_sadrzaj>
      <item>Županijsko državno odvjetništvo u Splitu, Gundulićeva 29a, 21000 Split</item>
      <item>Vedran Malenica, Gundulićeva 6, 21000 Split</item>
    </izvorni_sadrzaj>
    <derivirana_varijabla naziv="DomainObject.Predmet.OstaliListFormatedWithAdress_1">
      <item>Županijsko državno odvjetništvo u Splitu, Gundulićeva 29a, 21000 Split</item>
      <item>Vedran Malenica, Gundulićeva 6,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Vedran Malenica, OIB 81830332275, Gundulićeva 6, 21000 Split</item>
    </izvorni_sadrzaj>
    <derivirana_varijabla naziv="DomainObject.Predmet.OstaliListFormatedWithAdressOIB_1">
      <item>Županijsko državno odvjetništvo u Splitu, Gundulićeva 29a, 21000 Split</item>
      <item>Vedran Malenica, OIB 81830332275, Gundulićeva 6, 21000 Split</item>
    </derivirana_varijabla>
  </DomainObject.Predmet.OstaliListFormatedWithAdressOIB>
  <DomainObject.Predmet.OstaliListNazivFormated>
    <izvorni_sadrzaj>
      <item>Županijsko državno odvjetništvo u Splitu</item>
      <item>Vedran Malenica</item>
    </izvorni_sadrzaj>
    <derivirana_varijabla naziv="DomainObject.Predmet.OstaliListNazivFormated_1">
      <item>Županijsko državno odvjetništvo u Splitu</item>
      <item>Vedran Malenica</item>
    </derivirana_varijabla>
  </DomainObject.Predmet.OstaliListNazivFormated>
  <DomainObject.Predmet.OstaliListNazivFormatedOIB>
    <izvorni_sadrzaj>
      <item>Županijsko državno odvjetništvo u Splitu</item>
      <item>Vedran Malenica, OIB 81830332275</item>
    </izvorni_sadrzaj>
    <derivirana_varijabla naziv="DomainObject.Predmet.OstaliListNazivFormatedOIB_1">
      <item>Županijsko državno odvjetništvo u Splitu</item>
      <item>Vedran Malenica, OIB 81830332275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VASTUS d.o.o. za trgovinu i usluge</izvorni_sadrzaj>
    <derivirana_varijabla naziv="DomainObject.Predmet.ProtustrankaIDrugi_1">VASTUS d.o.o.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VASTUS d.o.o. za trgovinu i usluge, OIB 61809110294, Gundulićeva 6, 21000 Split</izvorni_sadrzaj>
    <derivirana_varijabla naziv="DomainObject.Predmet.ProtustrankaIDrugiAdressOIB_1">VASTUS d.o.o. za trgovinu i usluge, OIB 61809110294,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VASTUS d.o.o. za trgovinu i usluge</item>
      <item>Ministarstvo financija RH</item>
      <item>Županijsko državno odvjetništvo u Splitu</item>
      <item>Vedran Malenica</item>
    </izvorni_sadrzaj>
    <derivirana_varijabla naziv="DomainObject.Predmet.SudioniciListNaziv_1">
      <item>VASTUS d.o.o. za trgovinu i usluge</item>
      <item>Ministarstvo financija RH</item>
      <item>Županijsko državno odvjetništvo u Splitu</item>
      <item>Vedran Malenica</item>
    </derivirana_varijabla>
  </DomainObject.Predmet.SudioniciListNaziv>
  <DomainObject.Predmet.SudioniciListAdressOIB>
    <izvorni_sadrzaj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izvorni_sadrzaj>
    <derivirana_varijabla naziv="DomainObject.Predmet.SudioniciListAdressOIB_1">
      <item>VASTUS d.o.o. za trgovinu i usluge, OIB 61809110294, Gundulićeva 6,21000 Split</item>
      <item>Ministarstvo financija RH, OIB 18683136487, Katančićeva 5,10000 Zagreb</item>
      <item>Županijsko državno odvjetništvo u Splitu, Gundulićeva 29a,21000 Split</item>
      <item>Vedran Malenica, OIB 81830332275, Gundulićeva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61809110294</item>
      <item>, OIB 18683136487</item>
      <item>, OIB null</item>
      <item>, OIB 81830332275</item>
    </izvorni_sadrzaj>
    <derivirana_varijabla naziv="DomainObject.Predmet.SudioniciListNazivOIB_1">
      <item>, OIB 61809110294</item>
      <item>, OIB 18683136487</item>
      <item>, OIB null</item>
      <item>, OIB 81830332275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2114</properties:Characters>
  <properties:Lines>73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2018-08-01T08:44:00Z</dcterms:created>
  <dc:creator>Diana Butigan Granić</dc:creator>
  <cp:lastModifiedBy>Katica Butigan</cp:lastModifiedBy>
  <cp:lastPrinted>2017-06-05T10:49:00Z</cp:lastPrinted>
  <dcterms:modified xmlns:xsi="http://www.w3.org/2001/XMLSchema-instance" xsi:type="dcterms:W3CDTF">2018-08-01T08:51:00Z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(2043-16 - poziv - 293.docx)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