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bb8d" w14:paraId="3debb8d" w:rsidRDefault="001114A2" w:rsidR="00444A15" w:rsidRPr="00962D2B">
      <w:pPr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</w:t>
      </w:r>
      <w:proofErr w:type="spellStart"/>
      <w:r w:rsidRPr="00962D2B">
        <w:rPr>
          <w:bCs/>
        </w:rPr>
        <w:t>Amruševa</w:t>
      </w:r>
      <w:proofErr w:type="spellEnd"/>
      <w:r w:rsidRPr="00962D2B">
        <w:rPr>
          <w:bCs/>
        </w:rPr>
        <w:t xml:space="preserve">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6333E9">
        <w:rPr>
          <w:bCs/>
        </w:rPr>
        <w:t>629/15-185</w:t>
      </w:r>
      <w:bookmarkStart w:name="_GoBack" w:id="0"/>
      <w:bookmarkEnd w:id="0"/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</w:t>
      </w:r>
      <w:proofErr w:type="spellStart"/>
      <w:r w:rsidR="00B35CFD" w:rsidRPr="00925FE6">
        <w:t>Oreškovićeva</w:t>
      </w:r>
      <w:proofErr w:type="spellEnd"/>
      <w:r w:rsidR="00B35CFD" w:rsidRPr="00925FE6">
        <w:t xml:space="preserve"> 1/a MBS: 080234626 OIB: 31515855722 </w:t>
      </w:r>
      <w:r w:rsidR="00A14739" w:rsidRPr="00962D2B">
        <w:t xml:space="preserve">dana </w:t>
      </w:r>
      <w:r w:rsidR="008B248C">
        <w:t>28</w:t>
      </w:r>
      <w:r w:rsidR="00CE3828">
        <w:t>. veljače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</w:t>
      </w:r>
      <w:proofErr w:type="spellStart"/>
      <w:r w:rsidR="00B35CFD" w:rsidRPr="00925FE6">
        <w:t>Oreškovićeva</w:t>
      </w:r>
      <w:proofErr w:type="spellEnd"/>
      <w:r w:rsidR="00B35CFD" w:rsidRPr="00925FE6">
        <w:t xml:space="preserve">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0C67FA" w:rsidP="00F13FE0" w:rsidR="000C67FA">
      <w:pPr>
        <w:jc w:val="both"/>
        <w:rPr>
          <w:rFonts w:hAnsi="Bookman Old Style" w:ascii="Bookman Old Style"/>
        </w:rPr>
      </w:pPr>
    </w:p>
    <w:p w:rsidRDefault="008B248C" w:rsidP="00F13FE0" w:rsidR="00F13FE0" w:rsidRPr="00F13FE0">
      <w:pPr>
        <w:jc w:val="both"/>
      </w:pPr>
      <w:r>
        <w:t xml:space="preserve">     1</w:t>
      </w:r>
      <w:r w:rsidR="00F13FE0" w:rsidRPr="00F13FE0">
        <w:t>. Zemljišta u zoni K1</w:t>
      </w:r>
    </w:p>
    <w:p w:rsidRDefault="00F13FE0" w:rsidP="00F13FE0" w:rsidR="00F13FE0" w:rsidRPr="006A6E00">
      <w:pPr>
        <w:jc w:val="both"/>
        <w:rPr>
          <w:rFonts w:hAnsi="Bookman Old Style" w:ascii="Bookman Old Style"/>
          <w:b/>
        </w:rPr>
      </w:pPr>
    </w:p>
    <w:p w:rsidRDefault="00F13FE0" w:rsidP="00F13FE0" w:rsidR="000C67FA">
      <w:pPr>
        <w:jc w:val="both"/>
      </w:pPr>
      <w:r w:rsidRPr="00F13FE0">
        <w:t xml:space="preserve">    </w:t>
      </w:r>
      <w:r>
        <w:t xml:space="preserve">   </w:t>
      </w:r>
      <w:r w:rsidR="008B248C">
        <w:t>1</w:t>
      </w:r>
      <w:r w:rsidRPr="00F13FE0">
        <w:t xml:space="preserve">.1.  </w:t>
      </w:r>
      <w:proofErr w:type="spellStart"/>
      <w:r w:rsidRPr="00F13FE0">
        <w:t>kčbr</w:t>
      </w:r>
      <w:proofErr w:type="spellEnd"/>
      <w:r w:rsidRPr="00F13FE0">
        <w:t xml:space="preserve">. 2007/ 1 Zemljište u naravi oranica, </w:t>
      </w:r>
      <w:proofErr w:type="spellStart"/>
      <w:r w:rsidRPr="00F13FE0">
        <w:t>Ograja</w:t>
      </w:r>
      <w:proofErr w:type="spellEnd"/>
      <w:r w:rsidRPr="00F13FE0">
        <w:t xml:space="preserve"> površine 1.119 m2 i </w:t>
      </w:r>
      <w:proofErr w:type="spellStart"/>
      <w:r w:rsidRPr="00F13FE0">
        <w:t>kčbr</w:t>
      </w:r>
      <w:proofErr w:type="spellEnd"/>
      <w:r w:rsidRPr="00F13FE0">
        <w:t xml:space="preserve">. 2008/1 oranica </w:t>
      </w:r>
      <w:proofErr w:type="spellStart"/>
      <w:r w:rsidRPr="00F13FE0">
        <w:t>Ograja</w:t>
      </w:r>
      <w:proofErr w:type="spellEnd"/>
      <w:r w:rsidRPr="00F13FE0">
        <w:t xml:space="preserve">, površine 217 m2, ukupne površine 1336m2 sve upisano u </w:t>
      </w:r>
      <w:proofErr w:type="spellStart"/>
      <w:r w:rsidRPr="00F13FE0">
        <w:t>zk.ul</w:t>
      </w:r>
      <w:proofErr w:type="spellEnd"/>
      <w:r w:rsidRPr="00F13FE0">
        <w:t xml:space="preserve">. 73 k.o. </w:t>
      </w:r>
      <w:proofErr w:type="spellStart"/>
      <w:r w:rsidRPr="00F13FE0">
        <w:t>Zaprudski</w:t>
      </w:r>
      <w:proofErr w:type="spellEnd"/>
      <w:r w:rsidRPr="00F13FE0">
        <w:t xml:space="preserve"> otok – Općinski sud Novi Zagreb</w:t>
      </w:r>
    </w:p>
    <w:p w:rsidRDefault="000C67FA" w:rsidP="000C67FA" w:rsidR="000C67FA">
      <w:pPr>
        <w:ind w:firstLine="708"/>
        <w:jc w:val="both"/>
      </w:pPr>
      <w:r>
        <w:tab/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0C67FA" w:rsidR="00F13FE0">
      <w:pPr>
        <w:jc w:val="both"/>
        <w:rPr>
          <w:rFonts w:hAnsi="Bookman Old Style" w:ascii="Bookman Old Style"/>
          <w:b/>
        </w:rPr>
      </w:pPr>
    </w:p>
    <w:p w:rsidRDefault="00F13FE0" w:rsidP="00F13FE0" w:rsidR="00F13FE0" w:rsidRPr="00F13FE0">
      <w:pPr>
        <w:jc w:val="both"/>
      </w:pPr>
      <w:r w:rsidRPr="006A6E00">
        <w:rPr>
          <w:rFonts w:hAnsi="Bookman Old Style" w:ascii="Bookman Old Style"/>
          <w:b/>
        </w:rPr>
        <w:t xml:space="preserve">     </w:t>
      </w:r>
      <w:r w:rsidR="008B248C">
        <w:t>1</w:t>
      </w:r>
      <w:r w:rsidRPr="00F13FE0">
        <w:t xml:space="preserve">.2. </w:t>
      </w:r>
      <w:proofErr w:type="spellStart"/>
      <w:r w:rsidRPr="00F13FE0">
        <w:t>kčbr</w:t>
      </w:r>
      <w:proofErr w:type="spellEnd"/>
      <w:r w:rsidRPr="00F13FE0">
        <w:t xml:space="preserve">. 2006/1 Zemljište u naravi oranica površine 567 m2 upisano u </w:t>
      </w:r>
      <w:proofErr w:type="spellStart"/>
      <w:r w:rsidRPr="00F13FE0">
        <w:t>zk.ul</w:t>
      </w:r>
      <w:proofErr w:type="spellEnd"/>
      <w:r w:rsidRPr="00F13FE0">
        <w:t xml:space="preserve">. 791 k.o. </w:t>
      </w:r>
      <w:proofErr w:type="spellStart"/>
      <w:r w:rsidRPr="00F13FE0">
        <w:t>Zaprudski</w:t>
      </w:r>
      <w:proofErr w:type="spellEnd"/>
      <w:r w:rsidRPr="00F13FE0">
        <w:t xml:space="preserve"> otok  - Općinski sud u Novom Zagrebu</w:t>
      </w:r>
    </w:p>
    <w:p w:rsidRDefault="000C67FA" w:rsidP="000C67FA" w:rsidR="000C67FA">
      <w:pPr>
        <w:ind w:firstLine="708"/>
        <w:jc w:val="both"/>
      </w:pPr>
      <w:r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F13FE0">
      <w:pPr>
        <w:jc w:val="both"/>
      </w:pPr>
    </w:p>
    <w:p w:rsidRDefault="008B248C" w:rsidP="00F13FE0" w:rsidR="00F13FE0">
      <w:pPr>
        <w:ind w:left="360"/>
        <w:jc w:val="both"/>
      </w:pPr>
      <w:r>
        <w:t>1</w:t>
      </w:r>
      <w:r w:rsidR="00F13FE0" w:rsidRPr="00F13FE0">
        <w:t xml:space="preserve">.3. </w:t>
      </w:r>
      <w:proofErr w:type="spellStart"/>
      <w:r w:rsidR="00F13FE0" w:rsidRPr="00F13FE0">
        <w:t>kčbr</w:t>
      </w:r>
      <w:proofErr w:type="spellEnd"/>
      <w:r w:rsidR="00F13FE0" w:rsidRPr="00F13FE0">
        <w:t xml:space="preserve">. 2004 Zemljište u naravi oranica površine 901 m2, upisano u </w:t>
      </w:r>
      <w:proofErr w:type="spellStart"/>
      <w:r w:rsidR="00F13FE0" w:rsidRPr="00F13FE0">
        <w:t>zk.ul</w:t>
      </w:r>
      <w:proofErr w:type="spellEnd"/>
      <w:r w:rsidR="00F13FE0" w:rsidRPr="00F13FE0">
        <w:t xml:space="preserve">. 1039 k.o. </w:t>
      </w:r>
    </w:p>
    <w:p w:rsidRDefault="00F13FE0" w:rsidP="00F13FE0" w:rsidR="00F13FE0" w:rsidRPr="00F13FE0">
      <w:pPr>
        <w:jc w:val="both"/>
      </w:pPr>
      <w:proofErr w:type="spellStart"/>
      <w:r w:rsidRPr="00F13FE0">
        <w:t>Zaprudski</w:t>
      </w:r>
      <w:proofErr w:type="spellEnd"/>
      <w:r w:rsidRPr="00F13FE0">
        <w:t xml:space="preserve"> otok – Općinski sud u Novom Zagrebu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rPr>
          <w:rFonts w:hAnsi="Bookman Old Style" w:ascii="Bookman Old Style"/>
        </w:rPr>
        <w:tab/>
      </w:r>
      <w:r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51614B">
      <w:pPr>
        <w:jc w:val="both"/>
        <w:rPr>
          <w:rFonts w:hAnsi="Bookman Old Style" w:ascii="Bookman Old Style"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F13FE0">
        <w:t xml:space="preserve">.4. </w:t>
      </w:r>
      <w:r w:rsidR="00F13FE0">
        <w:t xml:space="preserve"> </w:t>
      </w:r>
      <w:proofErr w:type="spellStart"/>
      <w:r w:rsidR="00F13FE0">
        <w:t>kčbr</w:t>
      </w:r>
      <w:proofErr w:type="spellEnd"/>
      <w:r w:rsidR="00F13FE0">
        <w:t xml:space="preserve">. 2011/1 </w:t>
      </w:r>
      <w:r w:rsidR="00F13FE0" w:rsidRPr="00F13FE0">
        <w:t xml:space="preserve">Zemljište </w:t>
      </w:r>
      <w:r w:rsidR="00F13FE0" w:rsidRPr="0051614B">
        <w:rPr>
          <w:rFonts w:hAnsi="Bookman Old Style" w:ascii="Bookman Old Style"/>
        </w:rPr>
        <w:t xml:space="preserve">u naravi oranica </w:t>
      </w:r>
      <w:proofErr w:type="spellStart"/>
      <w:r w:rsidR="00F13FE0" w:rsidRPr="0051614B">
        <w:rPr>
          <w:rFonts w:hAnsi="Bookman Old Style" w:ascii="Bookman Old Style"/>
        </w:rPr>
        <w:t>Ograje</w:t>
      </w:r>
      <w:proofErr w:type="spellEnd"/>
      <w:r w:rsidR="00F13FE0" w:rsidRPr="0051614B">
        <w:rPr>
          <w:rFonts w:hAnsi="Bookman Old Style" w:ascii="Bookman Old Style"/>
        </w:rPr>
        <w:t xml:space="preserve"> </w:t>
      </w:r>
      <w:r w:rsidR="00F13FE0" w:rsidRPr="000C67FA">
        <w:t>površine 1.356 m2</w:t>
      </w:r>
      <w:r w:rsidR="00F13FE0">
        <w:rPr>
          <w:rFonts w:hAnsi="Bookman Old Style" w:ascii="Bookman Old Style"/>
          <w:b/>
        </w:rPr>
        <w:t xml:space="preserve"> </w:t>
      </w:r>
      <w:r w:rsidR="00F13FE0" w:rsidRPr="00F13FE0">
        <w:t xml:space="preserve">upisano u </w:t>
      </w:r>
    </w:p>
    <w:p w:rsidRDefault="00F13FE0" w:rsidP="000C67FA" w:rsidR="00F13FE0" w:rsidRPr="00F13FE0">
      <w:pPr>
        <w:jc w:val="both"/>
        <w:rPr>
          <w:rFonts w:hAnsi="Bookman Old Style" w:ascii="Bookman Old Style"/>
          <w:b/>
        </w:rPr>
      </w:pPr>
      <w:proofErr w:type="spellStart"/>
      <w:r w:rsidRPr="0051614B">
        <w:rPr>
          <w:rFonts w:hAnsi="Bookman Old Style" w:ascii="Bookman Old Style"/>
        </w:rPr>
        <w:t>zk.ul</w:t>
      </w:r>
      <w:proofErr w:type="spellEnd"/>
      <w:r w:rsidRPr="0051614B">
        <w:rPr>
          <w:rFonts w:hAnsi="Bookman Old Style" w:ascii="Bookman Old Style"/>
        </w:rPr>
        <w:t>. 1524</w:t>
      </w:r>
      <w:r>
        <w:rPr>
          <w:rFonts w:hAnsi="Bookman Old Style" w:ascii="Bookman Old Style"/>
        </w:rPr>
        <w:t xml:space="preserve"> </w:t>
      </w:r>
      <w:r w:rsidRPr="00F13FE0">
        <w:t xml:space="preserve">k.o. </w:t>
      </w:r>
      <w:proofErr w:type="spellStart"/>
      <w:r w:rsidRPr="00F13FE0">
        <w:t>Zaprudski</w:t>
      </w:r>
      <w:proofErr w:type="spellEnd"/>
      <w:r w:rsidRPr="00F13FE0">
        <w:t xml:space="preserve"> otok</w:t>
      </w:r>
      <w:r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lastRenderedPageBreak/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.5. </w:t>
      </w:r>
      <w:proofErr w:type="spellStart"/>
      <w:r w:rsidR="000C67FA" w:rsidRPr="000C67FA">
        <w:t>kčbr</w:t>
      </w:r>
      <w:proofErr w:type="spellEnd"/>
      <w:r w:rsidR="000C67FA" w:rsidRPr="000C67FA">
        <w:t xml:space="preserve">. 2012/2 </w:t>
      </w:r>
      <w:r w:rsidR="00F13FE0" w:rsidRPr="000C67FA">
        <w:t xml:space="preserve">Zemljište </w:t>
      </w:r>
      <w:r w:rsidR="000C67FA" w:rsidRPr="000C67FA">
        <w:t xml:space="preserve">u naravi oranica, </w:t>
      </w:r>
      <w:proofErr w:type="spellStart"/>
      <w:r w:rsidR="000C67FA" w:rsidRPr="000C67FA">
        <w:t>Oreškovićeva</w:t>
      </w:r>
      <w:proofErr w:type="spellEnd"/>
      <w:r w:rsidR="000C67FA" w:rsidRPr="000C67FA">
        <w:t xml:space="preserve">  površine 1.533 m2 </w:t>
      </w:r>
      <w:r w:rsidR="00F13FE0" w:rsidRPr="000C67FA">
        <w:t xml:space="preserve">upisano </w:t>
      </w:r>
      <w:r w:rsidR="000C67FA" w:rsidRPr="000C67FA">
        <w:t xml:space="preserve">u </w:t>
      </w:r>
    </w:p>
    <w:p w:rsidRDefault="000C67FA" w:rsidP="000C67FA" w:rsidR="00F13FE0" w:rsidRPr="000C67FA">
      <w:pPr>
        <w:jc w:val="both"/>
      </w:pPr>
      <w:proofErr w:type="spellStart"/>
      <w:r w:rsidRPr="000C67FA">
        <w:t>zk.ul</w:t>
      </w:r>
      <w:proofErr w:type="spellEnd"/>
      <w:r w:rsidRPr="000C67FA">
        <w:t>. 3591</w:t>
      </w:r>
      <w:r w:rsidR="00F13FE0" w:rsidRPr="000C67FA">
        <w:t xml:space="preserve"> k.o. </w:t>
      </w:r>
      <w:proofErr w:type="spellStart"/>
      <w:r w:rsidR="00F13FE0" w:rsidRPr="000C67FA">
        <w:t>Zaprudski</w:t>
      </w:r>
      <w:proofErr w:type="spellEnd"/>
      <w:r w:rsidR="00F13FE0" w:rsidRPr="000C67FA">
        <w:t xml:space="preserve">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.6. </w:t>
      </w:r>
      <w:proofErr w:type="spellStart"/>
      <w:r w:rsidR="000C67FA" w:rsidRPr="000C67FA">
        <w:t>kčbr</w:t>
      </w:r>
      <w:proofErr w:type="spellEnd"/>
      <w:r w:rsidR="000C67FA" w:rsidRPr="000C67FA">
        <w:t xml:space="preserve">. 2014/1 </w:t>
      </w:r>
      <w:r w:rsidR="00F13FE0" w:rsidRPr="000C67FA">
        <w:t xml:space="preserve">Zemljište </w:t>
      </w:r>
      <w:r w:rsidR="000C67FA" w:rsidRPr="000C67FA">
        <w:t xml:space="preserve">u naravi oranica </w:t>
      </w:r>
      <w:proofErr w:type="spellStart"/>
      <w:r w:rsidR="000C67FA" w:rsidRPr="000C67FA">
        <w:t>Oreškovićeva</w:t>
      </w:r>
      <w:proofErr w:type="spellEnd"/>
      <w:r w:rsidR="000C67FA" w:rsidRPr="000C67FA">
        <w:t xml:space="preserve"> površine 2.163 m2 </w:t>
      </w:r>
      <w:r w:rsidR="00F13FE0" w:rsidRPr="000C67FA">
        <w:t xml:space="preserve">upisano u </w:t>
      </w:r>
    </w:p>
    <w:p w:rsidRDefault="000C67FA" w:rsidP="000C67FA" w:rsidR="00F13FE0" w:rsidRPr="000C67FA">
      <w:pPr>
        <w:jc w:val="both"/>
      </w:pPr>
      <w:proofErr w:type="spellStart"/>
      <w:r w:rsidRPr="000C67FA">
        <w:t>zk.ul</w:t>
      </w:r>
      <w:proofErr w:type="spellEnd"/>
      <w:r w:rsidRPr="000C67FA">
        <w:t xml:space="preserve">. 13510 </w:t>
      </w:r>
      <w:r w:rsidR="00F13FE0" w:rsidRPr="000C67FA">
        <w:t xml:space="preserve">k.o. </w:t>
      </w:r>
      <w:proofErr w:type="spellStart"/>
      <w:r w:rsidR="00F13FE0" w:rsidRPr="000C67FA">
        <w:t>Zaprudski</w:t>
      </w:r>
      <w:proofErr w:type="spellEnd"/>
      <w:r w:rsidR="00F13FE0" w:rsidRPr="000C67FA">
        <w:t xml:space="preserve">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</w:rPr>
      </w:pPr>
    </w:p>
    <w:p w:rsidRDefault="008B248C" w:rsidP="00F13FE0" w:rsidR="000C67FA">
      <w:pPr>
        <w:ind w:left="360"/>
        <w:jc w:val="both"/>
      </w:pPr>
      <w:r>
        <w:t>1</w:t>
      </w:r>
      <w:r w:rsidR="00F13FE0" w:rsidRPr="000C67FA">
        <w:t xml:space="preserve">.7. </w:t>
      </w:r>
      <w:proofErr w:type="spellStart"/>
      <w:r w:rsidR="000C67FA" w:rsidRPr="000C67FA">
        <w:t>kčbr</w:t>
      </w:r>
      <w:proofErr w:type="spellEnd"/>
      <w:r w:rsidR="000C67FA" w:rsidRPr="000C67FA">
        <w:t xml:space="preserve">. 2005/1 </w:t>
      </w:r>
      <w:r w:rsidR="00F13FE0" w:rsidRPr="000C67FA">
        <w:t xml:space="preserve">Zemljište </w:t>
      </w:r>
      <w:r w:rsidR="000C67FA" w:rsidRPr="000C67FA">
        <w:t xml:space="preserve">u naravi oranica, </w:t>
      </w:r>
      <w:proofErr w:type="spellStart"/>
      <w:r w:rsidR="000C67FA" w:rsidRPr="000C67FA">
        <w:t>Ograja</w:t>
      </w:r>
      <w:proofErr w:type="spellEnd"/>
      <w:r w:rsidR="000C67FA" w:rsidRPr="000C67FA">
        <w:t xml:space="preserve">  površine 812 m2 </w:t>
      </w:r>
      <w:r w:rsidR="00F13FE0" w:rsidRPr="000C67FA">
        <w:t xml:space="preserve">upisano u </w:t>
      </w:r>
      <w:proofErr w:type="spellStart"/>
      <w:r w:rsidR="000C67FA" w:rsidRPr="000C67FA">
        <w:t>zk.ul</w:t>
      </w:r>
      <w:proofErr w:type="spellEnd"/>
      <w:r w:rsidR="000C67FA" w:rsidRPr="000C67FA">
        <w:t xml:space="preserve">. </w:t>
      </w:r>
    </w:p>
    <w:p w:rsidRDefault="000C67FA" w:rsidP="000C67FA" w:rsidR="00F13FE0" w:rsidRPr="000C67FA">
      <w:pPr>
        <w:jc w:val="both"/>
      </w:pPr>
      <w:r w:rsidRPr="000C67FA">
        <w:t xml:space="preserve">13465 </w:t>
      </w:r>
      <w:r w:rsidR="00F13FE0" w:rsidRPr="000C67FA">
        <w:t xml:space="preserve">k.o. </w:t>
      </w:r>
      <w:proofErr w:type="spellStart"/>
      <w:r w:rsidR="00F13FE0" w:rsidRPr="000C67FA">
        <w:t>Zaprudski</w:t>
      </w:r>
      <w:proofErr w:type="spellEnd"/>
      <w:r w:rsidR="00F13FE0" w:rsidRPr="000C67FA">
        <w:t xml:space="preserve"> otok</w:t>
      </w:r>
      <w:r w:rsidRPr="000C67FA">
        <w:t xml:space="preserve"> – Općinski sud u Novom Zagrebu</w:t>
      </w:r>
    </w:p>
    <w:p w:rsidRDefault="00B22895" w:rsidP="00B22895" w:rsidR="00B22895">
      <w:pPr>
        <w:ind w:firstLine="708"/>
        <w:jc w:val="both"/>
      </w:pPr>
      <w:r>
        <w:rPr>
          <w:rFonts w:hAnsi="Bookman Old Style" w:ascii="Bookman Old Style"/>
        </w:rPr>
        <w:tab/>
      </w:r>
      <w:r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 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0C67FA" w:rsidP="00B22895" w:rsidR="000C67FA">
      <w:pPr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.8. </w:t>
      </w:r>
      <w:proofErr w:type="spellStart"/>
      <w:r w:rsidR="000C67FA" w:rsidRPr="000C67FA">
        <w:t>kčbr</w:t>
      </w:r>
      <w:proofErr w:type="spellEnd"/>
      <w:r w:rsidR="000C67FA" w:rsidRPr="000C67FA">
        <w:t xml:space="preserve">. 2013/2 </w:t>
      </w:r>
      <w:r w:rsidR="00F13FE0" w:rsidRPr="000C67FA">
        <w:t xml:space="preserve">Zemljište </w:t>
      </w:r>
      <w:r w:rsidR="000C67FA" w:rsidRPr="000C67FA">
        <w:t xml:space="preserve">u naravi oranica </w:t>
      </w:r>
      <w:proofErr w:type="spellStart"/>
      <w:r w:rsidR="000C67FA" w:rsidRPr="000C67FA">
        <w:t>Oreškovićeva</w:t>
      </w:r>
      <w:proofErr w:type="spellEnd"/>
      <w:r w:rsidR="000C67FA" w:rsidRPr="000C67FA">
        <w:t xml:space="preserve"> površine</w:t>
      </w:r>
      <w:r w:rsidR="000C67FA">
        <w:t xml:space="preserve"> </w:t>
      </w:r>
      <w:r w:rsidR="000C67FA" w:rsidRPr="000C67FA">
        <w:t xml:space="preserve">1.305 m2 </w:t>
      </w:r>
      <w:r w:rsidR="00F13FE0" w:rsidRPr="000C67FA">
        <w:t xml:space="preserve">upisano u </w:t>
      </w:r>
    </w:p>
    <w:p w:rsidRDefault="000C67FA" w:rsidP="00B22895" w:rsidR="00F13FE0" w:rsidRPr="00B22895">
      <w:pPr>
        <w:jc w:val="both"/>
      </w:pPr>
      <w:proofErr w:type="spellStart"/>
      <w:r w:rsidRPr="000C67FA">
        <w:t>zk.ul</w:t>
      </w:r>
      <w:proofErr w:type="spellEnd"/>
      <w:r w:rsidRPr="000C67FA">
        <w:t xml:space="preserve">. 13486 </w:t>
      </w:r>
      <w:r w:rsidR="00F13FE0" w:rsidRPr="000C67FA">
        <w:t xml:space="preserve">k.o. </w:t>
      </w:r>
      <w:proofErr w:type="spellStart"/>
      <w:r w:rsidR="00F13FE0" w:rsidRPr="000C67FA">
        <w:t>Zaprudski</w:t>
      </w:r>
      <w:proofErr w:type="spellEnd"/>
      <w:r w:rsidR="00F13FE0" w:rsidRPr="000C67FA">
        <w:t xml:space="preserve"> otok</w:t>
      </w:r>
      <w:r w:rsidRPr="000C67FA">
        <w:t xml:space="preserve"> – Općinski sud u Novom Zagrebu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jc w:val="both"/>
      </w:pPr>
    </w:p>
    <w:p w:rsidRDefault="00B22895" w:rsidP="00B22895" w:rsidR="00B22895">
      <w:pPr>
        <w:ind w:left="708"/>
        <w:jc w:val="both"/>
      </w:pPr>
      <w:r>
        <w:t xml:space="preserve">Nekretnine se prodaju kao jedna cjelina. </w:t>
      </w:r>
    </w:p>
    <w:p w:rsidRDefault="00B22895" w:rsidP="00B22895" w:rsidR="00B22895">
      <w:pPr>
        <w:ind w:left="708"/>
        <w:jc w:val="both"/>
      </w:pPr>
    </w:p>
    <w:p w:rsidRDefault="008001FD" w:rsidP="008B248C" w:rsidR="00B22895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8B248C">
        <w:t>iznosi</w:t>
      </w:r>
      <w:r w:rsidR="00B22895">
        <w:t xml:space="preserve"> 9.254.000,00 kuna</w:t>
      </w:r>
      <w:r w:rsidR="008B248C">
        <w:t>.</w:t>
      </w:r>
    </w:p>
    <w:p w:rsidRDefault="00B22895" w:rsidP="00B22895" w:rsidR="0034133F" w:rsidRPr="00962D2B">
      <w:pPr>
        <w:ind w:firstLine="708"/>
      </w:pPr>
      <w:r>
        <w:tab/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8B248C">
        <w:t>23. ožujka</w:t>
      </w:r>
      <w:r w:rsidR="00BA791E">
        <w:t xml:space="preserve"> 2017. </w:t>
      </w:r>
      <w:r w:rsidR="00911451" w:rsidRPr="00962D2B">
        <w:t xml:space="preserve"> </w:t>
      </w:r>
      <w:r w:rsidR="00314534" w:rsidRPr="00962D2B">
        <w:t xml:space="preserve">u </w:t>
      </w:r>
      <w:r w:rsidR="008B248C">
        <w:t>11,00</w:t>
      </w:r>
      <w:r w:rsidR="00BA791E">
        <w:t xml:space="preserve">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B248C" w:rsidR="00B22895" w:rsidRPr="000C67FA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B22895" w:rsidP="00B22895" w:rsidR="00B22895" w:rsidRPr="00B22895">
      <w:pPr>
        <w:ind w:firstLine="708"/>
        <w:jc w:val="both"/>
      </w:pPr>
      <w:r>
        <w:rPr>
          <w:rFonts w:hAnsi="Bookman Old Style" w:ascii="Bookman Old Style"/>
        </w:rPr>
        <w:tab/>
      </w:r>
    </w:p>
    <w:p w:rsidRDefault="008B248C" w:rsidP="00B22895" w:rsidR="00B22895" w:rsidRPr="00F13FE0">
      <w:pPr>
        <w:jc w:val="both"/>
      </w:pPr>
      <w:r>
        <w:t xml:space="preserve">     1</w:t>
      </w:r>
      <w:r w:rsidR="00B22895" w:rsidRPr="00F13FE0">
        <w:t>. Zemljišta u zoni K1</w:t>
      </w:r>
    </w:p>
    <w:p w:rsidRDefault="00B22895" w:rsidP="00B22895" w:rsidR="00B22895" w:rsidRPr="006A6E00">
      <w:pPr>
        <w:jc w:val="both"/>
        <w:rPr>
          <w:rFonts w:hAnsi="Bookman Old Style" w:ascii="Bookman Old Style"/>
          <w:b/>
        </w:rPr>
      </w:pPr>
    </w:p>
    <w:p w:rsidRDefault="00B22895" w:rsidP="00B22895" w:rsidR="00B22895">
      <w:pPr>
        <w:jc w:val="both"/>
      </w:pPr>
      <w:r w:rsidRPr="00F13FE0">
        <w:t xml:space="preserve">    </w:t>
      </w:r>
      <w:r>
        <w:t xml:space="preserve">   </w:t>
      </w:r>
      <w:r w:rsidR="008B248C">
        <w:t>1</w:t>
      </w:r>
      <w:r w:rsidRPr="00F13FE0">
        <w:t xml:space="preserve">.1.  </w:t>
      </w:r>
      <w:proofErr w:type="spellStart"/>
      <w:r w:rsidRPr="00F13FE0">
        <w:t>kčbr</w:t>
      </w:r>
      <w:proofErr w:type="spellEnd"/>
      <w:r w:rsidRPr="00F13FE0">
        <w:t xml:space="preserve">. 2007/ 1 Zemljište u naravi oranica, </w:t>
      </w:r>
      <w:proofErr w:type="spellStart"/>
      <w:r w:rsidRPr="00F13FE0">
        <w:t>Ograja</w:t>
      </w:r>
      <w:proofErr w:type="spellEnd"/>
      <w:r w:rsidRPr="00F13FE0">
        <w:t xml:space="preserve"> površine 1.119 m2 i </w:t>
      </w:r>
      <w:proofErr w:type="spellStart"/>
      <w:r w:rsidRPr="00F13FE0">
        <w:t>kčbr</w:t>
      </w:r>
      <w:proofErr w:type="spellEnd"/>
      <w:r w:rsidRPr="00F13FE0">
        <w:t xml:space="preserve">. 2008/1 oranica </w:t>
      </w:r>
      <w:proofErr w:type="spellStart"/>
      <w:r w:rsidRPr="00F13FE0">
        <w:t>Ograja</w:t>
      </w:r>
      <w:proofErr w:type="spellEnd"/>
      <w:r w:rsidRPr="00F13FE0">
        <w:t xml:space="preserve">, površine 217 m2, ukupne površine 1336m2 sve upisano u </w:t>
      </w:r>
      <w:proofErr w:type="spellStart"/>
      <w:r w:rsidRPr="00F13FE0">
        <w:t>zk.ul</w:t>
      </w:r>
      <w:proofErr w:type="spellEnd"/>
      <w:r w:rsidRPr="00F13FE0">
        <w:t xml:space="preserve">. 73 k.o. </w:t>
      </w:r>
      <w:proofErr w:type="spellStart"/>
      <w:r w:rsidRPr="00F13FE0">
        <w:t>Zaprudski</w:t>
      </w:r>
      <w:proofErr w:type="spellEnd"/>
      <w:r w:rsidRPr="00F13FE0">
        <w:t xml:space="preserve"> otok – Općinski </w:t>
      </w:r>
      <w:r>
        <w:t>sud Novi Zagreb</w:t>
      </w:r>
    </w:p>
    <w:p w:rsidRDefault="008B248C" w:rsidP="00B22895" w:rsidR="008B248C" w:rsidRPr="00B22895">
      <w:pPr>
        <w:jc w:val="both"/>
      </w:pPr>
    </w:p>
    <w:p w:rsidRDefault="00B22895" w:rsidP="00B22895" w:rsidR="00B22895" w:rsidRPr="00F13FE0">
      <w:pPr>
        <w:jc w:val="both"/>
      </w:pPr>
      <w:r w:rsidRPr="006A6E00">
        <w:rPr>
          <w:rFonts w:hAnsi="Bookman Old Style" w:ascii="Bookman Old Style"/>
          <w:b/>
        </w:rPr>
        <w:lastRenderedPageBreak/>
        <w:t xml:space="preserve">     </w:t>
      </w:r>
      <w:r w:rsidR="008B248C">
        <w:t>1</w:t>
      </w:r>
      <w:r w:rsidRPr="00F13FE0">
        <w:t xml:space="preserve">.2. </w:t>
      </w:r>
      <w:proofErr w:type="spellStart"/>
      <w:r w:rsidRPr="00F13FE0">
        <w:t>kčbr</w:t>
      </w:r>
      <w:proofErr w:type="spellEnd"/>
      <w:r w:rsidRPr="00F13FE0">
        <w:t xml:space="preserve">. 2006/1 Zemljište u naravi oranica površine 567 m2 upisano u </w:t>
      </w:r>
      <w:proofErr w:type="spellStart"/>
      <w:r w:rsidRPr="00F13FE0">
        <w:t>zk.ul</w:t>
      </w:r>
      <w:proofErr w:type="spellEnd"/>
      <w:r w:rsidRPr="00F13FE0">
        <w:t xml:space="preserve">. 791 k.o. </w:t>
      </w:r>
      <w:proofErr w:type="spellStart"/>
      <w:r w:rsidRPr="00F13FE0">
        <w:t>Zaprudski</w:t>
      </w:r>
      <w:proofErr w:type="spellEnd"/>
      <w:r w:rsidRPr="00F13FE0">
        <w:t xml:space="preserve"> otok  - Općinski sud u Novom Zagrebu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F13FE0">
        <w:t xml:space="preserve">.3. </w:t>
      </w:r>
      <w:proofErr w:type="spellStart"/>
      <w:r w:rsidR="00B22895" w:rsidRPr="00F13FE0">
        <w:t>kčbr</w:t>
      </w:r>
      <w:proofErr w:type="spellEnd"/>
      <w:r w:rsidR="00B22895" w:rsidRPr="00F13FE0">
        <w:t xml:space="preserve">. 2004 Zemljište u naravi oranica površine 901 m2, upisano u </w:t>
      </w:r>
      <w:proofErr w:type="spellStart"/>
      <w:r w:rsidR="00B22895" w:rsidRPr="00F13FE0">
        <w:t>zk.ul</w:t>
      </w:r>
      <w:proofErr w:type="spellEnd"/>
      <w:r w:rsidR="00B22895" w:rsidRPr="00F13FE0">
        <w:t xml:space="preserve">. 1039 k.o. </w:t>
      </w:r>
    </w:p>
    <w:p w:rsidRDefault="00B22895" w:rsidP="00B22895" w:rsidR="00B22895" w:rsidRPr="00B22895">
      <w:pPr>
        <w:jc w:val="both"/>
      </w:pPr>
      <w:proofErr w:type="spellStart"/>
      <w:r w:rsidRPr="00F13FE0">
        <w:t>Zaprudski</w:t>
      </w:r>
      <w:proofErr w:type="spellEnd"/>
      <w:r w:rsidRPr="00F13FE0">
        <w:t xml:space="preserve"> otok – Općinski sud u Novom Zagrebu</w:t>
      </w:r>
      <w:r>
        <w:rPr>
          <w:rFonts w:hAnsi="Bookman Old Style" w:ascii="Bookman Old Style"/>
        </w:rPr>
        <w:tab/>
      </w:r>
    </w:p>
    <w:p w:rsidRDefault="008B248C" w:rsidP="00B22895" w:rsidR="00B22895">
      <w:pPr>
        <w:ind w:left="360"/>
        <w:jc w:val="both"/>
      </w:pPr>
      <w:r>
        <w:t>1</w:t>
      </w:r>
      <w:r w:rsidR="00B22895" w:rsidRPr="00F13FE0">
        <w:t xml:space="preserve">.4. </w:t>
      </w:r>
      <w:r w:rsidR="00B22895">
        <w:t xml:space="preserve"> </w:t>
      </w:r>
      <w:proofErr w:type="spellStart"/>
      <w:r w:rsidR="00B22895">
        <w:t>kčbr</w:t>
      </w:r>
      <w:proofErr w:type="spellEnd"/>
      <w:r w:rsidR="00B22895">
        <w:t xml:space="preserve">. 2011/1 </w:t>
      </w:r>
      <w:r w:rsidR="00B22895" w:rsidRPr="00F13FE0">
        <w:t xml:space="preserve">Zemljište </w:t>
      </w:r>
      <w:r w:rsidR="00B22895" w:rsidRPr="0051614B">
        <w:rPr>
          <w:rFonts w:hAnsi="Bookman Old Style" w:ascii="Bookman Old Style"/>
        </w:rPr>
        <w:t xml:space="preserve">u naravi oranica </w:t>
      </w:r>
      <w:proofErr w:type="spellStart"/>
      <w:r w:rsidR="00B22895" w:rsidRPr="0051614B">
        <w:rPr>
          <w:rFonts w:hAnsi="Bookman Old Style" w:ascii="Bookman Old Style"/>
        </w:rPr>
        <w:t>Ograje</w:t>
      </w:r>
      <w:proofErr w:type="spellEnd"/>
      <w:r w:rsidR="00B22895" w:rsidRPr="0051614B">
        <w:rPr>
          <w:rFonts w:hAnsi="Bookman Old Style" w:ascii="Bookman Old Style"/>
        </w:rPr>
        <w:t xml:space="preserve"> </w:t>
      </w:r>
      <w:r w:rsidR="00B22895" w:rsidRPr="000C67FA">
        <w:t>površine 1.356 m2</w:t>
      </w:r>
      <w:r w:rsidR="00B22895">
        <w:rPr>
          <w:rFonts w:hAnsi="Bookman Old Style" w:ascii="Bookman Old Style"/>
          <w:b/>
        </w:rPr>
        <w:t xml:space="preserve"> </w:t>
      </w:r>
      <w:r w:rsidR="00B22895" w:rsidRPr="00F13FE0">
        <w:t xml:space="preserve">upisano u </w:t>
      </w:r>
    </w:p>
    <w:p w:rsidRDefault="00B22895" w:rsidP="00B22895" w:rsidR="00B22895" w:rsidRPr="00B22895">
      <w:pPr>
        <w:jc w:val="both"/>
        <w:rPr>
          <w:rFonts w:hAnsi="Bookman Old Style" w:ascii="Bookman Old Style"/>
          <w:b/>
        </w:rPr>
      </w:pPr>
      <w:proofErr w:type="spellStart"/>
      <w:r w:rsidRPr="0051614B">
        <w:rPr>
          <w:rFonts w:hAnsi="Bookman Old Style" w:ascii="Bookman Old Style"/>
        </w:rPr>
        <w:t>zk.ul</w:t>
      </w:r>
      <w:proofErr w:type="spellEnd"/>
      <w:r w:rsidRPr="0051614B">
        <w:rPr>
          <w:rFonts w:hAnsi="Bookman Old Style" w:ascii="Bookman Old Style"/>
        </w:rPr>
        <w:t>. 1524</w:t>
      </w:r>
      <w:r>
        <w:rPr>
          <w:rFonts w:hAnsi="Bookman Old Style" w:ascii="Bookman Old Style"/>
        </w:rPr>
        <w:t xml:space="preserve"> </w:t>
      </w:r>
      <w:r w:rsidRPr="00F13FE0">
        <w:t xml:space="preserve">k.o. </w:t>
      </w:r>
      <w:proofErr w:type="spellStart"/>
      <w:r w:rsidRPr="00F13FE0">
        <w:t>Zaprudski</w:t>
      </w:r>
      <w:proofErr w:type="spellEnd"/>
      <w:r w:rsidRPr="00F13FE0">
        <w:t xml:space="preserve"> otok</w:t>
      </w:r>
      <w:r>
        <w:t xml:space="preserve">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.5. </w:t>
      </w:r>
      <w:proofErr w:type="spellStart"/>
      <w:r w:rsidR="00B22895" w:rsidRPr="000C67FA">
        <w:t>kčbr</w:t>
      </w:r>
      <w:proofErr w:type="spellEnd"/>
      <w:r w:rsidR="00B22895" w:rsidRPr="000C67FA">
        <w:t xml:space="preserve">. 2012/2 Zemljište u naravi oranica, </w:t>
      </w:r>
      <w:proofErr w:type="spellStart"/>
      <w:r w:rsidR="00B22895" w:rsidRPr="000C67FA">
        <w:t>Oreškovićeva</w:t>
      </w:r>
      <w:proofErr w:type="spellEnd"/>
      <w:r w:rsidR="00B22895" w:rsidRPr="000C67FA">
        <w:t xml:space="preserve">  površine 1.533 m2 upisano u </w:t>
      </w:r>
    </w:p>
    <w:p w:rsidRDefault="00B22895" w:rsidP="00B22895" w:rsidR="00B22895" w:rsidRPr="00B22895">
      <w:pPr>
        <w:jc w:val="both"/>
      </w:pPr>
      <w:proofErr w:type="spellStart"/>
      <w:r w:rsidRPr="000C67FA">
        <w:t>zk.ul</w:t>
      </w:r>
      <w:proofErr w:type="spellEnd"/>
      <w:r w:rsidRPr="000C67FA">
        <w:t xml:space="preserve">. 3591 k.o. </w:t>
      </w:r>
      <w:proofErr w:type="spellStart"/>
      <w:r w:rsidRPr="000C67FA">
        <w:t>Zaprudski</w:t>
      </w:r>
      <w:proofErr w:type="spellEnd"/>
      <w:r w:rsidRPr="000C67FA">
        <w:t xml:space="preserve"> otok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.6. </w:t>
      </w:r>
      <w:proofErr w:type="spellStart"/>
      <w:r w:rsidR="00B22895" w:rsidRPr="000C67FA">
        <w:t>kčbr</w:t>
      </w:r>
      <w:proofErr w:type="spellEnd"/>
      <w:r w:rsidR="00B22895" w:rsidRPr="000C67FA">
        <w:t xml:space="preserve">. 2014/1 Zemljište u naravi oranica </w:t>
      </w:r>
      <w:proofErr w:type="spellStart"/>
      <w:r w:rsidR="00B22895" w:rsidRPr="000C67FA">
        <w:t>Oreškovićeva</w:t>
      </w:r>
      <w:proofErr w:type="spellEnd"/>
      <w:r w:rsidR="00B22895" w:rsidRPr="000C67FA">
        <w:t xml:space="preserve"> površine 2.163 m2 upisano u </w:t>
      </w:r>
    </w:p>
    <w:p w:rsidRDefault="00B22895" w:rsidP="00B22895" w:rsidR="00B22895" w:rsidRPr="00B22895">
      <w:pPr>
        <w:jc w:val="both"/>
      </w:pPr>
      <w:proofErr w:type="spellStart"/>
      <w:r w:rsidRPr="000C67FA">
        <w:t>zk.ul</w:t>
      </w:r>
      <w:proofErr w:type="spellEnd"/>
      <w:r w:rsidRPr="000C67FA">
        <w:t xml:space="preserve">. 13510 k.o. </w:t>
      </w:r>
      <w:proofErr w:type="spellStart"/>
      <w:r w:rsidRPr="000C67FA">
        <w:t>Zaprudski</w:t>
      </w:r>
      <w:proofErr w:type="spellEnd"/>
      <w:r w:rsidRPr="000C67FA">
        <w:t xml:space="preserve"> otok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.7. </w:t>
      </w:r>
      <w:proofErr w:type="spellStart"/>
      <w:r w:rsidR="00B22895" w:rsidRPr="000C67FA">
        <w:t>kčbr</w:t>
      </w:r>
      <w:proofErr w:type="spellEnd"/>
      <w:r w:rsidR="00B22895" w:rsidRPr="000C67FA">
        <w:t xml:space="preserve">. 2005/1 Zemljište u naravi oranica, </w:t>
      </w:r>
      <w:proofErr w:type="spellStart"/>
      <w:r w:rsidR="00B22895" w:rsidRPr="000C67FA">
        <w:t>Ograja</w:t>
      </w:r>
      <w:proofErr w:type="spellEnd"/>
      <w:r w:rsidR="00B22895" w:rsidRPr="000C67FA">
        <w:t xml:space="preserve">  površine 812 m2 upisano u </w:t>
      </w:r>
      <w:proofErr w:type="spellStart"/>
      <w:r w:rsidR="00B22895" w:rsidRPr="000C67FA">
        <w:t>zk.ul</w:t>
      </w:r>
      <w:proofErr w:type="spellEnd"/>
      <w:r w:rsidR="00B22895" w:rsidRPr="000C67FA">
        <w:t xml:space="preserve">. </w:t>
      </w:r>
    </w:p>
    <w:p w:rsidRDefault="00B22895" w:rsidP="00B22895" w:rsidR="00B22895" w:rsidRPr="00B22895">
      <w:pPr>
        <w:jc w:val="both"/>
      </w:pPr>
      <w:r w:rsidRPr="000C67FA">
        <w:t xml:space="preserve">13465 k.o. </w:t>
      </w:r>
      <w:proofErr w:type="spellStart"/>
      <w:r w:rsidRPr="000C67FA">
        <w:t>Zaprudski</w:t>
      </w:r>
      <w:proofErr w:type="spellEnd"/>
      <w:r w:rsidRPr="000C67FA">
        <w:t xml:space="preserve"> otok – Općinski sud u Novom Zagrebu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.8. </w:t>
      </w:r>
      <w:proofErr w:type="spellStart"/>
      <w:r w:rsidR="00B22895" w:rsidRPr="000C67FA">
        <w:t>kčbr</w:t>
      </w:r>
      <w:proofErr w:type="spellEnd"/>
      <w:r w:rsidR="00B22895" w:rsidRPr="000C67FA">
        <w:t xml:space="preserve">. 2013/2 Zemljište u naravi oranica </w:t>
      </w:r>
      <w:proofErr w:type="spellStart"/>
      <w:r w:rsidR="00B22895" w:rsidRPr="000C67FA">
        <w:t>Oreškovićeva</w:t>
      </w:r>
      <w:proofErr w:type="spellEnd"/>
      <w:r w:rsidR="00B22895" w:rsidRPr="000C67FA">
        <w:t xml:space="preserve"> površine</w:t>
      </w:r>
      <w:r w:rsidR="00B22895">
        <w:t xml:space="preserve"> </w:t>
      </w:r>
      <w:r w:rsidR="00B22895" w:rsidRPr="000C67FA">
        <w:t xml:space="preserve">1.305 m2 upisano u </w:t>
      </w:r>
    </w:p>
    <w:p w:rsidRDefault="00B22895" w:rsidP="00B22895" w:rsidR="00B22895">
      <w:pPr>
        <w:jc w:val="both"/>
      </w:pPr>
      <w:proofErr w:type="spellStart"/>
      <w:r w:rsidRPr="000C67FA">
        <w:t>zk.ul</w:t>
      </w:r>
      <w:proofErr w:type="spellEnd"/>
      <w:r w:rsidRPr="000C67FA">
        <w:t xml:space="preserve">. 13486 k.o. </w:t>
      </w:r>
      <w:proofErr w:type="spellStart"/>
      <w:r w:rsidRPr="000C67FA">
        <w:t>Zaprudski</w:t>
      </w:r>
      <w:proofErr w:type="spellEnd"/>
      <w:r w:rsidRPr="000C67FA">
        <w:t xml:space="preserve"> otok – Općinski </w:t>
      </w:r>
      <w:r>
        <w:t>sud u Novom Zagreb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8B248C">
        <w:t xml:space="preserve"> </w:t>
      </w:r>
      <w:r w:rsidR="00B22895">
        <w:t xml:space="preserve"> 9.254.000,00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8B248C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8B248C">
        <w:t>20. ožujka</w:t>
      </w:r>
      <w:r w:rsidR="00BA791E">
        <w:t xml:space="preserve"> 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 xml:space="preserve">Jamčevinu nisu dužni položiti </w:t>
      </w:r>
      <w:proofErr w:type="spellStart"/>
      <w:r w:rsidRPr="00962D2B">
        <w:t>razlučni</w:t>
      </w:r>
      <w:proofErr w:type="spellEnd"/>
      <w:r w:rsidRPr="00962D2B">
        <w:t xml:space="preserve">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 xml:space="preserve">Ako kupac u tom roku ne položi </w:t>
      </w:r>
      <w:proofErr w:type="spellStart"/>
      <w:r w:rsidRPr="00962D2B">
        <w:t>kupovninu</w:t>
      </w:r>
      <w:proofErr w:type="spellEnd"/>
      <w:r w:rsidRPr="00962D2B">
        <w:t xml:space="preserve">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</w:t>
      </w:r>
      <w:proofErr w:type="spellStart"/>
      <w:r w:rsidRPr="00962D2B">
        <w:t>kupovnine</w:t>
      </w:r>
      <w:proofErr w:type="spellEnd"/>
      <w:r w:rsidRPr="00962D2B">
        <w:t xml:space="preserve">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 xml:space="preserve">Ukoliko je kupac </w:t>
      </w:r>
      <w:proofErr w:type="spellStart"/>
      <w:r w:rsidRPr="00962D2B">
        <w:t>razlučni</w:t>
      </w:r>
      <w:proofErr w:type="spellEnd"/>
      <w:r w:rsidRPr="00962D2B">
        <w:t xml:space="preserve"> vjerovnik koji se jedini</w:t>
      </w:r>
      <w:r w:rsidR="00911451" w:rsidRPr="00962D2B">
        <w:t xml:space="preserve"> </w:t>
      </w:r>
      <w:r w:rsidRPr="00962D2B">
        <w:t xml:space="preserve">namiruje iz </w:t>
      </w:r>
      <w:proofErr w:type="spellStart"/>
      <w:r w:rsidRPr="00962D2B">
        <w:t>kupovnine</w:t>
      </w:r>
      <w:proofErr w:type="spellEnd"/>
      <w:r w:rsidRPr="00962D2B">
        <w:t xml:space="preserve">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</w:t>
      </w:r>
      <w:proofErr w:type="spellStart"/>
      <w:r w:rsidRPr="00962D2B">
        <w:t>kupovnine</w:t>
      </w:r>
      <w:proofErr w:type="spellEnd"/>
      <w:r w:rsidRPr="00962D2B">
        <w:t xml:space="preserve">, nije dužan položiti </w:t>
      </w:r>
      <w:proofErr w:type="spellStart"/>
      <w:r w:rsidRPr="00962D2B">
        <w:t>kupovninu</w:t>
      </w:r>
      <w:proofErr w:type="spellEnd"/>
      <w:r w:rsidRPr="00962D2B">
        <w:t xml:space="preserve">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 xml:space="preserve">Ako </w:t>
      </w:r>
      <w:proofErr w:type="spellStart"/>
      <w:r w:rsidRPr="00962D2B">
        <w:t>kupovnina</w:t>
      </w:r>
      <w:proofErr w:type="spellEnd"/>
      <w:r w:rsidRPr="00962D2B">
        <w:t xml:space="preserve"> iznosi više od njegove tražbine</w:t>
      </w:r>
      <w:r w:rsidR="00911451" w:rsidRPr="00962D2B">
        <w:t xml:space="preserve"> </w:t>
      </w:r>
      <w:proofErr w:type="spellStart"/>
      <w:r w:rsidRPr="00962D2B">
        <w:t>razlučni</w:t>
      </w:r>
      <w:proofErr w:type="spellEnd"/>
      <w:r w:rsidRPr="00962D2B">
        <w:t xml:space="preserve">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proofErr w:type="spellStart"/>
      <w:r w:rsidRPr="00962D2B">
        <w:t>Razlučni</w:t>
      </w:r>
      <w:proofErr w:type="spellEnd"/>
      <w:r w:rsidRPr="00962D2B">
        <w:t xml:space="preserve"> vjerovnik dužan je položiti onaj iznos</w:t>
      </w:r>
      <w:r w:rsidR="00911451" w:rsidRPr="00962D2B">
        <w:t xml:space="preserve"> </w:t>
      </w:r>
      <w:proofErr w:type="spellStart"/>
      <w:r w:rsidRPr="00962D2B">
        <w:t>kupovnine</w:t>
      </w:r>
      <w:proofErr w:type="spellEnd"/>
      <w:r w:rsidRPr="00962D2B">
        <w:t xml:space="preserve">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</w:t>
      </w:r>
      <w:proofErr w:type="spellStart"/>
      <w:r w:rsidRPr="00962D2B">
        <w:t>kupovninu</w:t>
      </w:r>
      <w:proofErr w:type="spellEnd"/>
      <w:r w:rsidRPr="00962D2B">
        <w:t xml:space="preserve">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 xml:space="preserve">U rješenju o dosudi sud će odrediti da će se nakon pravomoćnosti tog rješenja i nakon što kupac položi </w:t>
      </w:r>
      <w:proofErr w:type="spellStart"/>
      <w:r w:rsidRPr="00962D2B">
        <w:t>kupovninu</w:t>
      </w:r>
      <w:proofErr w:type="spellEnd"/>
      <w:r w:rsidRPr="00962D2B">
        <w:t xml:space="preserve">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</w:t>
      </w:r>
      <w:proofErr w:type="spellStart"/>
      <w:r w:rsidRPr="00962D2B">
        <w:t>kupovninu</w:t>
      </w:r>
      <w:proofErr w:type="spellEnd"/>
      <w:r w:rsidRPr="00962D2B">
        <w:t xml:space="preserve">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</w:t>
      </w:r>
      <w:proofErr w:type="spellStart"/>
      <w:r w:rsidRPr="00962D2B">
        <w:t>kupovnine</w:t>
      </w:r>
      <w:proofErr w:type="spellEnd"/>
      <w:r w:rsidRPr="00962D2B">
        <w:t xml:space="preserve">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</w:t>
      </w:r>
      <w:proofErr w:type="spellStart"/>
      <w:r w:rsidRPr="00962D2B">
        <w:t>kupovnina</w:t>
      </w:r>
      <w:proofErr w:type="spellEnd"/>
      <w:r w:rsidRPr="00962D2B">
        <w:t xml:space="preserve">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 xml:space="preserve">nekretninama sud će u rješenju od dosudi odrediti da će se u zemljišnim knjigama nakon pravomoćnosti rješenja o dosudi te nakon što </w:t>
      </w:r>
      <w:proofErr w:type="spellStart"/>
      <w:r w:rsidRPr="00962D2B">
        <w:t>kupovnina</w:t>
      </w:r>
      <w:proofErr w:type="spellEnd"/>
      <w:r w:rsidRPr="00962D2B">
        <w:t xml:space="preserve">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 xml:space="preserve">Nekretnine koje su predmet prodaje na kojima postoji </w:t>
      </w:r>
      <w:proofErr w:type="spellStart"/>
      <w:r w:rsidR="003E5BDA" w:rsidRPr="00962D2B">
        <w:t>razlučno</w:t>
      </w:r>
      <w:proofErr w:type="spellEnd"/>
      <w:r w:rsidR="003E5BDA" w:rsidRPr="00962D2B">
        <w:t xml:space="preserve">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8B248C">
        <w:t>28</w:t>
      </w:r>
      <w:r w:rsidR="00241787">
        <w:t xml:space="preserve">. veljače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B22895" w:rsidP="003E5BDA" w:rsidR="00402700" w:rsidRPr="00962D2B">
      <w:r>
        <w:tab/>
      </w:r>
      <w:r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  <w:t>Nada Kraljić</w:t>
      </w:r>
      <w:r w:rsidR="002748E1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2748E1" w:rsidR="002748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2748E1" w:rsidP="002748E1" w:rsidR="002748E1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B22895" w:rsidR="00AA5226" w:rsidRPr="00962D2B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EEC" w:rsidR="00313EEC">
      <w:r>
        <w:separator/>
      </w:r>
    </w:p>
  </w:endnote>
  <w:endnote w:id="0" w:type="continuationSeparator">
    <w:p w:rsidRDefault="00313EEC" w:rsidR="00313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EEC" w:rsidR="00313EEC">
      <w:r>
        <w:separator/>
      </w:r>
    </w:p>
  </w:footnote>
  <w:footnote w:id="0" w:type="continuationSeparator">
    <w:p w:rsidRDefault="00313EEC" w:rsidR="00313E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3E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241787">
      <w:t>1</w:t>
    </w:r>
    <w:r w:rsidR="006333E9"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6AC7E8A"/>
    <w:multiLevelType w:val="hybridMultilevel"/>
    <w:tmpl w:val="A11E9764"/>
    <w:lvl w:tplc="221E2C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9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0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0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8"/>
  </w:num>
  <w:num w:numId="3">
    <w:abstractNumId w:val="27"/>
  </w:num>
  <w:num w:numId="4">
    <w:abstractNumId w:val="3"/>
  </w:num>
  <w:num w:numId="5">
    <w:abstractNumId w:val="36"/>
  </w:num>
  <w:num w:numId="6">
    <w:abstractNumId w:val="25"/>
  </w:num>
  <w:num w:numId="7">
    <w:abstractNumId w:val="29"/>
  </w:num>
  <w:num w:numId="8">
    <w:abstractNumId w:val="34"/>
  </w:num>
  <w:num w:numId="9">
    <w:abstractNumId w:val="30"/>
  </w:num>
  <w:num w:numId="10">
    <w:abstractNumId w:val="7"/>
  </w:num>
  <w:num w:numId="11">
    <w:abstractNumId w:val="11"/>
  </w:num>
  <w:num w:numId="12">
    <w:abstractNumId w:val="5"/>
  </w:num>
  <w:num w:numId="13">
    <w:abstractNumId w:val="9"/>
  </w:num>
  <w:num w:numId="14">
    <w:abstractNumId w:val="14"/>
  </w:num>
  <w:num w:numId="15">
    <w:abstractNumId w:val="31"/>
  </w:num>
  <w:num w:numId="16">
    <w:abstractNumId w:val="32"/>
  </w:num>
  <w:num w:numId="17">
    <w:abstractNumId w:val="22"/>
  </w:num>
  <w:num w:numId="18">
    <w:abstractNumId w:val="20"/>
  </w:num>
  <w:num w:numId="19">
    <w:abstractNumId w:val="26"/>
  </w:num>
  <w:num w:numId="20">
    <w:abstractNumId w:val="21"/>
  </w:num>
  <w:num w:numId="21">
    <w:abstractNumId w:val="4"/>
  </w:num>
  <w:num w:numId="22">
    <w:abstractNumId w:val="39"/>
  </w:num>
  <w:num w:numId="23">
    <w:abstractNumId w:val="35"/>
  </w:num>
  <w:num w:numId="24">
    <w:abstractNumId w:val="16"/>
  </w:num>
  <w:num w:numId="25">
    <w:abstractNumId w:val="0"/>
  </w:num>
  <w:num w:numId="26">
    <w:abstractNumId w:val="10"/>
  </w:num>
  <w:num w:numId="27">
    <w:abstractNumId w:val="1"/>
  </w:num>
  <w:num w:numId="28">
    <w:abstractNumId w:val="19"/>
  </w:num>
  <w:num w:numId="29">
    <w:abstractNumId w:val="23"/>
  </w:num>
  <w:num w:numId="30">
    <w:abstractNumId w:val="37"/>
  </w:num>
  <w:num w:numId="31">
    <w:abstractNumId w:val="12"/>
  </w:num>
  <w:num w:numId="32">
    <w:abstractNumId w:val="28"/>
  </w:num>
  <w:num w:numId="33">
    <w:abstractNumId w:val="33"/>
  </w:num>
  <w:num w:numId="34">
    <w:abstractNumId w:val="24"/>
  </w:num>
  <w:num w:numId="35">
    <w:abstractNumId w:val="13"/>
  </w:num>
  <w:num w:numId="36">
    <w:abstractNumId w:val="15"/>
  </w:num>
  <w:num w:numId="37">
    <w:abstractNumId w:val="2"/>
  </w:num>
  <w:num w:numId="38">
    <w:abstractNumId w:val="8"/>
  </w:num>
  <w:num w:numId="39">
    <w:abstractNumId w:val="17"/>
  </w:num>
  <w:num w:numId="4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216E3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C67F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748E1"/>
    <w:rsid w:val="002857A3"/>
    <w:rsid w:val="002A64C2"/>
    <w:rsid w:val="002C6632"/>
    <w:rsid w:val="002D1DE3"/>
    <w:rsid w:val="002F5FA2"/>
    <w:rsid w:val="00307900"/>
    <w:rsid w:val="003111FC"/>
    <w:rsid w:val="00313EE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26E5B"/>
    <w:rsid w:val="0054130B"/>
    <w:rsid w:val="00563A81"/>
    <w:rsid w:val="00590E54"/>
    <w:rsid w:val="005E3CED"/>
    <w:rsid w:val="006015B3"/>
    <w:rsid w:val="00605E89"/>
    <w:rsid w:val="00630298"/>
    <w:rsid w:val="006333E9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248C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2895"/>
    <w:rsid w:val="00B264AF"/>
    <w:rsid w:val="00B3122F"/>
    <w:rsid w:val="00B35CFD"/>
    <w:rsid w:val="00B35DE0"/>
    <w:rsid w:val="00B37CCC"/>
    <w:rsid w:val="00B7776B"/>
    <w:rsid w:val="00B914AB"/>
    <w:rsid w:val="00BA20A0"/>
    <w:rsid w:val="00BA791E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4606E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13FE0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8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4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8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4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St-629/2015-185</izvorni_sadrzaj>
    <derivirana_varijabla naziv="DomainObject.Oznaka_1">St-629/2015-185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St-629/2015-185</izvorni_sadrzaj>
    <derivirana_varijabla naziv="DomainObject.PoslovniBrojDokumenta_1">St-629/2015-185</derivirana_varijabla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1525</properties:Words>
  <properties:Characters>8465</properties:Characters>
  <properties:Lines>189</properties:Lines>
  <properties:Paragraphs>118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2017-02-28T14:13:00Z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2017-03-01T11:24:00Z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St-629/2015-185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