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1bb5" w14:paraId="fbb1bb5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6E128D">
        <w:t>854</w:t>
      </w:r>
      <w:r w:rsidR="009E40AD">
        <w:t>/1</w:t>
      </w:r>
      <w:r w:rsidR="00406E43">
        <w:t>6</w:t>
      </w:r>
      <w:r w:rsidR="00241FAA">
        <w:t>-17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6E128D" w:rsidP="006E128D" w:rsidR="006E128D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>
        <w:t xml:space="preserve">TRGOVINA LIJIE d.o.o. za trgovinu i usluge, OIB 52507524293, Sesvete (Grad Zagreb), </w:t>
      </w:r>
      <w:proofErr w:type="spellStart"/>
      <w:r>
        <w:t>Kašinski</w:t>
      </w:r>
      <w:proofErr w:type="spellEnd"/>
      <w:r>
        <w:t xml:space="preserve"> odvojak 15,</w:t>
      </w:r>
      <w:r w:rsidRPr="00070D63">
        <w:t xml:space="preserve"> </w:t>
      </w:r>
      <w:r>
        <w:t>1. veljače 2017</w:t>
      </w:r>
      <w:r w:rsidRPr="00070D63">
        <w:t>.,</w:t>
      </w:r>
    </w:p>
    <w:p w:rsidRDefault="006E128D" w:rsidP="00D47D35" w:rsidR="006E128D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E128D">
        <w:t xml:space="preserve">TRGOVINA LIJIE d.o.o. za trgovinu i usluge, OIB 52507524293, Sesvete (Grad Zagreb), </w:t>
      </w:r>
      <w:proofErr w:type="spellStart"/>
      <w:r w:rsidR="006E128D">
        <w:t>Kašinski</w:t>
      </w:r>
      <w:proofErr w:type="spellEnd"/>
      <w:r w:rsidR="006E128D">
        <w:t xml:space="preserve"> odvojak 15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6E128D">
        <w:t>10,2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8A5FA1" w:rsidP="008A5FA1" w:rsidR="008A5FA1" w:rsidRPr="00070D63">
      <w:pPr>
        <w:jc w:val="both"/>
      </w:pPr>
      <w:r>
        <w:t xml:space="preserve">-   </w:t>
      </w:r>
      <w:r w:rsidR="00A019E5">
        <w:t xml:space="preserve"> osoba koja za dužnika obavlja poslove platnog promet: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 </w:t>
      </w:r>
    </w:p>
    <w:p w:rsidRDefault="00685A5E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193627" w:rsidP="00193627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193627" w:rsidP="006B708C" w:rsidR="00193627">
      <w:pPr>
        <w:rPr>
          <w:b/>
        </w:rPr>
      </w:pPr>
    </w:p>
    <w:p w:rsidRDefault="00193627" w:rsidP="002B3342" w:rsidR="00193627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93627" w:rsidP="002B3342" w:rsidR="00193627" w:rsidRPr="00694D64">
      <w:r w:rsidRPr="00694D64">
        <w:t>Karmela Dolenc</w:t>
      </w:r>
    </w:p>
    <w:p w:rsidRDefault="00193627" w:rsidP="002B3342" w:rsidR="00193627">
      <w:pPr>
        <w:pStyle w:val="Bezproreda"/>
      </w:pP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0D576F" w:rsidR="00D03437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E74" w:rsidP="000D576F" w:rsidR="007A7E74">
      <w:r>
        <w:separator/>
      </w:r>
    </w:p>
  </w:endnote>
  <w:endnote w:id="0" w:type="continuationSeparator">
    <w:p w:rsidRDefault="007A7E74" w:rsidP="000D576F" w:rsidR="007A7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E74" w:rsidP="000D576F" w:rsidR="007A7E74">
      <w:r>
        <w:separator/>
      </w:r>
    </w:p>
  </w:footnote>
  <w:footnote w:id="0" w:type="continuationSeparator">
    <w:p w:rsidRDefault="007A7E74" w:rsidP="000D576F" w:rsidR="007A7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D576F"/>
    <w:rsid w:val="000E19ED"/>
    <w:rsid w:val="000E1DC5"/>
    <w:rsid w:val="000F54BF"/>
    <w:rsid w:val="00106717"/>
    <w:rsid w:val="00193627"/>
    <w:rsid w:val="0021087C"/>
    <w:rsid w:val="00227C98"/>
    <w:rsid w:val="00241FAA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A29E1"/>
    <w:rsid w:val="004B7913"/>
    <w:rsid w:val="004B7F3F"/>
    <w:rsid w:val="004C79D9"/>
    <w:rsid w:val="004E5469"/>
    <w:rsid w:val="004F022B"/>
    <w:rsid w:val="004F497E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128D"/>
    <w:rsid w:val="006E4475"/>
    <w:rsid w:val="007141AF"/>
    <w:rsid w:val="00733542"/>
    <w:rsid w:val="007A6843"/>
    <w:rsid w:val="007A7E74"/>
    <w:rsid w:val="007B3F07"/>
    <w:rsid w:val="00860B16"/>
    <w:rsid w:val="00880F0E"/>
    <w:rsid w:val="008A5FA1"/>
    <w:rsid w:val="008B05F8"/>
    <w:rsid w:val="008D6FB5"/>
    <w:rsid w:val="00901CAF"/>
    <w:rsid w:val="00982E56"/>
    <w:rsid w:val="009D6D4C"/>
    <w:rsid w:val="009E0381"/>
    <w:rsid w:val="009E40AD"/>
    <w:rsid w:val="00A019E5"/>
    <w:rsid w:val="00A34C9C"/>
    <w:rsid w:val="00A45CFF"/>
    <w:rsid w:val="00A76551"/>
    <w:rsid w:val="00AE403F"/>
    <w:rsid w:val="00B47261"/>
    <w:rsid w:val="00B639DE"/>
    <w:rsid w:val="00B94580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93627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93627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St-854/2016</izvorni_sadrzaj>
    <derivirana_varijabla naziv="DomainObject.Predmet.OznakaBroj_1">St-854/2016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TRGOVINA-LIJIE d.o.o. zastupanog po punomoćniku Jie Li; QIUHAI LI</izvorni_sadrzaj>
    <derivirana_varijabla naziv="DomainObject.Predmet.ProtustrankaFormated_1">  TRGOVINA-LIJIE d.o.o. zastupanog po punomoćniku Jie Li; QIUHAI LI</derivirana_varijabla>
  </DomainObject.Predmet.ProtustrankaFormated>
  <DomainObject.Predmet.ProtustrankaFormatedOIB>
    <izvorni_sadrzaj>  TRGOVINA-LIJIE d.o.o., OIB 52507524293 zastupanog po punomoćniku Jie Li; QIUHAI LI</izvorni_sadrzaj>
    <derivirana_varijabla naziv="DomainObject.Predmet.ProtustrankaFormatedOIB_1">  TRGOVINA-LIJIE d.o.o., OIB 52507524293 zastupanog po punomoćniku Jie Li; QIUHAI LI</derivirana_varijabla>
  </DomainObject.Predmet.ProtustrankaFormatedOIB>
  <DomainObject.Predmet.ProtustrankaFormatedWithAdress>
    <izvorni_sadrzaj> TRGOVINA-LIJIE d.o.o., Kašinski odvojak 15, 10360 Sesvete zastupanog po punomoćniku Jie Li; QIUHAI LI</izvorni_sadrzaj>
    <derivirana_varijabla naziv="DomainObject.Predmet.ProtustrankaFormatedWithAdress_1"> TRGOVINA-LIJIE d.o.o., Kašinski odvojak 15, 10360 Sesvete zastupanog po punomoćniku Jie Li; QIUHAI LI</derivirana_varijabla>
  </DomainObject.Predmet.ProtustrankaFormatedWithAdress>
  <DomainObject.Predmet.ProtustrankaFormatedWithAdressOIB>
    <izvorni_sadrzaj> TRGOVINA-LIJIE d.o.o., OIB 52507524293, Kašinski odvojak 15, 10360 Sesvete zastupanog po punomoćniku Jie Li; QIUHAI LI</izvorni_sadrzaj>
    <derivirana_varijabla naziv="DomainObject.Predmet.ProtustrankaFormatedWithAdressOIB_1"> TRGOVINA-LIJIE d.o.o., OIB 52507524293, Kašinski odvojak 15, 10360 Sesvete zastupanog po punomoćniku Jie Li; QIUHAI LI</derivirana_varijabla>
  </DomainObject.Predmet.ProtustrankaFormatedWithAdressOIB>
  <DomainObject.Predmet.ProtustrankaWithAdress>
    <izvorni_sadrzaj>TRGOVINA-LIJIE d.o.o. Kašinski odvojak 15, 10360 Sesvete</izvorni_sadrzaj>
    <derivirana_varijabla naziv="DomainObject.Predmet.ProtustrankaWithAdress_1">TRGOVINA-LIJIE d.o.o. Kašinski odvojak 15, 10360 Sesvete</derivirana_varijabla>
  </DomainObject.Predmet.ProtustrankaWithAdress>
  <DomainObject.Predmet.ProtustrankaWithAdressOIB>
    <izvorni_sadrzaj>TRGOVINA-LIJIE d.o.o., OIB 52507524293, Kašinski odvojak 15, 10360 Sesvete</izvorni_sadrzaj>
    <derivirana_varijabla naziv="DomainObject.Predmet.ProtustrankaWithAdressOIB_1">TRGOVINA-LIJIE d.o.o., OIB 52507524293, Kašinski odvojak 15, 10360 Sesvete</derivirana_varijabla>
  </DomainObject.Predmet.ProtustrankaWithAdressOIB>
  <DomainObject.Predmet.ProtustrankaNazivFormated>
    <izvorni_sadrzaj>TRGOVINA-LIJIE d.o.o.</izvorni_sadrzaj>
    <derivirana_varijabla naziv="DomainObject.Predmet.ProtustrankaNazivFormated_1">TRGOVINA-LIJIE d.o.o.</derivirana_varijabla>
  </DomainObject.Predmet.ProtustrankaNazivFormated>
  <DomainObject.Predmet.ProtustrankaNazivFormatedOIB>
    <izvorni_sadrzaj>TRGOVINA-LIJIE d.o.o., OIB 52507524293</izvorni_sadrzaj>
    <derivirana_varijabla naziv="DomainObject.Predmet.ProtustrankaNazivFormatedOIB_1">TRGOVINA-LIJIE d.o.o., OIB 52507524293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TRGOVINA-LIJIE d.o.o. zastupanog po punomoćniku Jie Li; QIUHAI LI</item>
    </izvorni_sadrzaj>
    <derivirana_varijabla naziv="DomainObject.Predmet.ProtuStrankaListFormated_1">
      <item>TRGOVINA-LIJIE d.o.o. zastupanog po punomoćniku Jie Li; QIUHAI LI</item>
    </derivirana_varijabla>
  </DomainObject.Predmet.ProtuStrankaListFormated>
  <DomainObject.Predmet.ProtuStrankaListFormatedOIB>
    <izvorni_sadrzaj>
      <item>TRGOVINA-LIJIE d.o.o., OIB 52507524293 zastupanog po punomoćniku Jie Li; QIUHAI LI</item>
    </izvorni_sadrzaj>
    <derivirana_varijabla naziv="DomainObject.Predmet.ProtuStrankaListFormatedOIB_1">
      <item>TRGOVINA-LIJIE d.o.o., OIB 52507524293 zastupanog po punomoćniku Jie Li; QIUHAI LI</item>
    </derivirana_varijabla>
  </DomainObject.Predmet.ProtuStrankaListFormatedOIB>
  <DomainObject.Predmet.ProtuStrankaListFormatedWithAdress>
    <izvorni_sadrzaj>
      <item>TRGOVINA-LIJIE d.o.o., Kašinski odvojak 15, 10360 Sesvete zastupanog po punomoćniku Jie Li; QIUHAI LI</item>
    </izvorni_sadrzaj>
    <derivirana_varijabla naziv="DomainObject.Predmet.ProtuStrankaListFormatedWithAdress_1">
      <item>TRGOVINA-LIJIE d.o.o., Kašinski odvojak 15, 10360 Sesvete zastupanog po punomoćniku Jie Li; QIUHAI LI</item>
    </derivirana_varijabla>
  </DomainObject.Predmet.ProtuStrankaListFormatedWithAdress>
  <DomainObject.Predmet.ProtuStrankaListFormatedWithAdressOIB>
    <izvorni_sadrzaj>
      <item>TRGOVINA-LIJIE d.o.o., OIB 52507524293, Kašinski odvojak 15, 10360 Sesvete zastupanog po punomoćniku Jie Li; QIUHAI LI</item>
    </izvorni_sadrzaj>
    <derivirana_varijabla naziv="DomainObject.Predmet.ProtuStrankaListFormatedWithAdressOIB_1">
      <item>TRGOVINA-LIJIE d.o.o., OIB 52507524293, Kašinski odvojak 15, 10360 Sesvete zastupanog po punomoćniku Jie Li; QIUHAI LI</item>
    </derivirana_varijabla>
  </DomainObject.Predmet.ProtuStrankaListFormatedWithAdressOIB>
  <DomainObject.Predmet.ProtuStrankaListNazivFormated>
    <izvorni_sadrzaj>
      <item>TRGOVINA-LIJIE d.o.o.</item>
    </izvorni_sadrzaj>
    <derivirana_varijabla naziv="DomainObject.Predmet.ProtuStrankaListNazivFormated_1">
      <item>TRGOVINA-LIJIE d.o.o.</item>
    </derivirana_varijabla>
  </DomainObject.Predmet.ProtuStrankaListNazivFormated>
  <DomainObject.Predmet.ProtuStrankaListNazivFormatedOIB>
    <izvorni_sadrzaj>
      <item>TRGOVINA-LIJIE d.o.o., OIB 52507524293</item>
    </izvorni_sadrzaj>
    <derivirana_varijabla naziv="DomainObject.Predmet.ProtuStrankaListNazivFormatedOIB_1">
      <item>TRGOVINA-LIJIE d.o.o., OIB 52507524293</item>
    </derivirana_varijabla>
  </DomainObject.Predmet.ProtuStrankaListNazivFormatedOIB>
  <DomainObject.Predmet.OstaliListFormated>
    <izvorni_sadrzaj>
      <item>Jie Li punomoćnik sudionika u postupku TRGOVINA-LIJIE d.o.o.</item>
      <item>QIUHAI LI punomoćnik sudionika u postupku TRGOVINA-LIJIE d.o.o.</item>
      <item>Raiffeisenbank Austria d.d.</item>
    </izvorni_sadrzaj>
    <derivirana_varijabla naziv="DomainObject.Predmet.OstaliListFormated_1">
      <item>Jie Li punomoćnik sudionika u postupku TRGOVINA-LIJIE d.o.o.</item>
      <item>QIUHAI LI punomoćnik sudionika u postupku TRGOVINA-LIJIE d.o.o.</item>
      <item>Raiffeisenbank Austria d.d.</item>
    </derivirana_varijabla>
  </DomainObject.Predmet.OstaliListFormated>
  <DomainObject.Predmet.OstaliListFormatedOIB>
    <izvorni_sadrzaj>
      <item>Jie Li, OIB 15644031556 punomoćnik sudionika u postupku TRGOVINA-LIJIE d.o.o.</item>
      <item>QIUHAI LI, OIB 63394594324 punomoćnik sudionika u postupku TRGOVINA-LIJIE d.o.o.</item>
      <item>Raiffeisenbank Austria d.d., OIB 53056966535</item>
    </izvorni_sadrzaj>
    <derivirana_varijabla naziv="DomainObject.Predmet.OstaliListFormatedOIB_1">
      <item>Jie Li, OIB 15644031556 punomoćnik sudionika u postupku TRGOVINA-LIJIE d.o.o.</item>
      <item>QIUHAI LI, OIB 63394594324 punomoćnik sudionika u postupku TRGOVINA-LIJIE d.o.o.</item>
      <item>Raiffeisenbank Austria d.d., OIB 53056966535</item>
    </derivirana_varijabla>
  </DomainObject.Predmet.OstaliListFormatedOIB>
  <DomainObject.Predmet.OstaliListFormatedWithAdress>
    <izvorni_sadrzaj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</izvorni_sadrzaj>
    <derivirana_varijabla naziv="DomainObject.Predmet.OstaliListFormatedWithAdress_1">
      <item>Jie Li, Naselje Slavonija Ii 3/2, 35000 Slavonski Brod punomoćnik sudionika u postupku TRGOVINA-LIJIE d.o.o.</item>
      <item>QIUHAI LI, QINGTIAN, SHIMENDONG LINCHANG 1, ZHEJIANG punomoćnik sudionika u postupku TRGOVINA-LIJIE d.o.o.</item>
      <item>Raiffeisenbank Austria d.d., Magazinska cesta 69, 10000 Zagreb</item>
    </derivirana_varijabla>
  </DomainObject.Predmet.OstaliListFormatedWithAdress>
  <DomainObject.Predmet.OstaliListFormatedWithAdressOIB>
    <izvorni_sadrzaj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</izvorni_sadrzaj>
    <derivirana_varijabla naziv="DomainObject.Predmet.OstaliListFormatedWithAdressOIB_1">
      <item>Jie Li, OIB 15644031556, Naselje Slavonija Ii 3/2, 35000 Slavonski Brod punomoćnik sudionika u postupku TRGOVINA-LIJIE d.o.o.</item>
      <item>QIUHAI LI, OIB 63394594324, QINGTIAN, SHIMENDONG LINCHANG 1, ZHEJIANG punomoćnik sudionika u postupku TRGOVINA-LIJIE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Jie Li</item>
      <item>QIUHAI LI</item>
      <item>Raiffeisenbank Austria d.d.</item>
    </izvorni_sadrzaj>
    <derivirana_varijabla naziv="DomainObject.Predmet.OstaliListNazivFormated_1">
      <item>Jie Li</item>
      <item>QIUHAI LI</item>
      <item>Raiffeisenbank Austria d.d.</item>
    </derivirana_varijabla>
  </DomainObject.Predmet.OstaliListNazivFormated>
  <DomainObject.Predmet.OstaliListNazivFormatedOIB>
    <izvorni_sadrzaj>
      <item>Jie Li, OIB 15644031556</item>
      <item>QIUHAI LI, OIB 63394594324</item>
      <item>Raiffeisenbank Austria d.d., OIB 53056966535</item>
    </izvorni_sadrzaj>
    <derivirana_varijabla naziv="DomainObject.Predmet.OstaliListNazivFormatedOIB_1">
      <item>Jie Li, OIB 15644031556</item>
      <item>QIUHAI LI, OIB 63394594324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TRGOVINA-LIJIE d.o.o.</izvorni_sadrzaj>
    <derivirana_varijabla naziv="DomainObject.Predmet.ProtustrankaIDrugi_1">TRGOVINA-LIJIE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TRGOVINA-LIJIE d.o.o., OIB 52507524293, Kašinski odvojak 15, 10360 Sesvete</izvorni_sadrzaj>
    <derivirana_varijabla naziv="DomainObject.Predmet.ProtustrankaIDrugiAdressOIB_1">TRGOVINA-LIJIE d.o.o., OIB 52507524293, Kašinski odvojak 15,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TRGOVINA-LIJIE d.o.o.</item>
      <item>Jie Li</item>
      <item>QIUHAI LI</item>
      <item>Raiffeisenbank Austria d.d.</item>
    </izvorni_sadrzaj>
    <derivirana_varijabla naziv="DomainObject.Predmet.SudioniciListNaziv_1">
      <item>FINA Regionalni centar Zagreb</item>
      <item>TRGOVINA-LIJIE d.o.o.</item>
      <item>Jie Li</item>
      <item>QIUHAI LI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TRGOVINA-LIJIE d.o.o., OIB 52507524293, Kašinski odvojak 15,10360 Sesvete</item>
      <item>Jie Li, OIB 15644031556, Naselje Slavonija Ii 3/2,35000 Slavonski Brod</item>
      <item>QIUHAI LI, OIB 63394594324, QINGTIAN, SHIMENDONG LINCHANG 1,ZHEJIANG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52507524293</item>
      <item>, OIB 15644031556</item>
      <item>, OIB 63394594324</item>
      <item>, OIB 53056966535</item>
    </izvorni_sadrzaj>
    <derivirana_varijabla naziv="DomainObject.Predmet.SudioniciListNazivOIB_1">
      <item>, OIB 85821130368</item>
      <item>, OIB 52507524293</item>
      <item>, OIB 15644031556</item>
      <item>, OIB 63394594324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1037</properties:Characters>
  <properties:Lines>40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2017-02-01T09:25:00Z</cp:lastPrinted>
  <dcterms:modified xmlns:xsi="http://www.w3.org/2001/XMLSchema-instance" xsi:type="dcterms:W3CDTF">2017-02-01T09:25:00Z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