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28480" w14:paraId="ff28480" w:rsidRDefault="008969DD" w:rsidP="008969DD" w:rsidR="003F138B" w:rsidRPr="0083370B">
      <w:pPr>
        <w:jc w:val="both"/>
        <w15:collapsed w:val="false"/>
      </w:pPr>
      <w:bookmarkStart w:name="_GoBack" w:id="0"/>
      <w:bookmarkEnd w:id="0"/>
      <w:r>
        <w:tab/>
      </w:r>
      <w:r w:rsidR="008B5382">
        <w:rPr>
          <w:noProof/>
        </w:rPr>
        <w:drawing>
          <wp:inline distR="0" distL="0" distB="0" distT="0">
            <wp:extent cy="679450" cx="514350"/>
            <wp:effectExtent b="6350" r="0" t="0" l="0"/>
            <wp:docPr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9450" cx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24E1" w:rsidP="00CD24E1" w:rsidR="00CD24E1">
      <w:pPr>
        <w:jc w:val="both"/>
        <w:rPr>
          <w:b/>
        </w:rPr>
      </w:pPr>
      <w:r>
        <w:rPr>
          <w:b/>
        </w:rPr>
        <w:t>REPUBLIKA HRVATSKA</w:t>
      </w:r>
    </w:p>
    <w:p w:rsidRDefault="00CD24E1" w:rsidP="00511897" w:rsidR="00CD24E1">
      <w:pPr>
        <w:jc w:val="both"/>
        <w:rPr>
          <w:b/>
        </w:rPr>
      </w:pPr>
      <w:r>
        <w:rPr>
          <w:b/>
        </w:rPr>
        <w:t>OPĆINSKI SUD U ŠIBENIKU</w:t>
      </w:r>
    </w:p>
    <w:p w:rsidRDefault="00D70AE7" w:rsidP="006E10B4" w:rsidR="00442C57">
      <w:pPr>
        <w:rPr>
          <w:b/>
        </w:rPr>
      </w:pPr>
      <w:r>
        <w:rPr>
          <w:b/>
        </w:rPr>
        <w:t>OIB:29399232217</w:t>
      </w:r>
    </w:p>
    <w:p w:rsidRDefault="008969DD" w:rsidP="00511897" w:rsidR="008969DD">
      <w:pPr>
        <w:jc w:val="both"/>
        <w:rPr>
          <w:b/>
        </w:rPr>
      </w:pPr>
    </w:p>
    <w:p w:rsidRDefault="00861057" w:rsidR="00EE2E34" w:rsidRPr="003F138B">
      <w:pPr>
        <w:jc w:val="center"/>
        <w:rPr>
          <w:b/>
        </w:rPr>
      </w:pPr>
      <w:r w:rsidRPr="003F138B">
        <w:rPr>
          <w:b/>
        </w:rPr>
        <w:t xml:space="preserve">R </w:t>
      </w:r>
      <w:r w:rsidR="00EE2E34" w:rsidRPr="003F138B">
        <w:rPr>
          <w:b/>
        </w:rPr>
        <w:t>J</w:t>
      </w:r>
      <w:r w:rsidRPr="003F138B">
        <w:rPr>
          <w:b/>
        </w:rPr>
        <w:t xml:space="preserve"> </w:t>
      </w:r>
      <w:r w:rsidR="00EE2E34" w:rsidRPr="003F138B">
        <w:rPr>
          <w:b/>
        </w:rPr>
        <w:t>E</w:t>
      </w:r>
      <w:r w:rsidRPr="003F138B">
        <w:rPr>
          <w:b/>
        </w:rPr>
        <w:t xml:space="preserve"> </w:t>
      </w:r>
      <w:r w:rsidR="00EE2E34" w:rsidRPr="003F138B">
        <w:rPr>
          <w:b/>
        </w:rPr>
        <w:t>Š</w:t>
      </w:r>
      <w:r w:rsidRPr="003F138B">
        <w:rPr>
          <w:b/>
        </w:rPr>
        <w:t xml:space="preserve"> </w:t>
      </w:r>
      <w:r w:rsidR="00EE2E34" w:rsidRPr="003F138B">
        <w:rPr>
          <w:b/>
        </w:rPr>
        <w:t>E</w:t>
      </w:r>
      <w:r w:rsidRPr="003F138B">
        <w:rPr>
          <w:b/>
        </w:rPr>
        <w:t xml:space="preserve"> </w:t>
      </w:r>
      <w:r w:rsidR="00EE2E34" w:rsidRPr="003F138B">
        <w:rPr>
          <w:b/>
        </w:rPr>
        <w:t>N</w:t>
      </w:r>
      <w:r w:rsidRPr="003F138B">
        <w:rPr>
          <w:b/>
        </w:rPr>
        <w:t xml:space="preserve"> </w:t>
      </w:r>
      <w:r w:rsidR="00EE2E34" w:rsidRPr="003F138B">
        <w:rPr>
          <w:b/>
        </w:rPr>
        <w:t>J</w:t>
      </w:r>
      <w:r w:rsidRPr="003F138B">
        <w:rPr>
          <w:b/>
        </w:rPr>
        <w:t xml:space="preserve"> </w:t>
      </w:r>
      <w:r w:rsidR="00EE2E34" w:rsidRPr="003F138B">
        <w:rPr>
          <w:b/>
        </w:rPr>
        <w:t>E</w:t>
      </w:r>
    </w:p>
    <w:p w:rsidRDefault="00EE2E34" w:rsidR="00EE2E34" w:rsidRPr="003F138B">
      <w:pPr>
        <w:jc w:val="center"/>
      </w:pPr>
    </w:p>
    <w:p w:rsidRDefault="007D1224" w:rsidP="007D1224" w:rsidR="007D1224" w:rsidRPr="00D75CED">
      <w:pPr>
        <w:ind w:firstLine="708"/>
        <w:jc w:val="both"/>
        <w:rPr>
          <w:bCs/>
        </w:rPr>
      </w:pPr>
      <w:r w:rsidRPr="00D75CED">
        <w:t>Općinski sud u Šibeniku, po su</w:t>
      </w:r>
      <w:r>
        <w:t xml:space="preserve">tkinji Ani </w:t>
      </w:r>
      <w:proofErr w:type="spellStart"/>
      <w:r>
        <w:t>Kević</w:t>
      </w:r>
      <w:proofErr w:type="spellEnd"/>
      <w:r>
        <w:t xml:space="preserve"> Brakus</w:t>
      </w:r>
      <w:r w:rsidRPr="00D75CED">
        <w:t xml:space="preserve">, </w:t>
      </w:r>
      <w:r w:rsidR="0040384A">
        <w:t xml:space="preserve">u </w:t>
      </w:r>
      <w:r w:rsidR="0040384A" w:rsidRPr="00D75CED">
        <w:t xml:space="preserve">pravnoj stvari </w:t>
      </w:r>
      <w:r w:rsidR="0040384A">
        <w:t xml:space="preserve">stečaja potrošača </w:t>
      </w:r>
      <w:r w:rsidR="001D493A">
        <w:t xml:space="preserve">Tine </w:t>
      </w:r>
      <w:proofErr w:type="spellStart"/>
      <w:r w:rsidR="001D493A">
        <w:t>Vulinović</w:t>
      </w:r>
      <w:proofErr w:type="spellEnd"/>
      <w:r w:rsidR="001D493A">
        <w:t xml:space="preserve"> iz Šibenika, </w:t>
      </w:r>
      <w:proofErr w:type="spellStart"/>
      <w:r w:rsidR="001D493A">
        <w:t>Sopaljska</w:t>
      </w:r>
      <w:proofErr w:type="spellEnd"/>
      <w:r w:rsidR="001D493A">
        <w:t xml:space="preserve"> 28, OIB:06529399081</w:t>
      </w:r>
      <w:r w:rsidR="0040384A">
        <w:t xml:space="preserve">, izvan ročišta, </w:t>
      </w:r>
      <w:r w:rsidRPr="00D75CED">
        <w:t xml:space="preserve">dana </w:t>
      </w:r>
      <w:r w:rsidR="0040384A">
        <w:t>17</w:t>
      </w:r>
      <w:r>
        <w:t xml:space="preserve">. </w:t>
      </w:r>
      <w:r w:rsidR="0040384A">
        <w:t>ožujka</w:t>
      </w:r>
      <w:r w:rsidRPr="00D75CED">
        <w:t xml:space="preserve"> 201</w:t>
      </w:r>
      <w:r w:rsidR="0040384A">
        <w:t>7</w:t>
      </w:r>
      <w:r w:rsidRPr="00D75CED">
        <w:t>.</w:t>
      </w:r>
      <w:r>
        <w:t>g.,</w:t>
      </w:r>
      <w:r w:rsidRPr="00D75CED">
        <w:t xml:space="preserve"> </w:t>
      </w:r>
    </w:p>
    <w:p w:rsidRDefault="005A6BD9" w:rsidP="007D1224" w:rsidR="005A6BD9" w:rsidRPr="00D75CED">
      <w:pPr>
        <w:jc w:val="both"/>
      </w:pPr>
    </w:p>
    <w:p w:rsidRDefault="00EE2E34" w:rsidP="00F322C0" w:rsidR="00EE2E34">
      <w:pPr>
        <w:pStyle w:val="Tijeloteksta"/>
        <w:jc w:val="center"/>
      </w:pPr>
      <w:r w:rsidRPr="003F138B">
        <w:t>r i j e š i o   j e</w:t>
      </w:r>
    </w:p>
    <w:p w:rsidRDefault="00EE2E34" w:rsidR="00EE2E34" w:rsidRPr="003F138B">
      <w:pPr>
        <w:jc w:val="center"/>
      </w:pPr>
    </w:p>
    <w:p w:rsidRDefault="00EF5654" w:rsidP="00EF5654" w:rsidR="00EF5654" w:rsidRPr="005A6BD9">
      <w:pPr>
        <w:ind w:firstLine="708"/>
        <w:jc w:val="both"/>
        <w:rPr>
          <w:b/>
        </w:rPr>
      </w:pPr>
      <w:r w:rsidRPr="007A4AF7">
        <w:t xml:space="preserve">Utvrđuje se da je </w:t>
      </w:r>
      <w:r w:rsidR="0040384A">
        <w:t>predlagatelj</w:t>
      </w:r>
      <w:r>
        <w:t xml:space="preserve"> </w:t>
      </w:r>
      <w:r w:rsidRPr="007A4AF7">
        <w:t>oslobođen plaćanja sudskih pristojbi u ovoj pravnoj stvari.</w:t>
      </w:r>
    </w:p>
    <w:p w:rsidRDefault="00EF5654" w:rsidP="00EF5654" w:rsidR="00EF5654" w:rsidRPr="003F138B">
      <w:pPr>
        <w:jc w:val="both"/>
      </w:pPr>
    </w:p>
    <w:p w:rsidRDefault="00492921" w:rsidR="007D56BB" w:rsidRPr="003F138B">
      <w:pPr>
        <w:jc w:val="center"/>
      </w:pPr>
      <w:r w:rsidRPr="003F138B">
        <w:t>O</w:t>
      </w:r>
      <w:r w:rsidR="00EE2E34" w:rsidRPr="003F138B">
        <w:t>brazloženje</w:t>
      </w:r>
    </w:p>
    <w:p w:rsidRDefault="0022453C" w:rsidP="0040384A" w:rsidR="007D1224">
      <w:pPr>
        <w:jc w:val="both"/>
      </w:pPr>
      <w:r>
        <w:t xml:space="preserve"> </w:t>
      </w:r>
    </w:p>
    <w:p w:rsidRDefault="00316BCC" w:rsidP="0040384A" w:rsidR="0040384A">
      <w:pPr>
        <w:pStyle w:val="Tijeloteksta"/>
      </w:pPr>
      <w:r>
        <w:tab/>
      </w:r>
      <w:r w:rsidR="001D493A">
        <w:t>Dana 22</w:t>
      </w:r>
      <w:r w:rsidR="0040384A">
        <w:t xml:space="preserve">. </w:t>
      </w:r>
      <w:r w:rsidR="001D493A">
        <w:t>rujn</w:t>
      </w:r>
      <w:r w:rsidR="0040384A">
        <w:t xml:space="preserve">a 2016.g. predlagatelj je </w:t>
      </w:r>
      <w:r w:rsidR="001D493A">
        <w:t>dostavio</w:t>
      </w:r>
      <w:r w:rsidR="0040384A">
        <w:t xml:space="preserve"> sudu R</w:t>
      </w:r>
      <w:r w:rsidR="005A6BD9" w:rsidRPr="007A4AF7">
        <w:t xml:space="preserve">ješenje </w:t>
      </w:r>
      <w:r w:rsidR="005A6BD9">
        <w:t>Ureda državne uprave u Šibensko-kninskoj županiji,</w:t>
      </w:r>
      <w:r w:rsidR="00EF5654">
        <w:t xml:space="preserve"> </w:t>
      </w:r>
      <w:r w:rsidR="0040384A">
        <w:t xml:space="preserve">Službe za zajedničke poslove </w:t>
      </w:r>
      <w:r w:rsidR="005A6BD9" w:rsidRPr="007A4AF7">
        <w:t>K</w:t>
      </w:r>
      <w:r w:rsidR="00030AB3">
        <w:t>LASA</w:t>
      </w:r>
      <w:r w:rsidR="005A6BD9" w:rsidRPr="007A4AF7">
        <w:t>:UP/I-</w:t>
      </w:r>
      <w:r w:rsidR="0040384A">
        <w:t>701</w:t>
      </w:r>
      <w:r w:rsidR="005A6BD9" w:rsidRPr="007A4AF7">
        <w:t>-0</w:t>
      </w:r>
      <w:r w:rsidR="0040384A">
        <w:t>3</w:t>
      </w:r>
      <w:r w:rsidR="005A6BD9" w:rsidRPr="007A4AF7">
        <w:t>/</w:t>
      </w:r>
      <w:r w:rsidR="0040384A">
        <w:t>16</w:t>
      </w:r>
      <w:r w:rsidR="00EF5654">
        <w:t>-01</w:t>
      </w:r>
      <w:r w:rsidR="005A6BD9" w:rsidRPr="007A4AF7">
        <w:t>/</w:t>
      </w:r>
      <w:r w:rsidR="001D493A">
        <w:t>71</w:t>
      </w:r>
      <w:r w:rsidR="005A6BD9" w:rsidRPr="007A4AF7">
        <w:t xml:space="preserve">, </w:t>
      </w:r>
      <w:proofErr w:type="spellStart"/>
      <w:r w:rsidR="005A6BD9" w:rsidRPr="007A4AF7">
        <w:t>U</w:t>
      </w:r>
      <w:r w:rsidR="00030AB3">
        <w:t>R</w:t>
      </w:r>
      <w:r w:rsidR="005A6BD9" w:rsidRPr="007A4AF7">
        <w:t>.</w:t>
      </w:r>
      <w:r w:rsidR="00030AB3">
        <w:t>BROJ</w:t>
      </w:r>
      <w:proofErr w:type="spellEnd"/>
      <w:r w:rsidR="005A6BD9" w:rsidRPr="007A4AF7">
        <w:t>:</w:t>
      </w:r>
      <w:r w:rsidR="00EF5654">
        <w:t>2182</w:t>
      </w:r>
      <w:r w:rsidR="005A6BD9" w:rsidRPr="007A4AF7">
        <w:t>-</w:t>
      </w:r>
      <w:r w:rsidR="00EF5654">
        <w:t>0</w:t>
      </w:r>
      <w:r w:rsidR="0040384A">
        <w:t>2</w:t>
      </w:r>
      <w:r w:rsidR="00EF5654">
        <w:t>-0</w:t>
      </w:r>
      <w:r w:rsidR="0040384A">
        <w:t>1-04-16-2</w:t>
      </w:r>
      <w:r w:rsidR="005A6BD9" w:rsidRPr="007A4AF7">
        <w:t xml:space="preserve"> </w:t>
      </w:r>
      <w:r w:rsidR="00EF5654">
        <w:t xml:space="preserve">od dana </w:t>
      </w:r>
      <w:r w:rsidR="001D493A">
        <w:t>15</w:t>
      </w:r>
      <w:r w:rsidR="00EF5654">
        <w:t>.</w:t>
      </w:r>
      <w:r w:rsidR="0040384A">
        <w:t xml:space="preserve"> </w:t>
      </w:r>
      <w:r w:rsidR="001D493A">
        <w:t>rujna</w:t>
      </w:r>
      <w:r w:rsidR="0040384A">
        <w:t xml:space="preserve"> 2016</w:t>
      </w:r>
      <w:r w:rsidR="00EF5654">
        <w:t xml:space="preserve">.g. </w:t>
      </w:r>
      <w:r w:rsidR="0040384A">
        <w:t>iz kojeg je razvidno da je o</w:t>
      </w:r>
      <w:r w:rsidR="00303D48">
        <w:t>slobođen od plaćanja sudskih troškova</w:t>
      </w:r>
      <w:r w:rsidR="0040384A">
        <w:t xml:space="preserve"> u ovo</w:t>
      </w:r>
      <w:r w:rsidR="00030AB3">
        <w:t>m postupku</w:t>
      </w:r>
      <w:r w:rsidR="00303D48">
        <w:t xml:space="preserve"> jer je korisnik socijalne skrbi koji prima pomoć za uzdržavanje.</w:t>
      </w:r>
    </w:p>
    <w:p w:rsidRDefault="00303D48" w:rsidP="005A6BD9" w:rsidR="00885DCB">
      <w:pPr>
        <w:pStyle w:val="Tijeloteksta"/>
        <w:ind w:firstLine="708"/>
      </w:pPr>
      <w:r>
        <w:t>Slijedom naprijed navedenog, sukladno čl.16. st.1.</w:t>
      </w:r>
      <w:r w:rsidR="005A6BD9" w:rsidRPr="007A4AF7">
        <w:t xml:space="preserve"> Zakona o sudskim pristojbama („N</w:t>
      </w:r>
      <w:r w:rsidR="005A6BD9">
        <w:t>N</w:t>
      </w:r>
      <w:r w:rsidR="005A6BD9" w:rsidRPr="007A4AF7">
        <w:t>“ broj 26/03, 125/11</w:t>
      </w:r>
      <w:r w:rsidR="005A6BD9">
        <w:t>,</w:t>
      </w:r>
      <w:r w:rsidR="005A6BD9" w:rsidRPr="007A4AF7">
        <w:t xml:space="preserve"> 112/12</w:t>
      </w:r>
      <w:r w:rsidR="005A6BD9">
        <w:t>,</w:t>
      </w:r>
      <w:r w:rsidR="005A6BD9" w:rsidRPr="007A4AF7">
        <w:t xml:space="preserve"> 157/13) </w:t>
      </w:r>
      <w:r>
        <w:t xml:space="preserve">predlagatelj je </w:t>
      </w:r>
      <w:r w:rsidR="005A6BD9" w:rsidRPr="007A4AF7">
        <w:t>oslobođen od plaćanje sudskih pristojbi u ovom postupku</w:t>
      </w:r>
      <w:r>
        <w:t xml:space="preserve"> radi čega</w:t>
      </w:r>
      <w:r w:rsidR="00885DCB">
        <w:t xml:space="preserve"> je odluč</w:t>
      </w:r>
      <w:r>
        <w:t>eno</w:t>
      </w:r>
      <w:r w:rsidR="00885DCB">
        <w:t xml:space="preserve"> kao u izreci.</w:t>
      </w:r>
    </w:p>
    <w:p w:rsidRDefault="00EE2E34" w:rsidR="00EE2E34" w:rsidRPr="003F138B">
      <w:pPr>
        <w:jc w:val="both"/>
      </w:pPr>
      <w:r w:rsidRPr="003F138B">
        <w:tab/>
      </w:r>
      <w:r w:rsidRPr="003F138B">
        <w:tab/>
      </w:r>
      <w:r w:rsidRPr="003F138B">
        <w:tab/>
      </w:r>
      <w:r w:rsidRPr="003F138B">
        <w:tab/>
      </w:r>
      <w:r w:rsidR="00502689" w:rsidRPr="003F138B">
        <w:tab/>
      </w:r>
    </w:p>
    <w:p w:rsidRDefault="00502689" w:rsidP="00511897" w:rsidR="00EE2E34">
      <w:pPr>
        <w:jc w:val="center"/>
      </w:pPr>
      <w:r w:rsidRPr="003F138B">
        <w:t xml:space="preserve">U Šibeniku, </w:t>
      </w:r>
      <w:r w:rsidR="0040384A">
        <w:t>17</w:t>
      </w:r>
      <w:r w:rsidR="007C3192">
        <w:t>.</w:t>
      </w:r>
      <w:r w:rsidR="00316BCC">
        <w:t xml:space="preserve"> </w:t>
      </w:r>
      <w:r w:rsidR="0040384A">
        <w:t>ožujka</w:t>
      </w:r>
      <w:r w:rsidR="00536A3B">
        <w:t xml:space="preserve"> 201</w:t>
      </w:r>
      <w:r w:rsidR="0040384A">
        <w:t>7</w:t>
      </w:r>
      <w:r w:rsidR="0022453C">
        <w:t>.</w:t>
      </w:r>
      <w:r w:rsidR="008969DD">
        <w:t>g.</w:t>
      </w:r>
    </w:p>
    <w:p w:rsidRDefault="006E10B4" w:rsidP="006E10B4" w:rsidR="006E10B4" w:rsidRPr="003F138B"/>
    <w:p w:rsidRDefault="00EE2E34" w:rsidR="00EE2E34">
      <w:pPr>
        <w:jc w:val="both"/>
      </w:pPr>
      <w:r w:rsidRPr="003F138B">
        <w:tab/>
      </w:r>
      <w:r w:rsidRPr="003F138B">
        <w:tab/>
      </w:r>
      <w:r w:rsidRPr="003F138B">
        <w:tab/>
      </w:r>
      <w:r w:rsidRPr="003F138B">
        <w:tab/>
      </w:r>
      <w:r w:rsidRPr="003F138B">
        <w:tab/>
      </w:r>
      <w:r w:rsidRPr="003F138B">
        <w:tab/>
      </w:r>
      <w:r w:rsidRPr="003F138B">
        <w:tab/>
      </w:r>
      <w:r w:rsidRPr="003F138B">
        <w:tab/>
      </w:r>
      <w:r w:rsidR="00511897">
        <w:t xml:space="preserve">            </w:t>
      </w:r>
      <w:r w:rsidR="007D56BB" w:rsidRPr="003F138B">
        <w:t xml:space="preserve">   </w:t>
      </w:r>
      <w:r w:rsidR="0022453C">
        <w:t xml:space="preserve">     SUTKINJA</w:t>
      </w:r>
    </w:p>
    <w:p w:rsidRDefault="00EF5654" w:rsidR="00EF5654" w:rsidRPr="003F138B">
      <w:pPr>
        <w:jc w:val="both"/>
      </w:pPr>
    </w:p>
    <w:p w:rsidRDefault="00EE2E34" w:rsidR="002F6166">
      <w:pPr>
        <w:jc w:val="both"/>
      </w:pPr>
      <w:r w:rsidRPr="003F138B">
        <w:t xml:space="preserve">                                                                                            </w:t>
      </w:r>
      <w:r w:rsidR="00AA2A40" w:rsidRPr="003F138B">
        <w:tab/>
      </w:r>
      <w:r w:rsidR="00511897">
        <w:t xml:space="preserve">          </w:t>
      </w:r>
      <w:r w:rsidR="008969DD">
        <w:t xml:space="preserve"> </w:t>
      </w:r>
      <w:r w:rsidR="00511897">
        <w:t xml:space="preserve">   </w:t>
      </w:r>
      <w:r w:rsidR="008B5382">
        <w:t xml:space="preserve">Ana </w:t>
      </w:r>
      <w:proofErr w:type="spellStart"/>
      <w:r w:rsidR="008B5382">
        <w:t>Kević</w:t>
      </w:r>
      <w:proofErr w:type="spellEnd"/>
      <w:r w:rsidR="008B5382">
        <w:t xml:space="preserve"> Brakus</w:t>
      </w:r>
      <w:r w:rsidR="001D493A">
        <w:t xml:space="preserve"> </w:t>
      </w:r>
    </w:p>
    <w:p w:rsidRDefault="00303D48" w:rsidR="00303D48">
      <w:pPr>
        <w:jc w:val="both"/>
      </w:pPr>
    </w:p>
    <w:p w:rsidRDefault="00303D48" w:rsidR="00303D48">
      <w:pPr>
        <w:jc w:val="both"/>
      </w:pPr>
    </w:p>
    <w:p w:rsidRDefault="002F6166" w:rsidR="002F6166" w:rsidRPr="003F138B">
      <w:pPr>
        <w:jc w:val="both"/>
      </w:pPr>
    </w:p>
    <w:p w:rsidRDefault="00EE2E34" w:rsidR="00EE2E34" w:rsidRPr="003F138B">
      <w:pPr>
        <w:jc w:val="both"/>
      </w:pPr>
      <w:r w:rsidRPr="003F138B">
        <w:t>POUKA O PRAVNOM LIJEKU:</w:t>
      </w:r>
    </w:p>
    <w:p w:rsidRDefault="00EE2E34" w:rsidR="008969DD">
      <w:pPr>
        <w:jc w:val="both"/>
      </w:pPr>
      <w:r w:rsidRPr="003F138B">
        <w:t xml:space="preserve">Protiv ovog rješenja dopuštena je žalba u roku od </w:t>
      </w:r>
      <w:r w:rsidR="0040384A">
        <w:t>3</w:t>
      </w:r>
      <w:r w:rsidRPr="003F138B">
        <w:t xml:space="preserve"> dana od dana dostave ovjerenog prijepisa. Žalba se dostavlja ovom sudu u tri istovjetna primjerka, a o njoj odlučuje </w:t>
      </w:r>
      <w:r w:rsidR="0040384A">
        <w:t>Županijski sud.</w:t>
      </w:r>
      <w:r w:rsidR="007D56BB" w:rsidRPr="003F138B">
        <w:tab/>
      </w:r>
    </w:p>
    <w:p w:rsidRDefault="00030AB3" w:rsidP="00030AB3" w:rsidR="00030AB3">
      <w:pPr>
        <w:jc w:val="right"/>
      </w:pPr>
    </w:p>
    <w:p w:rsidRDefault="00030AB3" w:rsidP="00030AB3" w:rsidR="00030AB3">
      <w:pPr>
        <w:jc w:val="both"/>
      </w:pPr>
      <w:r>
        <w:t>DNA:</w:t>
      </w:r>
    </w:p>
    <w:p w:rsidRDefault="00030AB3" w:rsidP="00030AB3" w:rsidR="00030AB3">
      <w:pPr>
        <w:jc w:val="both"/>
      </w:pPr>
      <w:r>
        <w:t>Svim sudionicima putem mrežne stranice e-oglasna ploča sudova. Smatra se da je dostava pismena obavljena istekom osmog dana od dana objave pismena na mrežnoj stranici e-oglasna ploča sudova (čl.25. st.2. ZSP-a).</w:t>
      </w:r>
    </w:p>
    <w:p w:rsidRDefault="00316BCC" w:rsidR="00316BCC" w:rsidRPr="003F138B">
      <w:pPr>
        <w:jc w:val="both"/>
      </w:pPr>
    </w:p>
    <w:p w:rsidRDefault="00030AB3" w:rsidP="00190E9B" w:rsidR="00190E9B">
      <w:pPr>
        <w:jc w:val="both"/>
      </w:pPr>
      <w:r>
        <w:t>Poštom (čl.56. ZSP-a):</w:t>
      </w:r>
      <w:r w:rsidR="008969DD">
        <w:t xml:space="preserve"> - </w:t>
      </w:r>
      <w:r w:rsidR="0040384A">
        <w:t>predlagatelju</w:t>
      </w:r>
      <w:r>
        <w:t xml:space="preserve"> </w:t>
      </w:r>
      <w:r w:rsidR="001D493A">
        <w:t>na adresu boravišta Vodice, Prve primorske čete 44c</w:t>
      </w:r>
    </w:p>
    <w:sectPr w:rsidSect="0022453C" w:rsidR="00190E9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07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5806" w:rsidR="008F5806">
      <w:r>
        <w:separator/>
      </w:r>
    </w:p>
  </w:endnote>
  <w:endnote w:id="0" w:type="continuationSeparator">
    <w:p w:rsidRDefault="008F5806" w:rsidR="008F58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5806" w:rsidR="008F5806">
      <w:r>
        <w:separator/>
      </w:r>
    </w:p>
  </w:footnote>
  <w:footnote w:id="0" w:type="continuationSeparator">
    <w:p w:rsidRDefault="008F5806" w:rsidR="008F58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665" w:rsidR="00AA56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665" w:rsidR="00AA56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665" w:rsidR="00AA56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56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A5665" w:rsidR="00AA5665" w:rsidRPr="007D56BB">
    <w:pPr>
      <w:pStyle w:val="Zaglavlje"/>
      <w:rPr>
        <w:rFonts w:cs="Arial" w:hAnsi="Arial" w:ascii="Arial"/>
      </w:rPr>
    </w:pPr>
    <w:r>
      <w:tab/>
    </w:r>
    <w:r>
      <w:tab/>
    </w:r>
    <w:r w:rsidR="007B41F9">
      <w:t>19</w:t>
    </w:r>
    <w:r>
      <w:t xml:space="preserve"> </w:t>
    </w:r>
    <w:proofErr w:type="spellStart"/>
    <w:r>
      <w:t>Ovr</w:t>
    </w:r>
    <w:proofErr w:type="spellEnd"/>
    <w:r>
      <w:t>-</w:t>
    </w:r>
    <w:r w:rsidR="00D70AE7">
      <w:t>37</w:t>
    </w:r>
    <w:r w:rsidR="007B41F9">
      <w:t>5</w:t>
    </w:r>
    <w:r>
      <w:t>/</w:t>
    </w:r>
    <w:r w:rsidR="007B41F9">
      <w:t>1</w:t>
    </w:r>
    <w:r w:rsidR="00D70AE7"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665" w:rsidR="00AA5665">
    <w:pPr>
      <w:pStyle w:val="Zaglavlje"/>
    </w:pPr>
    <w:r>
      <w:tab/>
    </w:r>
    <w:r>
      <w:tab/>
      <w:t>1</w:t>
    </w:r>
    <w:r w:rsidR="009D6F55">
      <w:t>9</w:t>
    </w:r>
    <w:r>
      <w:t xml:space="preserve"> </w:t>
    </w:r>
    <w:proofErr w:type="spellStart"/>
    <w:r w:rsidR="0040384A">
      <w:t>Sp</w:t>
    </w:r>
    <w:proofErr w:type="spellEnd"/>
    <w:r>
      <w:t>-</w:t>
    </w:r>
    <w:r w:rsidR="001D493A">
      <w:t>3</w:t>
    </w:r>
    <w:r>
      <w:t>/1</w:t>
    </w:r>
    <w:r w:rsidR="0040384A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70652"/>
    <w:multiLevelType w:val="hybridMultilevel"/>
    <w:tmpl w:val="5AACD774"/>
    <w:lvl w:tplc="0F707C12" w:ilvl="0">
      <w:numFmt w:val="bullet"/>
      <w:lvlText w:val="-"/>
      <w:lvlJc w:val="left"/>
      <w:pPr>
        <w:tabs>
          <w:tab w:pos="1020" w:val="num"/>
        </w:tabs>
        <w:ind w:hanging="360" w:left="10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40" w:val="num"/>
        </w:tabs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60" w:val="num"/>
        </w:tabs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80" w:val="num"/>
        </w:tabs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00" w:val="num"/>
        </w:tabs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20" w:val="num"/>
        </w:tabs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40" w:val="num"/>
        </w:tabs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</w:abstractNum>
  <w:abstractNum w:abstractNumId="1">
    <w:nsid w:val="0DC72C28"/>
    <w:multiLevelType w:val="hybridMultilevel"/>
    <w:tmpl w:val="52FAA4CE"/>
    <w:lvl w:tplc="90DCDA46" w:ilvl="0">
      <w:start w:val="1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2731441A"/>
    <w:multiLevelType w:val="hybridMultilevel"/>
    <w:tmpl w:val="DD8E46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78D6A7E"/>
    <w:multiLevelType w:val="hybridMultilevel"/>
    <w:tmpl w:val="62C806A0"/>
    <w:lvl w:tplc="56242178" w:ilvl="0">
      <w:start w:val="2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4">
    <w:nsid w:val="41C154A5"/>
    <w:multiLevelType w:val="hybridMultilevel"/>
    <w:tmpl w:val="0910F320"/>
    <w:lvl w:tplc="ECD67250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5">
    <w:nsid w:val="477B7F4B"/>
    <w:multiLevelType w:val="hybridMultilevel"/>
    <w:tmpl w:val="2BA6FCF4"/>
    <w:lvl w:tplc="D224522E" w:ilvl="0">
      <w:start w:val="1"/>
      <w:numFmt w:val="upperRoman"/>
      <w:lvlText w:val="%1."/>
      <w:lvlJc w:val="left"/>
      <w:pPr>
        <w:tabs>
          <w:tab w:pos="2280" w:val="num"/>
        </w:tabs>
        <w:ind w:hanging="720" w:left="22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640" w:val="num"/>
        </w:tabs>
        <w:ind w:hanging="360" w:left="2640"/>
      </w:pPr>
    </w:lvl>
    <w:lvl w:tentative="true" w:tplc="041A001B" w:ilvl="2">
      <w:start w:val="1"/>
      <w:numFmt w:val="lowerRoman"/>
      <w:lvlText w:val="%3."/>
      <w:lvlJc w:val="right"/>
      <w:pPr>
        <w:tabs>
          <w:tab w:pos="3360" w:val="num"/>
        </w:tabs>
        <w:ind w:hanging="180" w:left="3360"/>
      </w:pPr>
    </w:lvl>
    <w:lvl w:tentative="true" w:tplc="041A000F" w:ilvl="3">
      <w:start w:val="1"/>
      <w:numFmt w:val="decimal"/>
      <w:lvlText w:val="%4."/>
      <w:lvlJc w:val="left"/>
      <w:pPr>
        <w:tabs>
          <w:tab w:pos="4080" w:val="num"/>
        </w:tabs>
        <w:ind w:hanging="360" w:left="4080"/>
      </w:pPr>
    </w:lvl>
    <w:lvl w:tentative="true" w:tplc="041A0019" w:ilvl="4">
      <w:start w:val="1"/>
      <w:numFmt w:val="lowerLetter"/>
      <w:lvlText w:val="%5."/>
      <w:lvlJc w:val="left"/>
      <w:pPr>
        <w:tabs>
          <w:tab w:pos="4800" w:val="num"/>
        </w:tabs>
        <w:ind w:hanging="360" w:left="4800"/>
      </w:pPr>
    </w:lvl>
    <w:lvl w:tentative="true" w:tplc="041A001B" w:ilvl="5">
      <w:start w:val="1"/>
      <w:numFmt w:val="lowerRoman"/>
      <w:lvlText w:val="%6."/>
      <w:lvlJc w:val="right"/>
      <w:pPr>
        <w:tabs>
          <w:tab w:pos="5520" w:val="num"/>
        </w:tabs>
        <w:ind w:hanging="180" w:left="5520"/>
      </w:pPr>
    </w:lvl>
    <w:lvl w:tentative="true" w:tplc="041A000F" w:ilvl="6">
      <w:start w:val="1"/>
      <w:numFmt w:val="decimal"/>
      <w:lvlText w:val="%7."/>
      <w:lvlJc w:val="left"/>
      <w:pPr>
        <w:tabs>
          <w:tab w:pos="6240" w:val="num"/>
        </w:tabs>
        <w:ind w:hanging="360" w:left="6240"/>
      </w:pPr>
    </w:lvl>
    <w:lvl w:tentative="true" w:tplc="041A0019" w:ilvl="7">
      <w:start w:val="1"/>
      <w:numFmt w:val="lowerLetter"/>
      <w:lvlText w:val="%8."/>
      <w:lvlJc w:val="left"/>
      <w:pPr>
        <w:tabs>
          <w:tab w:pos="6960" w:val="num"/>
        </w:tabs>
        <w:ind w:hanging="360" w:left="6960"/>
      </w:pPr>
    </w:lvl>
    <w:lvl w:tentative="true" w:tplc="041A001B" w:ilvl="8">
      <w:start w:val="1"/>
      <w:numFmt w:val="lowerRoman"/>
      <w:lvlText w:val="%9."/>
      <w:lvlJc w:val="right"/>
      <w:pPr>
        <w:tabs>
          <w:tab w:pos="7680" w:val="num"/>
        </w:tabs>
        <w:ind w:hanging="180" w:left="7680"/>
      </w:pPr>
    </w:lvl>
  </w:abstractNum>
  <w:abstractNum w:abstractNumId="6">
    <w:nsid w:val="4A067FEF"/>
    <w:multiLevelType w:val="hybridMultilevel"/>
    <w:tmpl w:val="36F48F22"/>
    <w:lvl w:tplc="00609F8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0D539CE"/>
    <w:multiLevelType w:val="hybridMultilevel"/>
    <w:tmpl w:val="F51E126E"/>
    <w:lvl w:tplc="41CA72DC" w:ilvl="0">
      <w:start w:val="1"/>
      <w:numFmt w:val="bullet"/>
      <w:lvlText w:val="-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640" w:val="num"/>
        </w:tabs>
        <w:ind w:hanging="360" w:left="26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360" w:val="num"/>
        </w:tabs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80" w:val="num"/>
        </w:tabs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800" w:val="num"/>
        </w:tabs>
        <w:ind w:hanging="360" w:left="48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520" w:val="num"/>
        </w:tabs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240" w:val="num"/>
        </w:tabs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960" w:val="num"/>
        </w:tabs>
        <w:ind w:hanging="360" w:left="69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80" w:val="num"/>
        </w:tabs>
        <w:ind w:hanging="360" w:left="7680"/>
      </w:pPr>
      <w:rPr>
        <w:rFonts w:hAnsi="Wingdings" w:ascii="Wingdings" w:hint="default"/>
      </w:rPr>
    </w:lvl>
  </w:abstractNum>
  <w:abstractNum w:abstractNumId="8">
    <w:nsid w:val="520850EE"/>
    <w:multiLevelType w:val="hybridMultilevel"/>
    <w:tmpl w:val="A22CE4B2"/>
    <w:lvl w:tplc="97E80BB6" w:ilvl="0">
      <w:start w:val="1"/>
      <w:numFmt w:val="decimal"/>
      <w:lvlText w:val="%1.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9">
    <w:nsid w:val="61FB35A7"/>
    <w:multiLevelType w:val="hybridMultilevel"/>
    <w:tmpl w:val="400C623E"/>
    <w:lvl w:tplc="9B1E4520" w:ilvl="0">
      <w:start w:val="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DDA6F8A"/>
    <w:multiLevelType w:val="hybridMultilevel"/>
    <w:tmpl w:val="B42CB2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7"/>
  </w:num>
  <w:num w:numId="6">
    <w:abstractNumId w:val="0"/>
  </w:num>
  <w:num w:numId="7">
    <w:abstractNumId w:val="10"/>
  </w:num>
  <w:num w:numId="8">
    <w:abstractNumId w:val="2"/>
  </w:num>
  <w:num w:numId="9">
    <w:abstractNumId w:val="1"/>
  </w:num>
  <w:num w:numId="10">
    <w:abstractNumId w:val="8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392D"/>
    <w:rsid w:val="00030AB3"/>
    <w:rsid w:val="00084E1C"/>
    <w:rsid w:val="000972FA"/>
    <w:rsid w:val="000B6BEB"/>
    <w:rsid w:val="000C1BE9"/>
    <w:rsid w:val="000D2D99"/>
    <w:rsid w:val="00122D13"/>
    <w:rsid w:val="001557CE"/>
    <w:rsid w:val="00190E9B"/>
    <w:rsid w:val="001D493A"/>
    <w:rsid w:val="00210E87"/>
    <w:rsid w:val="00217C8B"/>
    <w:rsid w:val="0022453C"/>
    <w:rsid w:val="00255BEE"/>
    <w:rsid w:val="002808E4"/>
    <w:rsid w:val="00292B13"/>
    <w:rsid w:val="002D42BC"/>
    <w:rsid w:val="002E61F1"/>
    <w:rsid w:val="002F6166"/>
    <w:rsid w:val="002F7BC2"/>
    <w:rsid w:val="00303D48"/>
    <w:rsid w:val="00307DC7"/>
    <w:rsid w:val="00315460"/>
    <w:rsid w:val="00316BCC"/>
    <w:rsid w:val="003513B4"/>
    <w:rsid w:val="00393AD0"/>
    <w:rsid w:val="003F138B"/>
    <w:rsid w:val="0040384A"/>
    <w:rsid w:val="004222F1"/>
    <w:rsid w:val="0042362D"/>
    <w:rsid w:val="00442C57"/>
    <w:rsid w:val="00467FA8"/>
    <w:rsid w:val="00492921"/>
    <w:rsid w:val="00497B51"/>
    <w:rsid w:val="004C5694"/>
    <w:rsid w:val="004D643C"/>
    <w:rsid w:val="004E6ED9"/>
    <w:rsid w:val="004F355A"/>
    <w:rsid w:val="00502689"/>
    <w:rsid w:val="00511734"/>
    <w:rsid w:val="00511897"/>
    <w:rsid w:val="005351CB"/>
    <w:rsid w:val="00536A3B"/>
    <w:rsid w:val="00540679"/>
    <w:rsid w:val="00546783"/>
    <w:rsid w:val="00574EA3"/>
    <w:rsid w:val="005948E3"/>
    <w:rsid w:val="005A6BD9"/>
    <w:rsid w:val="005B7618"/>
    <w:rsid w:val="005D582E"/>
    <w:rsid w:val="005F0F03"/>
    <w:rsid w:val="00614BA5"/>
    <w:rsid w:val="00624E3C"/>
    <w:rsid w:val="00650A41"/>
    <w:rsid w:val="00653A17"/>
    <w:rsid w:val="00677C09"/>
    <w:rsid w:val="00694019"/>
    <w:rsid w:val="00696692"/>
    <w:rsid w:val="006B2838"/>
    <w:rsid w:val="006C3AFE"/>
    <w:rsid w:val="006C54F9"/>
    <w:rsid w:val="006D361E"/>
    <w:rsid w:val="006D7735"/>
    <w:rsid w:val="006E10B4"/>
    <w:rsid w:val="007A7E7F"/>
    <w:rsid w:val="007B41F9"/>
    <w:rsid w:val="007C057F"/>
    <w:rsid w:val="007C3192"/>
    <w:rsid w:val="007D1224"/>
    <w:rsid w:val="007D56BB"/>
    <w:rsid w:val="007E3AC4"/>
    <w:rsid w:val="0080392D"/>
    <w:rsid w:val="00823751"/>
    <w:rsid w:val="00825262"/>
    <w:rsid w:val="0083370B"/>
    <w:rsid w:val="00854A84"/>
    <w:rsid w:val="00857CE9"/>
    <w:rsid w:val="00861057"/>
    <w:rsid w:val="00885DCB"/>
    <w:rsid w:val="00887204"/>
    <w:rsid w:val="0089418C"/>
    <w:rsid w:val="008969DD"/>
    <w:rsid w:val="008B07C7"/>
    <w:rsid w:val="008B5382"/>
    <w:rsid w:val="008C068F"/>
    <w:rsid w:val="008C4DD9"/>
    <w:rsid w:val="008F5806"/>
    <w:rsid w:val="00906A44"/>
    <w:rsid w:val="00934AD9"/>
    <w:rsid w:val="009906AE"/>
    <w:rsid w:val="009A7D09"/>
    <w:rsid w:val="009D6F55"/>
    <w:rsid w:val="00A779C1"/>
    <w:rsid w:val="00AA2A40"/>
    <w:rsid w:val="00AA5665"/>
    <w:rsid w:val="00B97381"/>
    <w:rsid w:val="00BA0170"/>
    <w:rsid w:val="00BA275C"/>
    <w:rsid w:val="00BA7C93"/>
    <w:rsid w:val="00C14FC9"/>
    <w:rsid w:val="00C16742"/>
    <w:rsid w:val="00C63CB5"/>
    <w:rsid w:val="00C8544A"/>
    <w:rsid w:val="00CC4DDD"/>
    <w:rsid w:val="00CD1440"/>
    <w:rsid w:val="00CD24E1"/>
    <w:rsid w:val="00D14A34"/>
    <w:rsid w:val="00D21670"/>
    <w:rsid w:val="00D70AE7"/>
    <w:rsid w:val="00D77135"/>
    <w:rsid w:val="00D96313"/>
    <w:rsid w:val="00DA4038"/>
    <w:rsid w:val="00DB7F22"/>
    <w:rsid w:val="00DE25EF"/>
    <w:rsid w:val="00DE47CE"/>
    <w:rsid w:val="00E067B8"/>
    <w:rsid w:val="00E37305"/>
    <w:rsid w:val="00E46277"/>
    <w:rsid w:val="00E62596"/>
    <w:rsid w:val="00E73B06"/>
    <w:rsid w:val="00E91DDD"/>
    <w:rsid w:val="00EA5423"/>
    <w:rsid w:val="00EA55F9"/>
    <w:rsid w:val="00EB7003"/>
    <w:rsid w:val="00EE2E34"/>
    <w:rsid w:val="00EE48DD"/>
    <w:rsid w:val="00EF5654"/>
    <w:rsid w:val="00F21584"/>
    <w:rsid w:val="00F313C5"/>
    <w:rsid w:val="00F322C0"/>
    <w:rsid w:val="00F4123D"/>
    <w:rsid w:val="00F452A2"/>
    <w:rsid w:val="00FB15D8"/>
    <w:rsid w:val="00FC3DA5"/>
    <w:rsid w:val="00FE75D7"/>
    <w:rsid w:val="00FF3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69669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154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15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15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15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15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15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69669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154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15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15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15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15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15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Kević Brakus</izvorni_sadrzaj>
    <derivirana_varijabla naziv="DomainObject.DonositeljOdluke.Prezime_1">Kević Brakus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siječnja 2017.</izvorni_sadrzaj>
    <derivirana_varijabla naziv="DomainObject.Predmet.DatumRjesavanja_1">18.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Sp-3/2016</izvorni_sadrzaj>
    <derivirana_varijabla naziv="DomainObject.Predmet.OznakaBroj_1">Sp-3/2016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69079649378</izvorni_sadrzaj>
    <derivirana_varijabla naziv="DomainObject.Predmet.PredmetRijesio.Oib_1">69079649378</derivirana_varijabla>
  </DomainObject.Predmet.PredmetRijesio.Oib>
  <DomainObject.Predmet.PredmetRijesio.Prezime>
    <izvorni_sadrzaj>Kević Brakus</izvorni_sadrzaj>
    <derivirana_varijabla naziv="DomainObject.Predmet.PredmetRijesio.Prezime_1">Kević Brakus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 19</izvorni_sadrzaj>
    <derivirana_varijabla naziv="DomainObject.Predmet.Referada.Naziv_1">Referada  19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Sudac A. Kević Brakus</izvorni_sadrzaj>
    <derivirana_varijabla naziv="DomainObject.Predmet.Referada.Prostorija.Naziv_1">Sudac A. Kević Brakus</derivirana_varijabla>
  </DomainObject.Predmet.Referada.Prostorija.Naziv>
  <DomainObject.Predmet.Referada.Prostorija.Oznaka>
    <izvorni_sadrzaj>4 podrum</izvorni_sadrzaj>
    <derivirana_varijabla naziv="DomainObject.Predmet.Referada.Prostorija.Oznaka_1">4 podrum</derivirana_varijabla>
  </DomainObject.Predmet.Referada.Prostorija.Oznaka>
  <DomainObject.Predmet.Referada.Sud.Naziv>
    <izvorni_sadrzaj>Općinski sud u Šibeniku</izvorni_sadrzaj>
    <derivirana_varijabla naziv="DomainObject.Predmet.Referada.Sud.Naziv_1">Općinski sud u Šibeniku</derivirana_varijabla>
  </DomainObject.Predmet.Referada.Sud.Naziv>
  <DomainObject.Predmet.Referada.Sudac>
    <izvorni_sadrzaj>Ana Kević Brakus</izvorni_sadrzaj>
    <derivirana_varijabla naziv="DomainObject.Predmet.Referada.Sudac_1">Ana Kević Brakus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Tina Vulinović</izvorni_sadrzaj>
    <derivirana_varijabla naziv="DomainObject.Predmet.StrankaFormated_1">  Tina Vulinović</derivirana_varijabla>
  </DomainObject.Predmet.StrankaFormated>
  <DomainObject.Predmet.StrankaFormatedOIB>
    <izvorni_sadrzaj>  Tina Vulinović, OIB 06529399081</izvorni_sadrzaj>
    <derivirana_varijabla naziv="DomainObject.Predmet.StrankaFormatedOIB_1">  Tina Vulinović, OIB 06529399081</derivirana_varijabla>
  </DomainObject.Predmet.StrankaFormatedOIB>
  <DomainObject.Predmet.StrankaFormatedWithAdress>
    <izvorni_sadrzaj> Tina Vulinović, Prve primorske čete 44c, 22211 Vodice</izvorni_sadrzaj>
    <derivirana_varijabla naziv="DomainObject.Predmet.StrankaFormatedWithAdress_1"> Tina Vulinović, Prve primorske čete 44c, 22211 Vodice</derivirana_varijabla>
  </DomainObject.Predmet.StrankaFormatedWithAdress>
  <DomainObject.Predmet.StrankaFormatedWithAdressOIB>
    <izvorni_sadrzaj> Tina Vulinović, OIB 06529399081, Prve primorske čete 44c, 22211 Vodice</izvorni_sadrzaj>
    <derivirana_varijabla naziv="DomainObject.Predmet.StrankaFormatedWithAdressOIB_1"> Tina Vulinović, OIB 06529399081, Prve primorske čete 44c, 22211 Vodice</derivirana_varijabla>
  </DomainObject.Predmet.StrankaFormatedWithAdressOIB>
  <DomainObject.Predmet.StrankaWithAdress>
    <izvorni_sadrzaj>Tina Vulinović Prve primorske čete 44c,22211 Vodice</izvorni_sadrzaj>
    <derivirana_varijabla naziv="DomainObject.Predmet.StrankaWithAdress_1">Tina Vulinović Prve primorske čete 44c,22211 Vodice</derivirana_varijabla>
  </DomainObject.Predmet.StrankaWithAdress>
  <DomainObject.Predmet.StrankaWithAdressOIB>
    <izvorni_sadrzaj>Tina Vulinović, OIB 06529399081, Prve primorske čete 44c,22211 Vodice</izvorni_sadrzaj>
    <derivirana_varijabla naziv="DomainObject.Predmet.StrankaWithAdressOIB_1">Tina Vulinović, OIB 06529399081, Prve primorske čete 44c,22211 Vodice</derivirana_varijabla>
  </DomainObject.Predmet.StrankaWithAdressOIB>
  <DomainObject.Predmet.StrankaNazivFormated>
    <izvorni_sadrzaj>Tina Vulinović</izvorni_sadrzaj>
    <derivirana_varijabla naziv="DomainObject.Predmet.StrankaNazivFormated_1">Tina Vulinović</derivirana_varijabla>
  </DomainObject.Predmet.StrankaNazivFormated>
  <DomainObject.Predmet.StrankaNazivFormatedOIB>
    <izvorni_sadrzaj>Tina Vulinović, OIB 06529399081</izvorni_sadrzaj>
    <derivirana_varijabla naziv="DomainObject.Predmet.StrankaNazivFormatedOIB_1">Tina Vulinović, OIB 06529399081</derivirana_varijabla>
  </DomainObject.Predmet.StrankaNazivFormatedOIB>
  <DomainObject.Predmet.Sud.Adresa.Naselje>
    <izvorni_sadrzaj>Šibenik</izvorni_sadrzaj>
    <derivirana_varijabla naziv="DomainObject.Predmet.Sud.Adresa.Naselje_1">Šibenik</derivirana_varijabla>
  </DomainObject.Predmet.Sud.Adresa.Naselje>
  <DomainObject.Predmet.Sud.Adresa.NaseljeLokativ>
    <izvorni_sadrzaj>Šibeniku</izvorni_sadrzaj>
    <derivirana_varijabla naziv="DomainObject.Predmet.Sud.Adresa.NaseljeLokativ_1">Šibeniku</derivirana_varijabla>
  </DomainObject.Predmet.Sud.Adresa.NaseljeLokativ>
  <DomainObject.Predmet.Sud.Adresa.PostBroj>
    <izvorni_sadrzaj>22000</izvorni_sadrzaj>
    <derivirana_varijabla naziv="DomainObject.Predmet.Sud.Adresa.PostBroj_1">22000</derivirana_varijabla>
  </DomainObject.Predmet.Sud.Adresa.PostBroj>
  <DomainObject.Predmet.Sud.Adresa.UlicaIKBR>
    <izvorni_sadrzaj>Stjepana Radića 81</izvorni_sadrzaj>
    <derivirana_varijabla naziv="DomainObject.Predmet.Sud.Adresa.UlicaIKBR_1">Stjepana Radića 81</derivirana_varijabla>
  </DomainObject.Predmet.Sud.Adresa.UlicaIKBR>
  <DomainObject.Predmet.Sud.Naziv>
    <izvorni_sadrzaj>Općinski sud u Šibeniku</izvorni_sadrzaj>
    <derivirana_varijabla naziv="DomainObject.Predmet.Sud.Naziv_1">Općinski sud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 19</izvorni_sadrzaj>
    <derivirana_varijabla naziv="DomainObject.Predmet.TrenutnaLokacijaSpisa.Naziv_1">Referada  19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Šibeniku</izvorni_sadrzaj>
    <derivirana_varijabla naziv="DomainObject.Predmet.TrenutnaLokacijaSpisa.Sud.Naziv_1">Općinski sud u Šibeniku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7</izvorni_sadrzaj>
    <derivirana_varijabla naziv="DomainObject.Predmet.UstrojstvenaJedinicaVodi.Prostorija.Oznaka_1">7</derivirana_varijabla>
  </DomainObject.Predmet.UstrojstvenaJedinicaVodi.Prostorija.Oznaka>
  <DomainObject.Predmet.UstrojstvenaJedinicaVodi.Sud.Naziv>
    <izvorni_sadrzaj>Općinski sud u Šibeniku</izvorni_sadrzaj>
    <derivirana_varijabla naziv="DomainObject.Predmet.UstrojstvenaJedinicaVodi.Sud.Naziv_1">Općinski sud u Šibeniku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Vesna Ćosić</izvorni_sadrzaj>
    <derivirana_varijabla naziv="DomainObject.Predmet.Zapisnicar_1">Vesna Ćosić</derivirana_varijabla>
  </DomainObject.Predmet.Zapisnicar>
  <DomainObject.Predmet.StrankaListFormated>
    <izvorni_sadrzaj>
      <item>Tina Vulinović</item>
    </izvorni_sadrzaj>
    <derivirana_varijabla naziv="DomainObject.Predmet.StrankaListFormated_1">
      <item>Tina Vulinović</item>
    </derivirana_varijabla>
  </DomainObject.Predmet.StrankaListFormated>
  <DomainObject.Predmet.StrankaListFormatedOIB>
    <izvorni_sadrzaj>
      <item>Tina Vulinović, OIB 06529399081</item>
    </izvorni_sadrzaj>
    <derivirana_varijabla naziv="DomainObject.Predmet.StrankaListFormatedOIB_1">
      <item>Tina Vulinović, OIB 06529399081</item>
    </derivirana_varijabla>
  </DomainObject.Predmet.StrankaListFormatedOIB>
  <DomainObject.Predmet.StrankaListFormatedWithAdress>
    <izvorni_sadrzaj>
      <item>Tina Vulinović, Prve primorske čete 44c, 22211 Vodice</item>
    </izvorni_sadrzaj>
    <derivirana_varijabla naziv="DomainObject.Predmet.StrankaListFormatedWithAdress_1">
      <item>Tina Vulinović, Prve primorske čete 44c, 22211 Vodice</item>
    </derivirana_varijabla>
  </DomainObject.Predmet.StrankaListFormatedWithAdress>
  <DomainObject.Predmet.StrankaListFormatedWithAdressOIB>
    <izvorni_sadrzaj>
      <item>Tina Vulinović, OIB 06529399081, Prve primorske čete 44c, 22211 Vodice</item>
    </izvorni_sadrzaj>
    <derivirana_varijabla naziv="DomainObject.Predmet.StrankaListFormatedWithAdressOIB_1">
      <item>Tina Vulinović, OIB 06529399081, Prve primorske čete 44c, 22211 Vodice</item>
    </derivirana_varijabla>
  </DomainObject.Predmet.StrankaListFormatedWithAdressOIB>
  <DomainObject.Predmet.StrankaListNazivFormated>
    <izvorni_sadrzaj>
      <item>Tina Vulinović</item>
    </izvorni_sadrzaj>
    <derivirana_varijabla naziv="DomainObject.Predmet.StrankaListNazivFormated_1">
      <item>Tina Vulinović</item>
    </derivirana_varijabla>
  </DomainObject.Predmet.StrankaListNazivFormated>
  <DomainObject.Predmet.StrankaListNazivFormatedOIB>
    <izvorni_sadrzaj>
      <item>Tina Vulinović, OIB 06529399081</item>
    </izvorni_sadrzaj>
    <derivirana_varijabla naziv="DomainObject.Predmet.StrankaListNazivFormatedOIB_1">
      <item>Tina Vulinović, OIB 06529399081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Šibeniku</izvorni_sadrzaj>
    <derivirana_varijabla naziv="DomainObject.Predmet.Sud.Parent.Naziv_1">Županijski sud u Šibeniku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Tina Vulinović</izvorni_sadrzaj>
    <derivirana_varijabla naziv="DomainObject.Predmet.StrankaIDrugi_1">Tina Vulinović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Tina Vulinović, OIB 06529399081, Prve primorske čete 44c, 22211 Vodice</izvorni_sadrzaj>
    <derivirana_varijabla naziv="DomainObject.Predmet.StrankaIDrugiAdressOIB_1">Tina Vulinović, OIB 06529399081, Prve primorske čete 44c, 22211 Vodice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prosinca 2016.</izvorni_sadrzaj>
    <derivirana_varijabla naziv="DomainObject.Predmet.OdlukaRjesenje.DatumDonosenjaOdluke_1">19. prosinca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Sp-3/2016-7</izvorni_sadrzaj>
    <derivirana_varijabla naziv="DomainObject.Predmet.OdlukaRjesenje.Oznaka_1">Sp-3/2016-7</derivirana_varijabla>
  </DomainObject.Predmet.OdlukaRjesenje.Oznaka>
  <DomainObject.Predmet.SudioniciListNaziv>
    <izvorni_sadrzaj>
      <item>Tina Vulinović</item>
    </izvorni_sadrzaj>
    <derivirana_varijabla naziv="DomainObject.Predmet.SudioniciListNaziv_1">
      <item>Tina Vulinović</item>
    </derivirana_varijabla>
  </DomainObject.Predmet.SudioniciListNaziv>
  <DomainObject.Predmet.SudioniciListAdressOIB>
    <izvorni_sadrzaj>
      <item>Tina Vulinović, OIB 06529399081, Prve primorske čete 44c,22211 Vodice</item>
    </izvorni_sadrzaj>
    <derivirana_varijabla naziv="DomainObject.Predmet.SudioniciListAdressOIB_1">
      <item>Tina Vulinović, OIB 06529399081, Prve primorske čete 44c,22211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06529399081</item>
    </izvorni_sadrzaj>
    <derivirana_varijabla naziv="DomainObject.Predmet.SudioniciListNazivOIB_1">
      <item>, OIB 06529399081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1323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2017-03-17T09:32:00Z</dcterms:created>
  <dc:creator>Trgovacki sud u Sibeniku</dc:creator>
  <cp:lastModifiedBy>Ana Kević Brakus</cp:lastModifiedBy>
  <cp:lastPrinted>2017-03-17T09:35:00Z</cp:lastPrinted>
  <dcterms:modified xmlns:xsi="http://www.w3.org/2001/XMLSchema-instance" xsi:type="dcterms:W3CDTF">2017-03-17T09:35:00Z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