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ac39" w14:paraId="066ac39" w:rsidRDefault="008A32D6" w:rsidP="008A32D6" w:rsidR="008A32D6" w:rsidRPr="008A32D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A32D6">
        <w:rPr>
          <w:b/>
        </w:rPr>
        <w:t>1</w:t>
      </w:r>
      <w:r>
        <w:rPr>
          <w:b/>
        </w:rPr>
        <w:t>.</w:t>
      </w:r>
      <w:r w:rsidRPr="008A32D6">
        <w:rPr>
          <w:b/>
        </w:rPr>
        <w:t>St-</w:t>
      </w:r>
      <w:r w:rsidR="00626AB9">
        <w:rPr>
          <w:b/>
        </w:rPr>
        <w:t>433</w:t>
      </w:r>
      <w:r w:rsidRPr="008A32D6">
        <w:rPr>
          <w:b/>
        </w:rPr>
        <w:t>/2015</w:t>
      </w:r>
    </w:p>
    <w:p w:rsidRDefault="008A32D6" w:rsidP="008A32D6" w:rsidR="008A32D6"/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/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626AB9">
        <w:t xml:space="preserve"> LEADER'S  d.o.o. Split</w:t>
      </w:r>
      <w:r>
        <w:t>,</w:t>
      </w:r>
      <w:r w:rsidR="00626AB9">
        <w:t xml:space="preserve"> Spinčićeva 12,OIB: </w:t>
      </w:r>
      <w:r w:rsidR="00626AB9" w:rsidRPr="00626AB9">
        <w:t>16157433135</w:t>
      </w:r>
      <w:r w:rsidR="00626AB9">
        <w:t>,</w:t>
      </w:r>
      <w:r>
        <w:t xml:space="preserve"> dana  </w:t>
      </w:r>
      <w:r w:rsidR="00626AB9">
        <w:t>20</w:t>
      </w:r>
      <w:r>
        <w:t>. travnja  2016. godine</w:t>
      </w:r>
    </w:p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626AB9" w:rsidR="008A32D6">
      <w:pPr>
        <w:ind w:firstLine="708"/>
      </w:pPr>
      <w:r>
        <w:t xml:space="preserve">Odbacuje se zahtjev Financijske agencije za provedbu skraćenog stečajnog postupka nad dužnikom </w:t>
      </w:r>
      <w:r w:rsidR="00626AB9">
        <w:t xml:space="preserve">LEADER'S  d.o.o. Split, Spinčićeva 12,OIB: </w:t>
      </w:r>
      <w:r w:rsidR="00626AB9" w:rsidRPr="00626AB9">
        <w:t>16157433135</w:t>
      </w:r>
      <w:r w:rsidR="00626AB9">
        <w:t>.</w:t>
      </w:r>
    </w:p>
    <w:p w:rsidRDefault="00626AB9" w:rsidP="00626AB9" w:rsidR="00626AB9">
      <w:pPr>
        <w:ind w:firstLine="708"/>
      </w:pP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>Financijska agencija, Regionalni centar Split podnijela je ovom sudu 2</w:t>
      </w:r>
      <w:r w:rsidR="00626AB9">
        <w:t>3</w:t>
      </w:r>
      <w:r>
        <w:t>.09.2015. god. zahtjev za provedbu skraćenog stečajnog postupka nad dužnikom</w:t>
      </w:r>
      <w:r w:rsidR="00626AB9">
        <w:t xml:space="preserve"> LEADER'S  d.o.o. Split, Spinčićeva 12</w:t>
      </w:r>
      <w:r>
        <w:t xml:space="preserve"> , a koji zahtjev je podnesen na temelju odredbe čl. 444. st. 1. Stečajnog zakona (Narodne novine broj 71/15, dalje SZ).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Provjerom u stečajnoj pisarnici ovog suda utvrđeno je da je u odnosu na navedenog dužnika već podnesen prijedlog  </w:t>
      </w:r>
      <w:r w:rsidR="00626AB9">
        <w:t>HANSA FLEX CROATIA d.o.o. Zagreb</w:t>
      </w:r>
      <w:r>
        <w:t xml:space="preserve"> za otvaranje stečajnog postupka </w:t>
      </w:r>
      <w:r w:rsidR="00626AB9">
        <w:t xml:space="preserve"> nad dužnikom</w:t>
      </w:r>
      <w:r w:rsidR="00626AB9" w:rsidRPr="00626AB9">
        <w:t xml:space="preserve"> </w:t>
      </w:r>
      <w:r w:rsidR="00626AB9">
        <w:t xml:space="preserve">LEADER'S  d.o.o. Split,  </w:t>
      </w:r>
      <w:r>
        <w:t>koji se kod ovog suda vodi pod brojem 4.St-</w:t>
      </w:r>
      <w:r w:rsidR="00626AB9">
        <w:t>125</w:t>
      </w:r>
      <w:r>
        <w:t>/2015.</w:t>
      </w:r>
    </w:p>
    <w:p w:rsidRDefault="008A32D6" w:rsidP="008A32D6" w:rsidR="008A32D6"/>
    <w:p w:rsidRDefault="008A32D6" w:rsidP="008A32D6" w:rsidR="008A32D6">
      <w:pPr>
        <w:ind w:firstLine="708"/>
      </w:pPr>
      <w:r>
        <w:t>Kako je dakle već podnesen zahtjev za provođenje stečajnog postupka nad dužnikom</w:t>
      </w:r>
      <w:r w:rsidR="00626AB9">
        <w:t xml:space="preserve"> </w:t>
      </w:r>
      <w:r>
        <w:t>,</w:t>
      </w:r>
      <w:r w:rsidR="00626AB9" w:rsidRPr="00626AB9">
        <w:t xml:space="preserve"> </w:t>
      </w:r>
      <w:r w:rsidR="00626AB9">
        <w:t>LEADER'S  d.o.o. Split ,</w:t>
      </w:r>
      <w:r>
        <w:t xml:space="preserve">zahtjev Financijske agencije u ovom predmetu je  na temelju odredbe čl. 428. SZ-a trebalo odbaciti.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8A32D6" w:rsidR="008A32D6">
      <w:pPr>
        <w:ind w:firstLine="708" w:left="1416"/>
      </w:pPr>
      <w:r>
        <w:t xml:space="preserve">U Splitu, </w:t>
      </w:r>
      <w:r w:rsidR="00626AB9">
        <w:t>20</w:t>
      </w:r>
      <w:r>
        <w:t>. travnja  2016. godine.</w:t>
      </w:r>
    </w:p>
    <w:p w:rsidRDefault="008A32D6" w:rsidP="008A32D6" w:rsidR="008A32D6">
      <w:r>
        <w:t xml:space="preserve"> 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8A32D6" w:rsidR="008A32D6">
      <w:pPr>
        <w:ind w:left="6372"/>
      </w:pPr>
      <w:r>
        <w:t xml:space="preserve">Velimir Vuković </w:t>
      </w:r>
    </w:p>
    <w:p w:rsidRDefault="008A32D6" w:rsidP="008A32D6" w:rsidR="008A32D6"/>
    <w:p w:rsidRDefault="008A32D6" w:rsidP="008A32D6" w:rsidR="008A32D6"/>
    <w:p w:rsidRDefault="00626AB9" w:rsidP="008A32D6" w:rsidR="00626AB9"/>
    <w:p w:rsidRDefault="008A32D6" w:rsidP="008A32D6" w:rsidR="008A32D6">
      <w:r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9D553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454D6B"/>
    <w:rsid w:val="00543C6E"/>
    <w:rsid w:val="0055047E"/>
    <w:rsid w:val="005F20F8"/>
    <w:rsid w:val="00626AB9"/>
    <w:rsid w:val="008A32D6"/>
    <w:rsid w:val="009D5531"/>
    <w:rsid w:val="00AB6E49"/>
    <w:rsid w:val="00AC09D9"/>
    <w:rsid w:val="00B01348"/>
    <w:rsid w:val="00B874FD"/>
    <w:rsid w:val="00DC5101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LEADER' S, d.o.o. za trgovinu, turizam i ugostiteljstvo</izvorni_sadrzaj>
    <derivirana_varijabla naziv="DomainObject.Predmet.ProtustrankaFormated_1">  LEADER' S, d.o.o. za trgovinu, turizam i ugostiteljstvo</derivirana_varijabla>
  </DomainObject.Predmet.ProtustrankaFormated>
  <DomainObject.Predmet.ProtustrankaFormatedOIB>
    <izvorni_sadrzaj>  LEADER' S, d.o.o. za trgovinu, turizam i ugostiteljstvo, OIB 16157433135</izvorni_sadrzaj>
    <derivirana_varijabla naziv="DomainObject.Predmet.ProtustrankaFormatedOIB_1">  LEADER' S, d.o.o. za trgovinu, turizam i ugostiteljstvo, OIB 16157433135</derivirana_varijabla>
  </DomainObject.Predmet.ProtustrankaFormatedOIB>
  <DomainObject.Predmet.ProtustrankaFormatedWithAdress>
    <izvorni_sadrzaj> LEADER' S, d.o.o. za trgovinu, turizam i ugostiteljstvo, Spinčićeva 12, 21000 Split</izvorni_sadrzaj>
    <derivirana_varijabla naziv="DomainObject.Predmet.ProtustrankaFormatedWithAdress_1"> LEADER' S, d.o.o. za trgovinu, turizam i ugostiteljstvo, Spinčićeva 12, 21000 Split</derivirana_varijabla>
  </DomainObject.Predmet.ProtustrankaFormatedWithAdress>
  <DomainObject.Predmet.ProtustrankaFormatedWithAdressOIB>
    <izvorni_sadrzaj> LEADER' S, d.o.o. za trgovinu, turizam i ugostiteljstvo, OIB 16157433135, Spinčićeva 12, 21000 Split</izvorni_sadrzaj>
    <derivirana_varijabla naziv="DomainObject.Predmet.ProtustrankaFormatedWithAdressOIB_1"> LEADER' S, d.o.o. za trgovinu, turizam i ugostiteljstvo, OIB 16157433135, Spinčićeva 12, 21000 Split</derivirana_varijabla>
  </DomainObject.Predmet.ProtustrankaFormatedWithAdressOIB>
  <DomainObject.Predmet.ProtustrankaWithAdress>
    <izvorni_sadrzaj>LEADER' S, d.o.o. za trgovinu, turizam i ugostiteljstvo Spinčićeva 12, 21000 Split</izvorni_sadrzaj>
    <derivirana_varijabla naziv="DomainObject.Predmet.ProtustrankaWithAdress_1">LEADER' S, d.o.o. za trgovinu, turizam i ugostiteljstvo Spinčićeva 12, 21000 Split</derivirana_varijabla>
  </DomainObject.Predmet.ProtustrankaWithAdress>
  <DomainObject.Predmet.ProtustrankaWithAdressOIB>
    <izvorni_sadrzaj>LEADER' S, d.o.o. za trgovinu, turizam i ugostiteljstvo, OIB 16157433135, Spinčićeva 12, 21000 Split</izvorni_sadrzaj>
    <derivirana_varijabla naziv="DomainObject.Predmet.ProtustrankaWithAdressOIB_1">LEADER' S, d.o.o. za trgovinu, turizam i ugostiteljstvo, OIB 16157433135, Spinčićeva 12, 21000 Split</derivirana_varijabla>
  </DomainObject.Predmet.ProtustrankaWithAdressOIB>
  <DomainObject.Predmet.ProtustrankaNazivFormated>
    <izvorni_sadrzaj>LEADER' S, d.o.o. za trgovinu, turizam i ugostiteljstvo</izvorni_sadrzaj>
    <derivirana_varijabla naziv="DomainObject.Predmet.ProtustrankaNazivFormated_1">LEADER' S, d.o.o. za trgovinu, turizam i ugostiteljstvo</derivirana_varijabla>
  </DomainObject.Predmet.ProtustrankaNazivFormated>
  <DomainObject.Predmet.ProtustrankaNazivFormatedOIB>
    <izvorni_sadrzaj>LEADER' S, d.o.o. za trgovinu, turizam i ugostiteljstvo, OIB 16157433135</izvorni_sadrzaj>
    <derivirana_varijabla naziv="DomainObject.Predmet.ProtustrankaNazivFormatedOIB_1">LEADER' S, d.o.o. za trgovinu, turizam i ugostiteljstvo, OIB 16157433135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10362226.77</izvorni_sadrzaj>
    <derivirana_varijabla naziv="DomainObject.Predmet.TrenutnaVrijednost_1">10362226.77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LEADER' S, d.o.o. za trgovinu, turizam i ugostiteljstvo</item>
    </izvorni_sadrzaj>
    <derivirana_varijabla naziv="DomainObject.Predmet.ProtuStrankaListFormated_1">
      <item>LEADER' S, d.o.o. za trgovinu, turizam i ugostiteljstvo</item>
    </derivirana_varijabla>
  </DomainObject.Predmet.ProtuStrankaListFormated>
  <DomainObject.Predmet.ProtuStrankaListFormatedOIB>
    <izvorni_sadrzaj>
      <item>LEADER' S, d.o.o. za trgovinu, turizam i ugostiteljstvo, OIB 16157433135</item>
    </izvorni_sadrzaj>
    <derivirana_varijabla naziv="DomainObject.Predmet.ProtuStrankaListFormatedOIB_1">
      <item>LEADER' S, d.o.o. za trgovinu, turizam i ugostiteljstvo, OIB 16157433135</item>
    </derivirana_varijabla>
  </DomainObject.Predmet.ProtuStrankaListFormatedOIB>
  <DomainObject.Predmet.ProtuStrankaListFormatedWithAdress>
    <izvorni_sadrzaj>
      <item>LEADER' S, d.o.o. za trgovinu, turizam i ugostiteljstvo, Spinčićeva 12, 21000 Split</item>
    </izvorni_sadrzaj>
    <derivirana_varijabla naziv="DomainObject.Predmet.ProtuStrankaListFormatedWithAdress_1">
      <item>LEADER' S, d.o.o. za trgovinu, turizam i ugostiteljstvo, Spinčićeva 12, 21000 Split</item>
    </derivirana_varijabla>
  </DomainObject.Predmet.ProtuStrankaListFormatedWithAdress>
  <DomainObject.Predmet.ProtuStrankaListFormatedWithAdressOIB>
    <izvorni_sadrzaj>
      <item>LEADER' S, d.o.o. za trgovinu, turizam i ugostiteljstvo, OIB 16157433135, Spinčićeva 12, 21000 Split</item>
    </izvorni_sadrzaj>
    <derivirana_varijabla naziv="DomainObject.Predmet.ProtuStrankaListFormatedWithAdressOIB_1">
      <item>LEADER' S, d.o.o. za trgovinu, turizam i ugostiteljstvo, OIB 16157433135, Spinčićeva 12, 21000 Split</item>
    </derivirana_varijabla>
  </DomainObject.Predmet.ProtuStrankaListFormatedWithAdressOIB>
  <DomainObject.Predmet.ProtuStrankaListNazivFormated>
    <izvorni_sadrzaj>
      <item>LEADER' S, d.o.o. za trgovinu, turizam i ugostiteljstvo</item>
    </izvorni_sadrzaj>
    <derivirana_varijabla naziv="DomainObject.Predmet.ProtuStrankaListNazivFormated_1">
      <item>LEADER' S, d.o.o. za trgovinu, turizam i ugostiteljstvo</item>
    </derivirana_varijabla>
  </DomainObject.Predmet.ProtuStrankaListNazivFormated>
  <DomainObject.Predmet.ProtuStrankaListNazivFormatedOIB>
    <izvorni_sadrzaj>
      <item>LEADER' S, d.o.o. za trgovinu, turizam i ugostiteljstvo, OIB 16157433135</item>
    </izvorni_sadrzaj>
    <derivirana_varijabla naziv="DomainObject.Predmet.ProtuStrankaListNazivFormatedOIB_1">
      <item>LEADER' S, d.o.o. za trgovinu, turizam i ugostiteljstvo, OIB 16157433135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LEADER' S, d.o.o. za trgovinu, turizam i ugostiteljstvo</izvorni_sadrzaj>
    <derivirana_varijabla naziv="DomainObject.Predmet.ProtustrankaIDrugi_1">LEADER' S,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LEADER' S, d.o.o. za trgovinu, turizam i ugostiteljstvo, OIB 16157433135, Spinčićeva 12, 21000 Split</izvorni_sadrzaj>
    <derivirana_varijabla naziv="DomainObject.Predmet.ProtustrankaIDrugiAdressOIB_1">LEADER' S, d.o.o. za trgovinu, turizam i ugostiteljstvo, OIB 16157433135,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LEADER' S, d.o.o. za trgovinu, turizam i ugostiteljstvo</item>
    </izvorni_sadrzaj>
    <derivirana_varijabla naziv="DomainObject.Predmet.SudioniciListNaziv_1">
      <item>FINANCIJSKA AGENCIJA, RC SPLIT</item>
      <item>LEADER' S, d.o.o. za trgovinu, turizam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LEADER' S, d.o.o. za trgovinu, turizam i ugostiteljstvo, OIB 16157433135, Spinčićeva 12,21000 Split</item>
    </izvorni_sadrzaj>
    <derivirana_varijabla naziv="DomainObject.Predmet.SudioniciListAdressOIB_1">
      <item>FINANCIJSKA AGENCIJA, RC SPLIT, OIB 85821130368, Mažuranićevo šetalište 24 b,21000 Split</item>
      <item>LEADER' S, d.o.o. za trgovinu, turizam i ugostiteljstvo, OIB 16157433135,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16157433135</item>
    </izvorni_sadrzaj>
    <derivirana_varijabla naziv="DomainObject.Predmet.SudioniciListNazivOIB_1">
      <item>, OIB 85821130368</item>
      <item>, OIB 16157433135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1571</properties:Characters>
  <properties:Lines>62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2016-04-20T12:24:00Z</cp:lastPrinted>
  <dcterms:modified xmlns:xsi="http://www.w3.org/2001/XMLSchema-instance" xsi:type="dcterms:W3CDTF">2016-04-20T12:26:00Z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