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873d" w14:paraId="129873d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F83C1C" w:rsidR="00666C4B" w:rsidRPr="00F83C1C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213CEE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 p</w:t>
      </w:r>
      <w:r w:rsidR="00EF04AA">
        <w:rPr>
          <w:rFonts w:cs="Times New Roman"/>
        </w:rPr>
        <w:t>ovodom prijedloga predlagatelja</w:t>
      </w:r>
      <w:r w:rsidR="007410CE">
        <w:rPr>
          <w:rFonts w:cs="Times New Roman"/>
        </w:rPr>
        <w:t xml:space="preserve"> Financijske agencije, Regionalni centar Zagreb, Podružnica Varaždin, </w:t>
      </w:r>
      <w:r w:rsidR="00EF04AA" w:rsidRPr="00BA0147">
        <w:rPr>
          <w:rFonts w:cs="Times New Roman"/>
        </w:rPr>
        <w:t>za otvaranje stečajnog postupka nad dužnikom</w:t>
      </w:r>
      <w:r w:rsidR="007D0186">
        <w:t xml:space="preserve"> </w:t>
      </w:r>
      <w:r w:rsidR="007D0186">
        <w:rPr>
          <w:rFonts w:cs="Times New Roman"/>
        </w:rPr>
        <w:t>F.A.I.T. KOŽIĆ d.o.o. Breznički Hum, Breznički Hum 3, OIB: 74812698137</w:t>
      </w:r>
      <w:r w:rsidR="007D0186">
        <w:t>, 7</w:t>
      </w:r>
      <w:r w:rsidR="007A09E8">
        <w:t xml:space="preserve">. lipnja </w:t>
      </w:r>
      <w:r w:rsidR="00F83C1C">
        <w:rPr>
          <w:rFonts w:cs="Times New Roman"/>
        </w:rPr>
        <w:t>2017.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7D0186">
        <w:t xml:space="preserve"> </w:t>
      </w:r>
      <w:r w:rsidR="007D0186">
        <w:rPr>
          <w:rFonts w:cs="Times New Roman"/>
        </w:rPr>
        <w:t>F.A.I.T. KOŽIĆ d.o.o. Breznički Hum, Breznički Hum 3, OIB: 74812698137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7D0186">
        <w:t>1126/16</w:t>
      </w:r>
      <w:r>
        <w:t>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A61381" w:rsidP="005F7221" w:rsidR="00A61381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213CEE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A61381" w:rsidP="00EF04AA" w:rsidR="00A61381">
      <w:pPr>
        <w:jc w:val="both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7D0186">
        <w:rPr>
          <w:rFonts w:cs="Times New Roman"/>
        </w:rPr>
        <w:t>7</w:t>
      </w:r>
      <w:r w:rsidR="007A09E8">
        <w:rPr>
          <w:rFonts w:cs="Times New Roman"/>
        </w:rPr>
        <w:t>. lipnja</w:t>
      </w:r>
      <w:r w:rsidR="00F83C1C">
        <w:rPr>
          <w:rFonts w:cs="Times New Roman"/>
        </w:rPr>
        <w:t xml:space="preserve"> 2017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657482">
        <w:rPr>
          <w:rFonts w:cs="Times New Roman"/>
        </w:rPr>
        <w:t>, v.r.</w:t>
      </w: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5179" w:rsidP="00BA0147" w:rsidR="00F05179">
      <w:r>
        <w:separator/>
      </w:r>
    </w:p>
  </w:endnote>
  <w:endnote w:id="0" w:type="continuationSeparator">
    <w:p w:rsidRDefault="00F05179" w:rsidP="00BA0147" w:rsidR="00F051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5179" w:rsidP="00BA0147" w:rsidR="00F05179">
      <w:r>
        <w:separator/>
      </w:r>
    </w:p>
  </w:footnote>
  <w:footnote w:id="0" w:type="continuationSeparator">
    <w:p w:rsidRDefault="00F05179" w:rsidP="00BA0147" w:rsidR="00F051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61381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</w:t>
    </w:r>
    <w:r w:rsidR="00F04E7C">
      <w:t>-</w:t>
    </w:r>
    <w:r w:rsidR="007D0186">
      <w:t>1126/16-11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611DE"/>
    <w:rsid w:val="001D0412"/>
    <w:rsid w:val="001D2BCB"/>
    <w:rsid w:val="00213CEE"/>
    <w:rsid w:val="00217753"/>
    <w:rsid w:val="002341FF"/>
    <w:rsid w:val="0027697F"/>
    <w:rsid w:val="002A7120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A09E8"/>
    <w:rsid w:val="007D0186"/>
    <w:rsid w:val="007D470A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4112C"/>
    <w:rsid w:val="00A61381"/>
    <w:rsid w:val="00AC55E9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472E2"/>
    <w:rsid w:val="00E557EB"/>
    <w:rsid w:val="00E717D2"/>
    <w:rsid w:val="00E924AB"/>
    <w:rsid w:val="00EA5506"/>
    <w:rsid w:val="00EC3F7F"/>
    <w:rsid w:val="00EF04AA"/>
    <w:rsid w:val="00EF51DF"/>
    <w:rsid w:val="00F04E7C"/>
    <w:rsid w:val="00F05179"/>
    <w:rsid w:val="00F07400"/>
    <w:rsid w:val="00F100A3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E472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2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2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2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2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E472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2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2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2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2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F.A.I.T. KOŽIĆ d.o.o. za proizvodnju i usluge</izvorni_sadrzaj>
    <derivirana_varijabla naziv="DomainObject.Predmet.ProtustrankaFormated_1">  F.A.I.T. KOŽIĆ d.o.o. za proizvodnju i usluge</derivirana_varijabla>
  </DomainObject.Predmet.ProtustrankaFormated>
  <DomainObject.Predmet.ProtustrankaFormatedOIB>
    <izvorni_sadrzaj>  F.A.I.T. KOŽIĆ d.o.o. za proizvodnju i usluge, OIB 74812698137</izvorni_sadrzaj>
    <derivirana_varijabla naziv="DomainObject.Predmet.ProtustrankaFormatedOIB_1">  F.A.I.T. KOŽIĆ d.o.o. za proizvodnju i usluge, OIB 74812698137</derivirana_varijabla>
  </DomainObject.Predmet.ProtustrankaFormatedOIB>
  <DomainObject.Predmet.ProtustrankaFormatedWithAdress>
    <izvorni_sadrzaj> F.A.I.T. KOŽIĆ d.o.o. za proizvodnju i usluge, Breznički Hum 3, 42225 Hum Breznički</izvorni_sadrzaj>
    <derivirana_varijabla naziv="DomainObject.Predmet.ProtustrankaFormatedWithAdress_1"> F.A.I.T. KOŽIĆ d.o.o. za proizvodnju i usluge, Breznički Hum 3, 42225 Hum Breznički</derivirana_varijabla>
  </DomainObject.Predmet.ProtustrankaFormatedWithAdress>
  <DomainObject.Predmet.ProtustrankaFormatedWithAdressOIB>
    <izvorni_sadrzaj> F.A.I.T. KOŽIĆ d.o.o. za proizvodnju i usluge, OIB 74812698137, Breznički Hum 3, 42225 Hum Breznički</izvorni_sadrzaj>
    <derivirana_varijabla naziv="DomainObject.Predmet.ProtustrankaFormatedWithAdressOIB_1"> F.A.I.T. KOŽIĆ d.o.o. za proizvodnju i usluge, OIB 74812698137, Breznički Hum 3, 42225 Hum Breznički</derivirana_varijabla>
  </DomainObject.Predmet.ProtustrankaFormatedWithAdressOIB>
  <DomainObject.Predmet.ProtustrankaWithAdress>
    <izvorni_sadrzaj>F.A.I.T. KOŽIĆ d.o.o. za proizvodnju i usluge Breznički Hum 3, 42225 Hum Breznički</izvorni_sadrzaj>
    <derivirana_varijabla naziv="DomainObject.Predmet.ProtustrankaWithAdress_1">F.A.I.T. KOŽIĆ d.o.o. za proizvodnju i usluge Breznički Hum 3, 42225 Hum Breznički</derivirana_varijabla>
  </DomainObject.Predmet.ProtustrankaWithAdress>
  <DomainObject.Predmet.ProtustrankaWithAdressOIB>
    <izvorni_sadrzaj>F.A.I.T. KOŽIĆ d.o.o. za proizvodnju i usluge, OIB 74812698137, Breznički Hum 3, 42225 Hum Breznički</izvorni_sadrzaj>
    <derivirana_varijabla naziv="DomainObject.Predmet.ProtustrankaWithAdressOIB_1">F.A.I.T. KOŽIĆ d.o.o. za proizvodnju i usluge, OIB 74812698137, Breznički Hum 3, 42225 Hum Breznički</derivirana_varijabla>
  </DomainObject.Predmet.ProtustrankaWithAdressOIB>
  <DomainObject.Predmet.ProtustrankaNazivFormated>
    <izvorni_sadrzaj>F.A.I.T. KOŽIĆ d.o.o. za proizvodnju i usluge</izvorni_sadrzaj>
    <derivirana_varijabla naziv="DomainObject.Predmet.ProtustrankaNazivFormated_1">F.A.I.T. KOŽIĆ d.o.o. za proizvodnju i usluge</derivirana_varijabla>
  </DomainObject.Predmet.ProtustrankaNazivFormated>
  <DomainObject.Predmet.ProtustrankaNazivFormatedOIB>
    <izvorni_sadrzaj>F.A.I.T. KOŽIĆ d.o.o. za proizvodnju i usluge, OIB 74812698137</izvorni_sadrzaj>
    <derivirana_varijabla naziv="DomainObject.Predmet.ProtustrankaNazivFormatedOIB_1">F.A.I.T. KOŽIĆ d.o.o. za proizvodnju i usluge, OIB 74812698137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17589.18</izvorni_sadrzaj>
    <derivirana_varijabla naziv="DomainObject.Predmet.TrenutnaVrijednost_1">17589.18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F.A.I.T. KOŽIĆ d.o.o. za proizvodnju i usluge</item>
    </izvorni_sadrzaj>
    <derivirana_varijabla naziv="DomainObject.Predmet.ProtuStrankaListFormated_1">
      <item>F.A.I.T. KOŽIĆ d.o.o. za proizvodnju i usluge</item>
    </derivirana_varijabla>
  </DomainObject.Predmet.ProtuStrankaListFormated>
  <DomainObject.Predmet.ProtuStrankaListFormatedOIB>
    <izvorni_sadrzaj>
      <item>F.A.I.T. KOŽIĆ d.o.o. za proizvodnju i usluge, OIB 74812698137</item>
    </izvorni_sadrzaj>
    <derivirana_varijabla naziv="DomainObject.Predmet.ProtuStrankaListFormatedOIB_1">
      <item>F.A.I.T. KOŽIĆ d.o.o. za proizvodnju i usluge, OIB 74812698137</item>
    </derivirana_varijabla>
  </DomainObject.Predmet.ProtuStrankaListFormatedOIB>
  <DomainObject.Predmet.ProtuStrankaListFormatedWithAdress>
    <izvorni_sadrzaj>
      <item>F.A.I.T. KOŽIĆ d.o.o. za proizvodnju i usluge, Breznički Hum 3, 42225 Hum Breznički</item>
    </izvorni_sadrzaj>
    <derivirana_varijabla naziv="DomainObject.Predmet.ProtuStrankaListFormatedWithAdress_1">
      <item>F.A.I.T. KOŽIĆ d.o.o. za proizvodnju i usluge, Breznički Hum 3, 42225 Hum Breznički</item>
    </derivirana_varijabla>
  </DomainObject.Predmet.ProtuStrankaListFormatedWithAdress>
  <DomainObject.Predmet.ProtuStrankaListFormatedWithAdressOIB>
    <izvorni_sadrzaj>
      <item>F.A.I.T. KOŽIĆ d.o.o. za proizvodnju i usluge, OIB 74812698137, Breznički Hum 3, 42225 Hum Breznički</item>
    </izvorni_sadrzaj>
    <derivirana_varijabla naziv="DomainObject.Predmet.ProtuStrankaListFormatedWithAdressOIB_1">
      <item>F.A.I.T. KOŽIĆ d.o.o. za proizvodnju i usluge, OIB 74812698137, Breznički Hum 3, 42225 Hum Breznički</item>
    </derivirana_varijabla>
  </DomainObject.Predmet.ProtuStrankaListFormatedWithAdressOIB>
  <DomainObject.Predmet.ProtuStrankaListNazivFormated>
    <izvorni_sadrzaj>
      <item>F.A.I.T. KOŽIĆ d.o.o. za proizvodnju i usluge</item>
    </izvorni_sadrzaj>
    <derivirana_varijabla naziv="DomainObject.Predmet.ProtuStrankaListNazivFormated_1">
      <item>F.A.I.T. KOŽIĆ d.o.o. za proizvodnju i usluge</item>
    </derivirana_varijabla>
  </DomainObject.Predmet.ProtuStrankaListNazivFormated>
  <DomainObject.Predmet.ProtuStrankaListNazivFormatedOIB>
    <izvorni_sadrzaj>
      <item>F.A.I.T. KOŽIĆ d.o.o. za proizvodnju i usluge, OIB 74812698137</item>
    </izvorni_sadrzaj>
    <derivirana_varijabla naziv="DomainObject.Predmet.ProtuStrankaListNazivFormatedOIB_1">
      <item>F.A.I.T. KOŽIĆ d.o.o. za proizvodnju i usluge, OIB 74812698137</item>
    </derivirana_varijabla>
  </DomainObject.Predmet.ProtuStrankaListNazivFormatedOIB>
  <DomainObject.Predmet.OstaliListFormated>
    <izvorni_sadrzaj>
      <item>Sudski registar</item>
      <item>e-oglasna pošta</item>
      <item>IVAN KOŽIĆ</item>
    </izvorni_sadrzaj>
    <derivirana_varijabla naziv="DomainObject.Predmet.OstaliListFormated_1">
      <item>Sudski registar</item>
      <item>e-oglasna pošta</item>
      <item>IVAN KOŽIĆ</item>
    </derivirana_varijabla>
  </DomainObject.Predmet.OstaliListFormated>
  <DomainObject.Predmet.OstaliListFormatedOIB>
    <izvorni_sadrzaj>
      <item>Sudski registar</item>
      <item>e-oglasna pošta</item>
      <item>IVAN KOŽIĆ, OIB 53198546230</item>
    </izvorni_sadrzaj>
    <derivirana_varijabla naziv="DomainObject.Predmet.OstaliListFormatedOIB_1">
      <item>Sudski registar</item>
      <item>e-oglasna pošta</item>
      <item>IVAN KOŽIĆ, OIB 53198546230</item>
    </derivirana_varijabla>
  </DomainObject.Predmet.OstaliListFormatedOIB>
  <DomainObject.Predmet.OstaliListFormatedWithAdress>
    <izvorni_sadrzaj>
      <item>Sudski registar</item>
      <item>e-oglasna pošta</item>
      <item>IVAN KOŽIĆ</item>
    </izvorni_sadrzaj>
    <derivirana_varijabla naziv="DomainObject.Predmet.OstaliListFormatedWithAdress_1">
      <item>Sudski registar</item>
      <item>e-oglasna pošta</item>
      <item>IVAN KOŽIĆ</item>
    </derivirana_varijabla>
  </DomainObject.Predmet.OstaliListFormatedWithAdress>
  <DomainObject.Predmet.OstaliListFormatedWithAdressOIB>
    <izvorni_sadrzaj>
      <item>Sudski registar</item>
      <item>e-oglasna pošta</item>
      <item>IVAN KOŽIĆ, OIB 53198546230</item>
    </izvorni_sadrzaj>
    <derivirana_varijabla naziv="DomainObject.Predmet.OstaliListFormatedWithAdressOIB_1">
      <item>Sudski registar</item>
      <item>e-oglasna pošta</item>
      <item>IVAN KOŽIĆ, OIB 53198546230</item>
    </derivirana_varijabla>
  </DomainObject.Predmet.OstaliListFormatedWithAdressOIB>
  <DomainObject.Predmet.OstaliListNazivFormated>
    <izvorni_sadrzaj>
      <item>Sudski registar</item>
      <item>e-oglasna pošta</item>
      <item>IVAN KOŽIĆ</item>
    </izvorni_sadrzaj>
    <derivirana_varijabla naziv="DomainObject.Predmet.OstaliListNazivFormated_1">
      <item>Sudski registar</item>
      <item>e-oglasna pošta</item>
      <item>IVAN KOŽIĆ</item>
    </derivirana_varijabla>
  </DomainObject.Predmet.OstaliListNazivFormated>
  <DomainObject.Predmet.OstaliListNazivFormatedOIB>
    <izvorni_sadrzaj>
      <item>Sudski registar</item>
      <item>e-oglasna pošta</item>
      <item>IVAN KOŽIĆ, OIB 53198546230</item>
    </izvorni_sadrzaj>
    <derivirana_varijabla naziv="DomainObject.Predmet.OstaliListNazivFormatedOIB_1">
      <item>Sudski registar</item>
      <item>e-oglasna pošta</item>
      <item>IVAN KOŽIĆ, OIB 53198546230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F.A.I.T. KOŽIĆ d.o.o. za proizvodnju i usluge</izvorni_sadrzaj>
    <derivirana_varijabla naziv="DomainObject.Predmet.ProtustrankaIDrugi_1">F.A.I.T. KOŽIĆ 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F.A.I.T. KOŽIĆ d.o.o. za proizvodnju i usluge, OIB 74812698137, Breznički Hum 3, 42225 Hum Breznički</izvorni_sadrzaj>
    <derivirana_varijabla naziv="DomainObject.Predmet.ProtustrankaIDrugiAdressOIB_1">F.A.I.T. KOŽIĆ d.o.o. za proizvodnju i usluge, OIB 74812698137, Breznički Hum 3, 42225 Hum Breznički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F.A.I.T. KOŽIĆ d.o.o. za proizvodnju i usluge</item>
      <item>Sudski registar</item>
      <item>e-oglasna pošta</item>
      <item>IVAN KOŽIĆ</item>
    </izvorni_sadrzaj>
    <derivirana_varijabla naziv="DomainObject.Predmet.SudioniciListNaziv_1">
      <item>Financijska agencija</item>
      <item>F.A.I.T. KOŽIĆ d.o.o. za proizvodnju i usluge</item>
      <item>Sudski registar</item>
      <item>e-oglasna pošta</item>
      <item>IVAN KOŽIĆ</item>
    </derivirana_varijabla>
  </DomainObject.Predmet.SudioniciListNaziv>
  <DomainObject.Predmet.SudioniciListAdressOIB>
    <izvorni_sadrzaj>
      <item>Financijska agencija, OIB 85821130368, Ulica grada Vukovara 70,10000 Zagreb</item>
      <item>F.A.I.T. KOŽIĆ d.o.o. za proizvodnju i usluge, OIB 74812698137, Breznički Hum 3,42225 Hum Breznički</item>
      <item>Sudski registar</item>
      <item>e-oglasna pošta</item>
      <item>IVAN KOŽIĆ, OIB 53198546230</item>
    </izvorni_sadrzaj>
    <derivirana_varijabla naziv="DomainObject.Predmet.SudioniciListAdressOIB_1">
      <item>Financijska agencija, OIB 85821130368, Ulica grada Vukovara 70,10000 Zagreb</item>
      <item>F.A.I.T. KOŽIĆ d.o.o. za proizvodnju i usluge, OIB 74812698137, Breznički Hum 3,42225 Hum Breznički</item>
      <item>Sudski registar</item>
      <item>e-oglasna pošta</item>
      <item>IVAN KOŽIĆ, OIB 53198546230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74812698137</item>
      <item>, OIB null</item>
      <item>, OIB null</item>
      <item>, OIB 53198546230</item>
    </izvorni_sadrzaj>
    <derivirana_varijabla naziv="DomainObject.Predmet.SudioniciListNazivOIB_1">
      <item>, OIB 85821130368</item>
      <item>, OIB 74812698137</item>
      <item>, OIB null</item>
      <item>, OIB null</item>
      <item>, OIB 53198546230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369B08-0344-4C4B-A54C-97F2ED9789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1421</properties:Characters>
  <properties:Lines>48</properties:Lines>
  <properties:Paragraphs>17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2017-06-07T11:43:00Z</cp:lastPrinted>
  <dcterms:modified xmlns:xsi="http://www.w3.org/2001/XMLSchema-instance" xsi:type="dcterms:W3CDTF">2017-06-07T11:44:00Z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