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9db3" w14:paraId="ddb9db3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BB1220">
        <w:t xml:space="preserve">L. PERICA </w:t>
      </w:r>
      <w:r w:rsidR="000C7E20">
        <w:t xml:space="preserve"> j.d.o.o. </w:t>
      </w:r>
      <w:r w:rsidR="00BB1220">
        <w:t>Pula</w:t>
      </w:r>
      <w:r w:rsidR="000C7E20">
        <w:t xml:space="preserve">, </w:t>
      </w:r>
      <w:r w:rsidR="00BB1220">
        <w:t>Japodska 1 A</w:t>
      </w:r>
      <w:r w:rsidR="000C7E20">
        <w:t xml:space="preserve">, OIB: </w:t>
      </w:r>
      <w:r w:rsidR="00BB1220" w:rsidRPr="00BB1220">
        <w:t>52811896966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B1220">
        <w:t xml:space="preserve">L. PERICA  j.d.o.o. Pula, Japodska 1 A, OIB: </w:t>
      </w:r>
      <w:r w:rsidR="00BB1220" w:rsidRPr="00BB1220">
        <w:t>52811896966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C66F89">
        <w:rPr>
          <w:b/>
          <w:lang w:val="pl-PL"/>
        </w:rPr>
        <w:t>8</w:t>
      </w:r>
      <w:r w:rsidR="001C3A1D">
        <w:rPr>
          <w:b/>
          <w:lang w:val="pl-PL"/>
        </w:rPr>
        <w:t>,</w:t>
      </w:r>
      <w:r w:rsidR="00BB1220">
        <w:rPr>
          <w:b/>
          <w:lang w:val="pl-PL"/>
        </w:rPr>
        <w:t>50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BB1220">
        <w:t xml:space="preserve">L. PERICA  j.d.o.o. Pula, Japodska 1 A, OIB: </w:t>
      </w:r>
      <w:r w:rsidR="00BB1220" w:rsidRPr="00BB1220">
        <w:t>52811896966</w:t>
      </w:r>
      <w:r w:rsidR="00EF1FA0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E94A2F">
        <w:rPr>
          <w:lang w:val="sv-SE"/>
        </w:rPr>
        <w:t>Petar Lovrić, Pula, Japodska 1 A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E94A2F">
        <w:rPr>
          <w:lang w:val="sv-SE"/>
        </w:rPr>
        <w:t>Petar Lovrić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E94A2F">
        <w:rPr>
          <w:lang w:val="sv-SE"/>
        </w:rPr>
        <w:t>Petri Lovriću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C706B4">
        <w:rPr>
          <w:lang w:val="sv-SE"/>
        </w:rPr>
        <w:t xml:space="preserve">STP </w:t>
      </w:r>
      <w:r w:rsidR="00E94A2F">
        <w:rPr>
          <w:lang w:val="sv-SE"/>
        </w:rPr>
        <w:t>EUROPULA H133 Pula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95253">
        <w:t>30</w:t>
      </w:r>
      <w:r w:rsidR="003E00AF">
        <w:t xml:space="preserve">. </w:t>
      </w:r>
      <w:r w:rsidR="00B95253">
        <w:t>kolovoza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9B30AF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BB1220">
        <w:t xml:space="preserve">L. PERICA  j.d.o.o. Pula, Japodska 1 A,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E94A2F">
        <w:rPr>
          <w:lang w:val="sv-SE"/>
        </w:rPr>
        <w:t>Petar Lovrić, Pula, Japodska 1 A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BD0098">
        <w:rPr>
          <w:lang w:val="sv-SE"/>
        </w:rPr>
        <w:t xml:space="preserve">STP </w:t>
      </w:r>
      <w:r w:rsidR="00E94A2F">
        <w:rPr>
          <w:lang w:val="sv-SE"/>
        </w:rPr>
        <w:t>STP EUROPULA H133 Pula, Industrijska 15c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1FA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BB1220">
      <w:t>Posl. broj: 4 St-187/2018-4</w:t>
    </w:r>
  </w:p>
  <w:p w:rsidRDefault="000A21F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BB1220">
      <w:t>187</w:t>
    </w:r>
    <w:r w:rsidR="003D03DF">
      <w:t>/2018-</w:t>
    </w:r>
    <w:r w:rsidR="006723C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21FA"/>
    <w:rsid w:val="000A7AEE"/>
    <w:rsid w:val="000C3E82"/>
    <w:rsid w:val="000C7E20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723C4"/>
    <w:rsid w:val="006953E8"/>
    <w:rsid w:val="006B61E6"/>
    <w:rsid w:val="006B7430"/>
    <w:rsid w:val="006E5CD3"/>
    <w:rsid w:val="006F740D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489C"/>
    <w:rsid w:val="009477AC"/>
    <w:rsid w:val="009533B5"/>
    <w:rsid w:val="00957A6F"/>
    <w:rsid w:val="00985388"/>
    <w:rsid w:val="00996153"/>
    <w:rsid w:val="009A76DB"/>
    <w:rsid w:val="009B30AF"/>
    <w:rsid w:val="00A0153D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95253"/>
    <w:rsid w:val="00BB1220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26397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1F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1F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1F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1F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1F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1F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1F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1F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PERICA j.d.o.o. PULA zastupanog po punomoćniku Petar Lovrić</izvorni_sadrzaj>
    <derivirana_varijabla naziv="DomainObject.Predmet.ProtustrankaFormated_1">  L. PERICA j.d.o.o. PULA zastupanog po punomoćniku Petar Lovrić</derivirana_varijabla>
  </DomainObject.Predmet.ProtustrankaFormated>
  <DomainObject.Predmet.ProtustrankaFormatedOIB>
    <izvorni_sadrzaj>  L. PERICA j.d.o.o. PULA, OIB 52811896966 zastupanog po punomoćniku Petar Lovrić</izvorni_sadrzaj>
    <derivirana_varijabla naziv="DomainObject.Predmet.ProtustrankaFormatedOIB_1">  L. PERICA j.d.o.o. PULA, OIB 52811896966 zastupanog po punomoćniku Petar Lovrić</derivirana_varijabla>
  </DomainObject.Predmet.ProtustrankaFormatedOIB>
  <DomainObject.Predmet.ProtustrankaFormatedWithAdress>
    <izvorni_sadrzaj> L. PERICA j.d.o.o. PULA, Japodska 1 A, 52100 Pula zastupanog po punomoćniku Petar Lovrić</izvorni_sadrzaj>
    <derivirana_varijabla naziv="DomainObject.Predmet.ProtustrankaFormatedWithAdress_1"> L. PERICA j.d.o.o. PULA, Japodska 1 A, 52100 Pula zastupanog po punomoćniku Petar Lovrić</derivirana_varijabla>
  </DomainObject.Predmet.ProtustrankaFormatedWithAdress>
  <DomainObject.Predmet.ProtustrankaFormatedWithAdressOIB>
    <izvorni_sadrzaj> L. PERICA j.d.o.o. PULA, OIB 52811896966, Japodska 1 A, 52100 Pula zastupanog po punomoćniku Petar Lovrić</izvorni_sadrzaj>
    <derivirana_varijabla naziv="DomainObject.Predmet.ProtustrankaFormatedWithAdressOIB_1"> L. PERICA j.d.o.o. PULA, OIB 52811896966, Japodska 1 A, 52100 Pula zastupanog po punomoćniku Petar Lovrić</derivirana_varijabla>
  </DomainObject.Predmet.ProtustrankaFormatedWithAdressOIB>
  <DomainObject.Predmet.ProtustrankaWithAdress>
    <izvorni_sadrzaj>L. PERICA j.d.o.o. PULA Japodska 1 A, 52100 Pula</izvorni_sadrzaj>
    <derivirana_varijabla naziv="DomainObject.Predmet.ProtustrankaWithAdress_1">L. PERICA j.d.o.o. PULA Japodska 1 A, 52100 Pula</derivirana_varijabla>
  </DomainObject.Predmet.ProtustrankaWithAdress>
  <DomainObject.Predmet.ProtustrankaWithAdressOIB>
    <izvorni_sadrzaj>L. PERICA j.d.o.o. PULA, OIB 52811896966, Japodska 1 A, 52100 Pula</izvorni_sadrzaj>
    <derivirana_varijabla naziv="DomainObject.Predmet.ProtustrankaWithAdressOIB_1">L. PERICA j.d.o.o. PULA, OIB 52811896966, Japodska 1 A, 52100 Pula</derivirana_varijabla>
  </DomainObject.Predmet.ProtustrankaWithAdressOIB>
  <DomainObject.Predmet.ProtustrankaNazivFormated>
    <izvorni_sadrzaj>L. PERICA j.d.o.o. PULA</izvorni_sadrzaj>
    <derivirana_varijabla naziv="DomainObject.Predmet.ProtustrankaNazivFormated_1">L. PERICA j.d.o.o. PULA</derivirana_varijabla>
  </DomainObject.Predmet.ProtustrankaNazivFormated>
  <DomainObject.Predmet.ProtustrankaNazivFormatedOIB>
    <izvorni_sadrzaj>L. PERICA j.d.o.o. PULA, OIB 52811896966</izvorni_sadrzaj>
    <derivirana_varijabla naziv="DomainObject.Predmet.ProtustrankaNazivFormatedOIB_1">L. PERICA j.d.o.o. PULA, OIB 52811896966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44629.32</izvorni_sadrzaj>
    <derivirana_varijabla naziv="DomainObject.Predmet.TrenutnaVrijednost_1">44629.32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PERICA j.d.o.o. PULA zastupanog po punomoćniku Petar Lovrić</item>
    </izvorni_sadrzaj>
    <derivirana_varijabla naziv="DomainObject.Predmet.ProtuStrankaListFormated_1">
      <item>L. PERICA j.d.o.o. PULA zastupanog po punomoćniku Petar Lovrić</item>
    </derivirana_varijabla>
  </DomainObject.Predmet.ProtuStrankaListFormated>
  <DomainObject.Predmet.ProtuStrankaListFormatedOIB>
    <izvorni_sadrzaj>
      <item>L. PERICA j.d.o.o. PULA, OIB 52811896966 zastupanog po punomoćniku Petar Lovrić</item>
    </izvorni_sadrzaj>
    <derivirana_varijabla naziv="DomainObject.Predmet.ProtuStrankaListFormatedOIB_1">
      <item>L. PERICA j.d.o.o. PULA, OIB 52811896966 zastupanog po punomoćniku Petar Lovrić</item>
    </derivirana_varijabla>
  </DomainObject.Predmet.ProtuStrankaListFormatedOIB>
  <DomainObject.Predmet.ProtuStrankaListFormatedWithAdress>
    <izvorni_sadrzaj>
      <item>L. PERICA j.d.o.o. PULA, Japodska 1 A, 52100 Pula zastupanog po punomoćniku Petar Lovrić</item>
    </izvorni_sadrzaj>
    <derivirana_varijabla naziv="DomainObject.Predmet.ProtuStrankaListFormatedWithAdress_1">
      <item>L. PERICA j.d.o.o. PULA, Japodska 1 A, 52100 Pula zastupanog po punomoćniku Petar Lovrić</item>
    </derivirana_varijabla>
  </DomainObject.Predmet.ProtuStrankaListFormatedWithAdress>
  <DomainObject.Predmet.ProtuStrankaListFormatedWithAdressOIB>
    <izvorni_sadrzaj>
      <item>L. PERICA j.d.o.o. PULA, OIB 52811896966, Japodska 1 A, 52100 Pula zastupanog po punomoćniku Petar Lovrić</item>
    </izvorni_sadrzaj>
    <derivirana_varijabla naziv="DomainObject.Predmet.ProtuStrankaListFormatedWithAdressOIB_1">
      <item>L. PERICA j.d.o.o. PULA, OIB 52811896966, Japodska 1 A, 52100 Pula zastupanog po punomoćniku Petar Lovrić</item>
    </derivirana_varijabla>
  </DomainObject.Predmet.ProtuStrankaListFormatedWithAdressOIB>
  <DomainObject.Predmet.ProtuStrankaListNazivFormated>
    <izvorni_sadrzaj>
      <item>L. PERICA j.d.o.o. PULA</item>
    </izvorni_sadrzaj>
    <derivirana_varijabla naziv="DomainObject.Predmet.ProtuStrankaListNazivFormated_1">
      <item>L. PERICA j.d.o.o. PULA</item>
    </derivirana_varijabla>
  </DomainObject.Predmet.ProtuStrankaListNazivFormated>
  <DomainObject.Predmet.ProtuStrankaListNazivFormatedOIB>
    <izvorni_sadrzaj>
      <item>L. PERICA j.d.o.o. PULA, OIB 52811896966</item>
    </izvorni_sadrzaj>
    <derivirana_varijabla naziv="DomainObject.Predmet.ProtuStrankaListNazivFormatedOIB_1">
      <item>L. PERICA j.d.o.o. PULA, OIB 52811896966</item>
    </derivirana_varijabla>
  </DomainObject.Predmet.ProtuStrankaListNazivFormatedOIB>
  <DomainObject.Predmet.OstaliListFormated>
    <izvorni_sadrzaj>
      <item>Petar Lovrić punomoćnik sudionika u postupku L. PERICA j.d.o.o. PULA</item>
    </izvorni_sadrzaj>
    <derivirana_varijabla naziv="DomainObject.Predmet.OstaliListFormated_1">
      <item>Petar Lovrić punomoćnik sudionika u postupku L. PERICA j.d.o.o. PULA</item>
    </derivirana_varijabla>
  </DomainObject.Predmet.OstaliListFormated>
  <DomainObject.Predmet.OstaliListFormatedOIB>
    <izvorni_sadrzaj>
      <item>Petar Lovrić, OIB 02146284998 punomoćnik sudionika u postupku L. PERICA j.d.o.o. PULA</item>
    </izvorni_sadrzaj>
    <derivirana_varijabla naziv="DomainObject.Predmet.OstaliListFormatedOIB_1">
      <item>Petar Lovrić, OIB 02146284998 punomoćnik sudionika u postupku L. PERICA j.d.o.o. PULA</item>
    </derivirana_varijabla>
  </DomainObject.Predmet.OstaliListFormatedOIB>
  <DomainObject.Predmet.OstaliListFormatedWithAdress>
    <izvorni_sadrzaj>
      <item>Petar Lovrić, Japodska Ulica 1 A, 52100 Pula punomoćnik sudionika u postupku L. PERICA j.d.o.o. PULA</item>
    </izvorni_sadrzaj>
    <derivirana_varijabla naziv="DomainObject.Predmet.OstaliListFormatedWithAdress_1">
      <item>Petar Lovrić, Japodska Ulica 1 A, 52100 Pula punomoćnik sudionika u postupku L. PERICA j.d.o.o. PULA</item>
    </derivirana_varijabla>
  </DomainObject.Predmet.OstaliListFormatedWithAdress>
  <DomainObject.Predmet.OstaliListFormatedWithAdressOIB>
    <izvorni_sadrzaj>
      <item>Petar Lovrić, OIB 02146284998, Japodska Ulica 1 A, 52100 Pula punomoćnik sudionika u postupku L. PERICA j.d.o.o. PULA</item>
    </izvorni_sadrzaj>
    <derivirana_varijabla naziv="DomainObject.Predmet.OstaliListFormatedWithAdressOIB_1">
      <item>Petar Lovrić, OIB 02146284998, Japodska Ulica 1 A, 52100 Pula punomoćnik sudionika u postupku L. PERICA j.d.o.o. PULA</item>
    </derivirana_varijabla>
  </DomainObject.Predmet.OstaliListFormatedWithAdressOIB>
  <DomainObject.Predmet.OstaliListNazivFormated>
    <izvorni_sadrzaj>
      <item>Petar Lovrić</item>
    </izvorni_sadrzaj>
    <derivirana_varijabla naziv="DomainObject.Predmet.OstaliListNazivFormated_1">
      <item>Petar Lovrić</item>
    </derivirana_varijabla>
  </DomainObject.Predmet.OstaliListNazivFormated>
  <DomainObject.Predmet.OstaliListNazivFormatedOIB>
    <izvorni_sadrzaj>
      <item>Petar Lovrić, OIB 02146284998</item>
    </izvorni_sadrzaj>
    <derivirana_varijabla naziv="DomainObject.Predmet.OstaliListNazivFormatedOIB_1">
      <item>Petar Lovrić, OIB 02146284998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PERICA j.d.o.o. PULA</izvorni_sadrzaj>
    <derivirana_varijabla naziv="DomainObject.Predmet.ProtustrankaIDrugi_1">L. PERICA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L. PERICA j.d.o.o. PULA, OIB 52811896966, Japodska 1 A, 52100 Pula</izvorni_sadrzaj>
    <derivirana_varijabla naziv="DomainObject.Predmet.ProtustrankaIDrugiAdressOIB_1">L. PERICA j.d.o.o. PULA, OIB 52811896966, Japodska 1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PERICA j.d.o.o. PULA</item>
      <item>Petar Lovrić</item>
    </izvorni_sadrzaj>
    <derivirana_varijabla naziv="DomainObject.Predmet.SudioniciListNaziv_1">
      <item>FINANCIJSKA AGENCIJA, RC RIJEKA, PODRUŽNICA PULA, PULA</item>
      <item>L. PERICA j.d.o.o. PULA</item>
      <item>Petar Lovrić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L. PERICA j.d.o.o. PULA, OIB 52811896966, Japodska 1 A,52100 Pula</item>
      <item>Petar Lovrić, OIB 02146284998, Japodska Ulica 1 A,52100 Pula</item>
    </izvorni_sadrzaj>
    <derivirana_varijabla naziv="DomainObject.Predmet.SudioniciListAdressOIB_1">
      <item>FINANCIJSKA AGENCIJA, RC RIJEKA, PODRUŽNICA PULA, PULA, OIB 85821130368, Ulica grada Vukovara 70,10000 Zagreb</item>
      <item>L. PERICA j.d.o.o. PULA, OIB 52811896966, Japodska 1 A,52100 Pula</item>
      <item>Petar Lovrić, OIB 02146284998, Japodska Ulica 1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52811896966</item>
      <item>, OIB 02146284998</item>
    </izvorni_sadrzaj>
    <derivirana_varijabla naziv="DomainObject.Predmet.SudioniciListNazivOIB_1">
      <item>, OIB 85821130368</item>
      <item>, OIB 52811896966</item>
      <item>, OIB 02146284998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AA5719-BB75-48FC-B5B3-ED7223624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2805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2018-08-30T12:21:00Z</dcterms:created>
  <dc:creator>Jasmina Matika</dc:creator>
  <cp:lastModifiedBy>Sanja Prodan</cp:lastModifiedBy>
  <cp:lastPrinted>2018-08-30T12:25:00Z</cp:lastPrinted>
  <dcterms:modified xmlns:xsi="http://www.w3.org/2001/XMLSchema-instance" xsi:type="dcterms:W3CDTF">2018-08-30T12:26:00Z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(St-187-2018-4-prethodni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