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A468E" w14:paraId="2E94D9DF" w:rsidRDefault="00702487" w:rsidP="00236E68" w:rsidR="00CF3B9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3EF1579B" w:rsidRDefault="00236E68" w:rsidP="00236E68" w:rsidR="00236E68" w:rsidRPr="00236E68">
      <w:pPr>
        <w:jc w:val="center"/>
        <w:rPr>
          <w:rFonts w:hAnsi="Times New Roman" w:ascii="Times New Roman"/>
          <w:b/>
          <w:sz w:val="28"/>
        </w:rPr>
      </w:pPr>
    </w:p>
    <w:p w14:textId="466BCCE6" w14:paraId="55E87CA5" w:rsidRDefault="00772633" w:rsidP="00702487" w:rsidR="00702487" w:rsidRPr="00003BA7">
      <w:pPr>
        <w:jc w:val="both"/>
        <w:rPr>
          <w:rFonts w:hAnsi="Times New Roman" w:ascii="Times New Roman"/>
          <w:sz w:val="24"/>
          <w:szCs w:val="24"/>
        </w:rPr>
      </w:pPr>
      <w:r w:rsidRPr="00003BA7">
        <w:rPr>
          <w:rFonts w:hAnsi="Times New Roman" w:ascii="Times New Roman"/>
          <w:sz w:val="24"/>
          <w:szCs w:val="24"/>
        </w:rPr>
        <w:t xml:space="preserve">Trgovački sud u </w:t>
      </w:r>
      <w:r w:rsidR="00CF3B9B" w:rsidRPr="00003BA7">
        <w:rPr>
          <w:rFonts w:hAnsi="Times New Roman" w:ascii="Times New Roman"/>
          <w:sz w:val="24"/>
          <w:szCs w:val="24"/>
        </w:rPr>
        <w:t>Zagrebu</w:t>
      </w:r>
    </w:p>
    <w:p w14:textId="14B15774" w14:paraId="5302A8C5" w:rsidRDefault="00772633" w:rsidP="00702487" w:rsidR="00702487" w:rsidRPr="00003BA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03BA7">
        <w:rPr>
          <w:rFonts w:hAnsi="Times New Roman" w:ascii="Times New Roman"/>
          <w:sz w:val="24"/>
          <w:szCs w:val="24"/>
          <w:lang w:val="pl-PL"/>
        </w:rPr>
        <w:t>St-</w:t>
      </w:r>
      <w:r w:rsidR="00BB19F6">
        <w:rPr>
          <w:rFonts w:hAnsi="Times New Roman" w:ascii="Times New Roman"/>
          <w:sz w:val="24"/>
          <w:szCs w:val="24"/>
          <w:lang w:val="pl-PL"/>
        </w:rPr>
        <w:t>3754/16</w:t>
      </w:r>
    </w:p>
    <w:p w14:textId="77777777" w14:paraId="316FA286" w:rsidRDefault="00BB19F6" w:rsidP="00BB19F6" w:rsidR="00BB19F6" w:rsidRPr="00BB19F6">
      <w:pPr>
        <w:jc w:val="both"/>
        <w:rPr>
          <w:rFonts w:hAnsi="Times New Roman" w:ascii="Times New Roman"/>
          <w:sz w:val="24"/>
          <w:szCs w:val="24"/>
        </w:rPr>
      </w:pPr>
      <w:r w:rsidRPr="00BB19F6">
        <w:rPr>
          <w:rFonts w:hAnsi="Times New Roman" w:ascii="Times New Roman"/>
          <w:sz w:val="24"/>
          <w:szCs w:val="24"/>
        </w:rPr>
        <w:t>ART-INVEST d.o.o. u stečaju, Petrinja, Dr. Ivana Ribara 16, OIB: 86652267924</w:t>
      </w:r>
    </w:p>
    <w:p w14:textId="77777777" w14:paraId="5737746C" w:rsidRDefault="00236E68" w:rsidP="00702487" w:rsidR="00236E68" w:rsidRPr="00BB19F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7777777" w14:paraId="2C272D43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76001DEE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D89354F"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19F29BB2" w:rsidRDefault="00404790" w:rsidP="00404790" w:rsidR="0040479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3874B540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0889"/>
        <w:tblInd w:type="dxa" w:w="-885"/>
        <w:tblLayout w:type="fixed"/>
        <w:tblLook w:val="04A0" w:noVBand="1" w:noHBand="0" w:lastColumn="0" w:firstColumn="1" w:lastRow="0" w:firstRow="1"/>
      </w:tblPr>
      <w:tblGrid>
        <w:gridCol w:w="1243"/>
        <w:gridCol w:w="2018"/>
        <w:gridCol w:w="1560"/>
        <w:gridCol w:w="1204"/>
        <w:gridCol w:w="1243"/>
        <w:gridCol w:w="1243"/>
        <w:gridCol w:w="1271"/>
        <w:gridCol w:w="1107"/>
      </w:tblGrid>
      <w:tr w14:textId="77777777" w14:paraId="71D0A241" w:rsidTr="008A7897" w:rsidR="004A2A49">
        <w:trPr>
          <w:trHeight w:val="1479"/>
        </w:trPr>
        <w:tc>
          <w:tcPr>
            <w:tcW w:type="dxa" w:w="1243"/>
            <w:vAlign w:val="center"/>
          </w:tcPr>
          <w:p w14:textId="416B276D" w14:paraId="65E63E8E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018"/>
          </w:tcPr>
          <w:p w14:textId="77777777" w14:paraId="19D813FA" w:rsidRDefault="004C23C3" w:rsidP="00875F3E" w:rsidR="004C23C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29601C1F" w14:paraId="4CFACC4A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60"/>
          </w:tcPr>
          <w:p w14:textId="77777777" w14:paraId="11831E43" w:rsidRDefault="004C23C3" w:rsidP="00875F3E" w:rsidR="004C23C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395E0E34" w14:paraId="4C7C12A4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204"/>
          </w:tcPr>
          <w:p w14:textId="77777777" w14:paraId="6E2CABE8" w:rsidRDefault="004C23C3" w:rsidP="00875F3E" w:rsidR="004C23C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6A08833F" w14:paraId="4EE3FCA9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243"/>
            <w:vAlign w:val="center"/>
          </w:tcPr>
          <w:p w14:textId="6C3B166F" w14:paraId="1B60CC7E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243"/>
            <w:vAlign w:val="center"/>
          </w:tcPr>
          <w:p w14:textId="24251867" w14:paraId="6B91C33B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1"/>
          </w:tcPr>
          <w:p w14:textId="77777777" w14:paraId="1F762551" w:rsidRDefault="004C23C3" w:rsidP="00875F3E" w:rsidR="004C23C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4FEBF69A" w14:paraId="51FB96E2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  <w:tc>
          <w:tcPr>
            <w:tcW w:type="dxa" w:w="1107"/>
          </w:tcPr>
          <w:p w14:textId="6E7302FF" w14:paraId="3BD83E09" w:rsidRDefault="00D35A86" w:rsidP="00875F3E" w:rsidR="00D35A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27C9CACF" w:rsidTr="008A7897" w:rsidR="004A2A49">
        <w:trPr>
          <w:trHeight w:val="1479"/>
        </w:trPr>
        <w:tc>
          <w:tcPr>
            <w:tcW w:type="dxa" w:w="1243"/>
            <w:vAlign w:val="center"/>
          </w:tcPr>
          <w:p w14:textId="77777777" w14:paraId="7B383F50" w:rsidRDefault="00875F3E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  <w:r w:rsidR="003A0FF9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  <w:p w14:textId="77777777" w14:paraId="0502A0FD" w:rsidRDefault="0070702C" w:rsidP="00875F3E" w:rsidR="007070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37E1ECC7" w14:paraId="7E97A5F2" w:rsidRDefault="003A0FF9" w:rsidP="00875F3E" w:rsidR="003A0FF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I. viši</w:t>
            </w:r>
          </w:p>
          <w:p w14:textId="77777777" w14:paraId="1AC62250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E1F1208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90394DF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973124B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E919493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1FD9042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7943169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2211ADF3" w14:paraId="106328F5" w:rsidRDefault="004A2A49" w:rsidP="00875F3E" w:rsidR="004A2A4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18"/>
          </w:tcPr>
          <w:p w14:textId="29792FA4" w14:paraId="4726F900" w:rsidRDefault="00875F3E" w:rsidP="00875F3E" w:rsidR="003A0FF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SREDIŠNJA HRVATSKA</w:t>
            </w:r>
          </w:p>
        </w:tc>
        <w:tc>
          <w:tcPr>
            <w:tcW w:type="dxa" w:w="1560"/>
          </w:tcPr>
          <w:p w14:textId="1A35EEAA" w14:paraId="3D2B3F1B" w:rsidRDefault="00875F3E" w:rsidP="00875F3E" w:rsidR="003A0FF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204"/>
          </w:tcPr>
          <w:p w14:textId="0D61DE3E" w14:paraId="3F20BAF0" w:rsidRDefault="003A0FF9" w:rsidP="00875F3E" w:rsidR="004A2A4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S.I.A. Radića 30</w:t>
            </w:r>
          </w:p>
        </w:tc>
        <w:tc>
          <w:tcPr>
            <w:tcW w:type="dxa" w:w="1243"/>
            <w:vAlign w:val="center"/>
          </w:tcPr>
          <w:p w14:textId="77777777" w14:paraId="7B778352" w:rsidRDefault="00875F3E" w:rsidP="00875F3E" w:rsidR="003A0FF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71.979,92</w:t>
            </w:r>
          </w:p>
          <w:p w14:textId="77777777" w14:paraId="3C616EA4" w:rsidRDefault="0070702C" w:rsidP="00875F3E" w:rsidR="007070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1456CED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2F5CEEF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B108144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33BCA65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7D0637B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085108A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BD87A70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ADE01A3" w:rsidRDefault="004A2A49" w:rsidP="00875F3E" w:rsidR="004A2A4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1AD23768" w14:paraId="65B051A4" w:rsidRDefault="004A2A49" w:rsidP="00875F3E" w:rsidR="004A2A4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3"/>
            <w:vAlign w:val="center"/>
          </w:tcPr>
          <w:p w14:textId="77777777" w14:paraId="3DE0F87A" w:rsidRDefault="00AD0145" w:rsidP="00875F3E" w:rsidR="0070702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porezne uprave</w:t>
            </w:r>
          </w:p>
          <w:p w14:textId="77777777" w14:paraId="7AA93775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8C18D39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4539827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600DED7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A71D3AA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BD220BB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73EAF6D" w:rsidRDefault="00AD0145" w:rsidP="00875F3E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40ACBD25" w14:paraId="3838F338" w:rsidRDefault="00AD0145" w:rsidP="00875F3E" w:rsidR="00AD0145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1"/>
          </w:tcPr>
          <w:p w14:textId="4ADCCE6D" w14:paraId="7BD781BC" w:rsidRDefault="00AD0145" w:rsidP="00875F3E" w:rsidR="003A0FF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71.979,92</w:t>
            </w:r>
          </w:p>
        </w:tc>
        <w:tc>
          <w:tcPr>
            <w:tcW w:type="dxa" w:w="1107"/>
          </w:tcPr>
          <w:p w14:textId="77777777" w14:paraId="5666A83B" w:rsidRDefault="00AD0145" w:rsidP="00AD0145" w:rsidR="00AD0145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porezne uprave</w:t>
            </w:r>
          </w:p>
          <w:p w14:textId="77777777" w14:paraId="1598F3B3" w:rsidRDefault="003A0FF9" w:rsidP="00875F3E" w:rsidR="003A0FF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05A2E7D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4EB6743C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48960155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3DBDE40F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38E2E68C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73B34D31" w:rsidRDefault="00A33F6D" w:rsidP="00404790" w:rsidR="00A33F6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0653"/>
        <w:jc w:val="center"/>
        <w:tblInd w:type="dxa" w:w="1844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17"/>
        <w:gridCol w:w="1824"/>
        <w:gridCol w:w="1536"/>
        <w:gridCol w:w="1199"/>
        <w:gridCol w:w="1296"/>
        <w:gridCol w:w="1096"/>
        <w:gridCol w:w="1270"/>
        <w:gridCol w:w="1215"/>
      </w:tblGrid>
      <w:tr w14:textId="77777777" w14:paraId="2E7FABA0" w:rsidTr="00F412B9" w:rsidR="009F4C53">
        <w:trPr>
          <w:trHeight w:val="2742"/>
          <w:jc w:val="center"/>
        </w:trPr>
        <w:tc>
          <w:tcPr>
            <w:tcW w:type="dxa" w:w="1217"/>
            <w:vAlign w:val="center"/>
          </w:tcPr>
          <w:p w14:textId="38FF9E32" w14:paraId="3B189E86" w:rsidRDefault="00404790" w:rsidP="003D187A" w:rsidR="0040479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Redni broj prijavljene tražbine</w:t>
            </w:r>
          </w:p>
        </w:tc>
        <w:tc>
          <w:tcPr>
            <w:tcW w:type="dxa" w:w="1824"/>
            <w:vAlign w:val="center"/>
          </w:tcPr>
          <w:p w14:textId="26635F56" w14:paraId="3A86533F" w:rsidRDefault="00404790" w:rsidP="003D187A" w:rsidR="003D187A" w:rsidRPr="003D18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36"/>
            <w:vAlign w:val="center"/>
          </w:tcPr>
          <w:p w14:textId="51051C18" w14:paraId="4E346630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14:textId="4C13AD05" w14:paraId="4B411228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14:textId="6498D0E8" w14:paraId="1A6276C1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14:textId="0E4E1F8B" w14:paraId="4E728502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0"/>
            <w:vAlign w:val="center"/>
          </w:tcPr>
          <w:p w14:textId="127F5A9E" w14:paraId="1A656EBA" w:rsidRDefault="00404790" w:rsidP="00255215" w:rsidR="00404790" w:rsidRPr="002552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  <w:tc>
          <w:tcPr>
            <w:tcW w:type="dxa" w:w="1215"/>
            <w:vAlign w:val="center"/>
          </w:tcPr>
          <w:p w14:textId="06F2B987" w14:paraId="4055969C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16519307" w:rsidTr="00F412B9" w:rsidR="009F4C53">
        <w:trPr>
          <w:trHeight w:val="432"/>
          <w:jc w:val="center"/>
        </w:trPr>
        <w:tc>
          <w:tcPr>
            <w:tcW w:type="dxa" w:w="1217"/>
          </w:tcPr>
          <w:p w14:textId="77777777" w14:paraId="7EB3DD9E" w:rsidRDefault="005726C9" w:rsidP="00CB6028" w:rsidR="005726C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B6028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14:textId="5549F58D" w14:paraId="72E7E181" w:rsidRDefault="00236E68" w:rsidP="00CB6028" w:rsidR="00236E68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363EBD67" w14:paraId="44C2FD89" w:rsidRDefault="0033370E" w:rsidP="00E80C6C" w:rsidR="00236E68" w:rsidRPr="00CB602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536"/>
          </w:tcPr>
          <w:p w14:textId="421BA89A" w14:paraId="07854B5D" w:rsidRDefault="0033370E" w:rsidP="00BB19F6" w:rsidR="005726C9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auto" w:w="0"/>
          </w:tcPr>
          <w:p w14:textId="3A2003CC" w14:paraId="1FA8D30E" w:rsidRDefault="0033370E" w:rsidP="00404790" w:rsidR="005726C9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auto" w:w="0"/>
          </w:tcPr>
          <w:p w14:textId="5A3BA671" w14:paraId="2AB57044" w:rsidRDefault="003D6CC7" w:rsidP="00404790" w:rsidR="005726C9" w:rsidRPr="009C593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13.472,18</w:t>
            </w:r>
          </w:p>
        </w:tc>
        <w:tc>
          <w:tcPr>
            <w:tcW w:type="auto" w:w="0"/>
          </w:tcPr>
          <w:p w14:textId="356AED33" w14:paraId="0DA0B2AE" w:rsidRDefault="00A70FE3" w:rsidP="00301154" w:rsidR="00EE188A" w:rsidRPr="0025521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ovrsi, </w:t>
            </w:r>
            <w:r w:rsidR="006C1FC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01154">
              <w:rPr>
                <w:rFonts w:hAnsi="Times New Roman" w:ascii="Times New Roman"/>
                <w:sz w:val="24"/>
                <w:szCs w:val="24"/>
              </w:rPr>
              <w:t>izvod iz poslovn</w:t>
            </w:r>
            <w:r w:rsidR="00CD23C8">
              <w:rPr>
                <w:rFonts w:hAnsi="Times New Roman" w:ascii="Times New Roman"/>
                <w:sz w:val="24"/>
                <w:szCs w:val="24"/>
              </w:rPr>
              <w:t>ih knjiga</w:t>
            </w:r>
          </w:p>
        </w:tc>
        <w:tc>
          <w:tcPr>
            <w:tcW w:type="dxa" w:w="1270"/>
          </w:tcPr>
          <w:p w14:textId="324A5605" w14:paraId="68F365BF" w:rsidRDefault="00CD23C8" w:rsidP="00404790" w:rsidR="005726C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13.472,18</w:t>
            </w:r>
          </w:p>
        </w:tc>
        <w:tc>
          <w:tcPr>
            <w:tcW w:type="dxa" w:w="1215"/>
          </w:tcPr>
          <w:p w14:textId="65E3FDF8" w14:paraId="5C93347D" w:rsidRDefault="00CD23C8" w:rsidP="00404790" w:rsidR="005726C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 izvod iz poslovnih knjiga</w:t>
            </w:r>
          </w:p>
        </w:tc>
      </w:tr>
      <w:tr w14:textId="77777777" w14:paraId="693BD040" w:rsidTr="00F412B9" w:rsidR="009F4C53">
        <w:trPr>
          <w:trHeight w:val="410"/>
          <w:jc w:val="center"/>
        </w:trPr>
        <w:tc>
          <w:tcPr>
            <w:tcW w:type="dxa" w:w="1217"/>
          </w:tcPr>
          <w:p w14:textId="77777777" w14:paraId="35FF7EE3" w:rsidRDefault="00472A32" w:rsidP="00CB6028" w:rsidR="00A837B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14:textId="25B3976B" w14:paraId="45256033" w:rsidRDefault="00255215" w:rsidP="00CB6028" w:rsidR="00255215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75766784" w14:paraId="45E85EBE" w:rsidRDefault="00C37443" w:rsidP="00BF205B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PODRAVSKA BANKA d.d.</w:t>
            </w:r>
          </w:p>
        </w:tc>
        <w:tc>
          <w:tcPr>
            <w:tcW w:type="dxa" w:w="1536"/>
          </w:tcPr>
          <w:p w14:textId="5A6E3C72" w14:paraId="7E876D2C" w:rsidRDefault="00C37443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auto" w:w="0"/>
          </w:tcPr>
          <w:p w14:textId="4380BE6A" w14:paraId="2C741C22" w:rsidRDefault="00110F15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Koprivnica, Opatička 3</w:t>
            </w:r>
          </w:p>
        </w:tc>
        <w:tc>
          <w:tcPr>
            <w:tcW w:type="auto" w:w="0"/>
          </w:tcPr>
          <w:p w14:textId="3D15CC50" w14:paraId="7D681499" w:rsidRDefault="00110F15" w:rsidP="00472A32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auto" w:w="0"/>
          </w:tcPr>
          <w:p w14:textId="084BF0CF" w14:paraId="1CEB2007" w:rsidRDefault="00110F15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  <w:tc>
          <w:tcPr>
            <w:tcW w:type="dxa" w:w="1270"/>
          </w:tcPr>
          <w:p w14:textId="78323B42" w14:paraId="03387C7F" w:rsidRDefault="00C52DF5" w:rsidP="00404790" w:rsidR="00A837BF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164,40</w:t>
            </w:r>
          </w:p>
        </w:tc>
        <w:tc>
          <w:tcPr>
            <w:tcW w:type="dxa" w:w="1215"/>
          </w:tcPr>
          <w:p w14:textId="1F37D58F" w14:paraId="290CC059" w:rsidRDefault="00C52DF5" w:rsidP="00404790" w:rsidR="00A837BF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</w:tr>
      <w:tr w14:textId="77777777" w14:paraId="7188EB70" w:rsidTr="00F412B9" w:rsidR="00CB10CD">
        <w:trPr>
          <w:trHeight w:val="432"/>
          <w:jc w:val="center"/>
        </w:trPr>
        <w:tc>
          <w:tcPr>
            <w:tcW w:type="dxa" w:w="1217"/>
          </w:tcPr>
          <w:p w14:textId="77777777" w14:paraId="7F57F69E" w:rsidRDefault="00CB10CD" w:rsidP="00CB6028" w:rsidR="00CB10C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14:textId="6C9D054E" w14:paraId="36B127C1" w:rsidRDefault="00CB10CD" w:rsidP="00CB6028" w:rsidR="00CB10CD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33D8FFF5" w14:paraId="454EDE4C" w:rsidRDefault="00CB10CD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dxa" w:w="1536"/>
          </w:tcPr>
          <w:p w14:textId="36A2B5A8" w14:paraId="7DB2D283" w:rsidRDefault="00CB10CD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auto" w:w="0"/>
          </w:tcPr>
          <w:p w14:textId="1B1FCB95" w14:paraId="5042E1AD" w:rsidRDefault="00CB10CD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auto" w:w="0"/>
          </w:tcPr>
          <w:p w14:textId="3E38CD7C" w14:paraId="30D88DE1" w:rsidRDefault="00CB10CD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6.628,51 </w:t>
            </w:r>
          </w:p>
        </w:tc>
        <w:tc>
          <w:tcPr>
            <w:tcW w:type="auto" w:w="0"/>
          </w:tcPr>
          <w:p w14:textId="30460C30" w14:paraId="7EC7B704" w:rsidRDefault="00CB10CD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270"/>
          </w:tcPr>
          <w:p w14:textId="3E9B4B12" w14:paraId="4EC52331" w:rsidRDefault="00CB10CD" w:rsidP="00404790" w:rsidR="00CB10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6.628,51 </w:t>
            </w:r>
          </w:p>
        </w:tc>
        <w:tc>
          <w:tcPr>
            <w:tcW w:type="dxa" w:w="1215"/>
          </w:tcPr>
          <w:p w14:textId="669BBABE" w14:paraId="7BE3E9AF" w:rsidRDefault="00CB10CD" w:rsidP="00404790" w:rsidR="00CB10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0A1EEDFB" w:rsidTr="00F412B9" w:rsidR="007B7140">
        <w:trPr>
          <w:trHeight w:val="432"/>
          <w:jc w:val="center"/>
        </w:trPr>
        <w:tc>
          <w:tcPr>
            <w:tcW w:type="dxa" w:w="1217"/>
          </w:tcPr>
          <w:p w14:textId="77777777" w14:paraId="5EE16F8E" w:rsidRDefault="007B7140" w:rsidP="00CB6028" w:rsidR="007B714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14:textId="09817BEC" w14:paraId="4BD32BF3" w:rsidRDefault="007B7140" w:rsidP="00CB6028" w:rsidR="007B714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102C3772" w14:paraId="7F49E789" w:rsidRDefault="007B7140" w:rsidP="00404790" w:rsidR="007B71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TRIGLAV OSIGURANJE d.d.</w:t>
            </w:r>
          </w:p>
        </w:tc>
        <w:tc>
          <w:tcPr>
            <w:tcW w:type="dxa" w:w="1536"/>
          </w:tcPr>
          <w:p w14:textId="39A2B5CE" w14:paraId="51445FF0" w:rsidRDefault="007B7140" w:rsidP="00404790" w:rsidR="007B71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auto" w:w="0"/>
          </w:tcPr>
          <w:p w14:textId="07076CDA" w14:paraId="47216D0D" w:rsidRDefault="007B7140" w:rsidP="00404790" w:rsidR="007B71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Antuna Heinza 4</w:t>
            </w:r>
          </w:p>
        </w:tc>
        <w:tc>
          <w:tcPr>
            <w:tcW w:type="auto" w:w="0"/>
          </w:tcPr>
          <w:p w14:textId="42E78E62" w14:paraId="68617705" w:rsidRDefault="007B7140" w:rsidP="00404790" w:rsidR="007B71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9.261,18</w:t>
            </w:r>
          </w:p>
        </w:tc>
        <w:tc>
          <w:tcPr>
            <w:tcW w:type="auto" w:w="0"/>
          </w:tcPr>
          <w:p w14:textId="046A3FB6" w14:paraId="7E1FD8D9" w:rsidRDefault="007B7140" w:rsidP="00404790" w:rsidR="007B71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270"/>
          </w:tcPr>
          <w:p w14:textId="0BE4B1D6" w14:paraId="26CEFB76" w:rsidRDefault="007B7140" w:rsidP="00404790" w:rsidR="007B714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9.261,18</w:t>
            </w:r>
          </w:p>
        </w:tc>
        <w:tc>
          <w:tcPr>
            <w:tcW w:type="dxa" w:w="1215"/>
          </w:tcPr>
          <w:p w14:textId="5F870C39" w14:paraId="6D91B6CE" w:rsidRDefault="007B7140" w:rsidP="00404790" w:rsidR="007B714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7820CB01" w:rsidTr="00F412B9" w:rsidR="002D4D0C">
        <w:trPr>
          <w:trHeight w:val="432"/>
          <w:jc w:val="center"/>
        </w:trPr>
        <w:tc>
          <w:tcPr>
            <w:tcW w:type="dxa" w:w="1217"/>
          </w:tcPr>
          <w:p w14:textId="77777777" w14:paraId="05976431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  <w:p w14:textId="1BEB5324" w14:paraId="66434F69" w:rsidRDefault="00A80DBE" w:rsidP="00CB6028" w:rsidR="00A80DB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3942F7EC" w14:paraId="3F4A5E7D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EUROHERC OSIGURANJE d.d. PODRUŽNICA SISAK</w:t>
            </w:r>
          </w:p>
        </w:tc>
        <w:tc>
          <w:tcPr>
            <w:tcW w:type="dxa" w:w="1536"/>
          </w:tcPr>
          <w:p w14:textId="592DF3D9" w14:paraId="2317B81B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auto" w:w="0"/>
          </w:tcPr>
          <w:p w14:textId="3FFECB0F" w14:paraId="5FFE9D5A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Franje Lovrića 17A</w:t>
            </w:r>
          </w:p>
        </w:tc>
        <w:tc>
          <w:tcPr>
            <w:tcW w:type="auto" w:w="0"/>
          </w:tcPr>
          <w:p w14:textId="2CC0CC60" w14:paraId="45E772B7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8.379,48</w:t>
            </w:r>
          </w:p>
        </w:tc>
        <w:tc>
          <w:tcPr>
            <w:tcW w:type="auto" w:w="0"/>
          </w:tcPr>
          <w:p w14:textId="412AA52F" w14:paraId="5B28BB55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270"/>
          </w:tcPr>
          <w:p w14:textId="2ACE4329" w14:paraId="44A79873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8.379,48</w:t>
            </w:r>
          </w:p>
        </w:tc>
        <w:tc>
          <w:tcPr>
            <w:tcW w:type="dxa" w:w="1215"/>
          </w:tcPr>
          <w:p w14:textId="45F34327" w14:paraId="6C90552F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514A054A" w:rsidTr="00F412B9" w:rsidR="002D4D0C">
        <w:trPr>
          <w:trHeight w:val="432"/>
          <w:jc w:val="center"/>
        </w:trPr>
        <w:tc>
          <w:tcPr>
            <w:tcW w:type="dxa" w:w="1217"/>
          </w:tcPr>
          <w:p w14:textId="77777777" w14:paraId="2DE14D6B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  <w:p w14:textId="096FCF24" w14:paraId="3763C455" w:rsidRDefault="00A80DBE" w:rsidP="00CB6028" w:rsidR="00A80DB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  <w:p w14:textId="1FB9D9C7" w14:paraId="2170A186" w:rsidRDefault="00A80DBE" w:rsidP="00CB6028" w:rsidR="00A80DB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24"/>
          </w:tcPr>
          <w:p w14:textId="37E45E5E" w14:paraId="78F15AF5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dxa" w:w="1536"/>
          </w:tcPr>
          <w:p w14:textId="4F050308" w14:paraId="5E3B5B91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auto" w:w="0"/>
          </w:tcPr>
          <w:p w14:textId="40264035" w14:paraId="2634BF8A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6/a</w:t>
            </w:r>
          </w:p>
        </w:tc>
        <w:tc>
          <w:tcPr>
            <w:tcW w:type="auto" w:w="0"/>
          </w:tcPr>
          <w:p w14:textId="167A0793" w14:paraId="50A4E042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44.784,35</w:t>
            </w:r>
          </w:p>
        </w:tc>
        <w:tc>
          <w:tcPr>
            <w:tcW w:type="auto" w:w="0"/>
          </w:tcPr>
          <w:p w14:textId="35FB65E0" w14:paraId="603C169F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dxa" w:w="1270"/>
          </w:tcPr>
          <w:p w14:textId="4AE4FF06" w14:paraId="7C3CB902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44.784,35</w:t>
            </w:r>
          </w:p>
        </w:tc>
        <w:tc>
          <w:tcPr>
            <w:tcW w:type="dxa" w:w="1215"/>
          </w:tcPr>
          <w:p w14:textId="4E186E55" w14:paraId="40928D78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492F442F" w:rsidTr="00F412B9" w:rsidR="002D4D0C">
        <w:trPr>
          <w:trHeight w:val="432"/>
          <w:jc w:val="center"/>
        </w:trPr>
        <w:tc>
          <w:tcPr>
            <w:tcW w:type="dxa" w:w="1217"/>
          </w:tcPr>
          <w:p w14:textId="77777777" w14:paraId="216A5EE3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  <w:p w14:textId="08C6F6E5" w14:paraId="674207E8" w:rsidRDefault="00A80DBE" w:rsidP="00CB6028" w:rsidR="00A80DB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7BB4C4A2" w14:paraId="6B36388E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SISAK</w:t>
            </w:r>
          </w:p>
        </w:tc>
        <w:tc>
          <w:tcPr>
            <w:tcW w:type="dxa" w:w="1536"/>
          </w:tcPr>
          <w:p w14:textId="60E88505" w14:paraId="1A24814C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08686015790</w:t>
            </w:r>
          </w:p>
        </w:tc>
        <w:tc>
          <w:tcPr>
            <w:tcW w:type="auto" w:w="0"/>
          </w:tcPr>
          <w:p w14:textId="71F34B47" w14:paraId="0580EEB2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Rimska 26</w:t>
            </w:r>
          </w:p>
        </w:tc>
        <w:tc>
          <w:tcPr>
            <w:tcW w:type="auto" w:w="0"/>
          </w:tcPr>
          <w:p w14:textId="1D9BCB65" w14:paraId="3E51CAFA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8.275,45</w:t>
            </w:r>
          </w:p>
        </w:tc>
        <w:tc>
          <w:tcPr>
            <w:tcW w:type="auto" w:w="0"/>
          </w:tcPr>
          <w:p w14:textId="187C6071" w14:paraId="62E4A805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kartica kupca</w:t>
            </w:r>
          </w:p>
        </w:tc>
        <w:tc>
          <w:tcPr>
            <w:tcW w:type="dxa" w:w="1270"/>
          </w:tcPr>
          <w:p w14:textId="667F7875" w14:paraId="790EA16D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8.275,45</w:t>
            </w:r>
          </w:p>
        </w:tc>
        <w:tc>
          <w:tcPr>
            <w:tcW w:type="dxa" w:w="1215"/>
          </w:tcPr>
          <w:p w14:textId="73D43A15" w14:paraId="4153DC17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kartica kupca</w:t>
            </w:r>
          </w:p>
        </w:tc>
      </w:tr>
      <w:tr w14:textId="77777777" w14:paraId="009B22BB" w:rsidTr="00A44877" w:rsidR="002D4D0C">
        <w:trPr>
          <w:trHeight w:val="2620"/>
          <w:jc w:val="center"/>
        </w:trPr>
        <w:tc>
          <w:tcPr>
            <w:tcW w:type="dxa" w:w="1217"/>
          </w:tcPr>
          <w:p w14:textId="77777777" w14:paraId="3D23BAEF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  <w:p w14:textId="1EC7364C" w14:paraId="4FF0599D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0CBA0FB0" w14:paraId="52AAB161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SREDIŠNJA HRVATSKA</w:t>
            </w:r>
          </w:p>
        </w:tc>
        <w:tc>
          <w:tcPr>
            <w:tcW w:type="dxa" w:w="1536"/>
          </w:tcPr>
          <w:p w14:textId="58F88FC7" w14:paraId="7963ABCE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14:textId="52B0B203" w14:paraId="7FC2E84E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S.I.A. Radića 30</w:t>
            </w:r>
          </w:p>
        </w:tc>
        <w:tc>
          <w:tcPr>
            <w:tcW w:type="auto" w:w="0"/>
          </w:tcPr>
          <w:p w14:textId="5B7AC26C" w14:paraId="7356FCE2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275.162,32</w:t>
            </w:r>
          </w:p>
        </w:tc>
        <w:tc>
          <w:tcPr>
            <w:tcW w:type="auto" w:w="0"/>
          </w:tcPr>
          <w:p w14:textId="1C74923A" w14:paraId="6B305060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porezno rješenje, rješenje o ovrsi, prekršajni nalog</w:t>
            </w:r>
          </w:p>
        </w:tc>
        <w:tc>
          <w:tcPr>
            <w:tcW w:type="dxa" w:w="1270"/>
          </w:tcPr>
          <w:p w14:textId="60964902" w14:paraId="12344D45" w:rsidRDefault="002D4D0C" w:rsidP="00B54E11" w:rsidR="002D4D0C" w:rsidRPr="00B54E11">
            <w:r>
              <w:rPr>
                <w:rFonts w:hAnsi="Times New Roman" w:ascii="Times New Roman"/>
                <w:sz w:val="24"/>
                <w:szCs w:val="24"/>
              </w:rPr>
              <w:t>275.162,32</w:t>
            </w:r>
          </w:p>
        </w:tc>
        <w:tc>
          <w:tcPr>
            <w:tcW w:type="dxa" w:w="1215"/>
          </w:tcPr>
          <w:p w14:textId="0D719B75" w14:paraId="085D5BE5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porezno rješenje, rješenje o ovrsi, prekršajni nalog</w:t>
            </w:r>
          </w:p>
        </w:tc>
      </w:tr>
      <w:tr w14:textId="77777777" w14:paraId="69CB12C3" w:rsidTr="00F412B9" w:rsidR="002D4D0C">
        <w:trPr>
          <w:trHeight w:val="432"/>
          <w:jc w:val="center"/>
        </w:trPr>
        <w:tc>
          <w:tcPr>
            <w:tcW w:type="dxa" w:w="1217"/>
          </w:tcPr>
          <w:p w14:textId="77777777" w14:paraId="53FA6D28" w:rsidRDefault="002D4D0C" w:rsidP="00CB6028" w:rsidR="002D4D0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  <w:p w14:textId="493A79B0" w14:paraId="1BB30560" w:rsidRDefault="00A80DBE" w:rsidP="00CB6028" w:rsidR="00A80DB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2554B42D" w14:paraId="3DE1FBBB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dxa" w:w="1536"/>
          </w:tcPr>
          <w:p w14:textId="3D90DB38" w14:paraId="21831631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auto" w:w="0"/>
          </w:tcPr>
          <w:p w14:textId="72BA3765" w14:paraId="3CF726CC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41</w:t>
            </w:r>
          </w:p>
        </w:tc>
        <w:tc>
          <w:tcPr>
            <w:tcW w:type="auto" w:w="0"/>
          </w:tcPr>
          <w:p w14:textId="6CEC187F" w14:paraId="70984782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1.220.952,41</w:t>
            </w:r>
          </w:p>
        </w:tc>
        <w:tc>
          <w:tcPr>
            <w:tcW w:type="auto" w:w="0"/>
          </w:tcPr>
          <w:p w14:textId="76FE2500" w14:paraId="1CFC398B" w:rsidRDefault="002D4D0C" w:rsidP="00404790" w:rsidR="002D4D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  <w:tc>
          <w:tcPr>
            <w:tcW w:type="dxa" w:w="1270"/>
          </w:tcPr>
          <w:p w14:textId="0BFEFB79" w14:paraId="133851F4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1.220.952,41</w:t>
            </w:r>
          </w:p>
        </w:tc>
        <w:tc>
          <w:tcPr>
            <w:tcW w:type="dxa" w:w="1215"/>
          </w:tcPr>
          <w:p w14:textId="6D2200D3" w14:paraId="72ACC9EA" w:rsidRDefault="002D4D0C" w:rsidP="00404790" w:rsidR="002D4D0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</w:tc>
      </w:tr>
    </w:tbl>
    <w:p w14:textId="77777777" w14:paraId="0B4BC420" w:rsidRDefault="00404790" w:rsidP="00404790" w:rsidR="0040479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2DC1E0D1"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73E098A0" w:rsidTr="00772633" w:rsidR="00702487" w:rsidRPr="00B40BEB">
        <w:trPr>
          <w:jc w:val="center"/>
        </w:trPr>
        <w:tc>
          <w:tcPr>
            <w:tcW w:type="pct" w:w="1338"/>
            <w:vAlign w:val="center"/>
          </w:tcPr>
          <w:p w14:textId="77777777" w14:paraId="01DA7C42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14:textId="77777777" w14:paraId="35DDAAA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13E85E67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547A537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14:textId="77777777" w14:paraId="72FDACDD" w:rsidTr="00FF4F04" w:rsidR="00702487" w:rsidRPr="00B40BEB">
        <w:trPr>
          <w:trHeight w:val="353"/>
          <w:jc w:val="center"/>
        </w:trPr>
        <w:tc>
          <w:tcPr>
            <w:tcW w:type="pct" w:w="1338"/>
          </w:tcPr>
          <w:p w14:textId="77777777" w14:paraId="0C134A6D" w:rsidRDefault="00702487" w:rsidP="00BF588B" w:rsidR="00702487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3A737735" w14:paraId="274ABCD1" w:rsidRDefault="001A34A1" w:rsidP="00BF588B" w:rsidR="00FF4F04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-----------------------------</w:t>
            </w:r>
          </w:p>
        </w:tc>
        <w:tc>
          <w:tcPr>
            <w:tcW w:type="pct" w:w="2095"/>
          </w:tcPr>
          <w:p w14:textId="77777777" w14:paraId="33D4CA50" w:rsidRDefault="00702487" w:rsidP="00772633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AB0ED70" w14:paraId="793A536C" w:rsidRDefault="007A14C6" w:rsidP="00BF588B" w:rsidR="007A14C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A34A1">
              <w:rPr>
                <w:rFonts w:hAnsi="Times New Roman" w:ascii="Times New Roman"/>
                <w:sz w:val="24"/>
                <w:szCs w:val="24"/>
              </w:rPr>
              <w:t>-----------------------------------------------</w:t>
            </w:r>
          </w:p>
        </w:tc>
        <w:tc>
          <w:tcPr>
            <w:tcW w:type="pct" w:w="1567"/>
          </w:tcPr>
          <w:p w14:textId="77777777" w14:paraId="7091E2F0" w:rsidRDefault="007A14C6" w:rsidP="00772633" w:rsidR="007A14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27BBF7C4" w14:paraId="4D9F4A99" w:rsidRDefault="001A34A1" w:rsidP="00772633" w:rsidR="001A34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------------------------------------</w:t>
            </w:r>
          </w:p>
        </w:tc>
      </w:tr>
      <w:tr w14:textId="77777777" w14:paraId="786F2CCE" w:rsidTr="00772633" w:rsidR="00E83D2D" w:rsidRPr="00B40BEB">
        <w:trPr>
          <w:jc w:val="center"/>
        </w:trPr>
        <w:tc>
          <w:tcPr>
            <w:tcW w:type="pct" w:w="1338"/>
          </w:tcPr>
          <w:p w14:textId="77777777" w14:paraId="0EF0356A" w:rsidRDefault="00E83D2D" w:rsidP="00772633" w:rsidR="00E83D2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303DECDD" w:rsidRDefault="00E83D2D" w:rsidP="00772633" w:rsidR="00E83D2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14:textId="77777777" w14:paraId="52B4AD74" w:rsidRDefault="00E83D2D" w:rsidP="00772633" w:rsidR="00E83D2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56FB106" w:rsidRDefault="00DF4F2A" w:rsidP="00DF4F2A" w:rsidR="00DF4F2A">
      <w:pPr>
        <w:jc w:val="center"/>
        <w:rPr>
          <w:rFonts w:hAnsi="Times New Roman" w:ascii="Times New Roman"/>
          <w:b/>
          <w:sz w:val="24"/>
        </w:rPr>
      </w:pPr>
    </w:p>
    <w:p w14:textId="77777777" w14:paraId="58E724C5" w:rsidRDefault="00DF4F2A" w:rsidP="00DF4F2A" w:rsidR="00DF4F2A">
      <w:pPr>
        <w:jc w:val="center"/>
        <w:rPr>
          <w:rFonts w:hAnsi="Times New Roman" w:ascii="Times New Roman"/>
          <w:b/>
          <w:sz w:val="24"/>
        </w:rPr>
      </w:pPr>
    </w:p>
    <w:p w14:textId="77777777" w14:paraId="48E7DE5A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0249FC2A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6B5B8616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3133E7FE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2F57B857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5347BCDE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022573A2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71D1BF4D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16A4E8AF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4F7F47C8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60F1A510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315635BF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5358BF8B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0EB92B90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70C8F4A6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685E6D21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098D6954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110E62EE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6FF60CC4" w:rsidRDefault="00F62EAC" w:rsidP="00DF4F2A" w:rsidR="00F62EAC">
      <w:pPr>
        <w:jc w:val="center"/>
        <w:rPr>
          <w:rFonts w:hAnsi="Times New Roman" w:ascii="Times New Roman"/>
          <w:b/>
          <w:sz w:val="24"/>
        </w:rPr>
      </w:pPr>
    </w:p>
    <w:p w14:textId="77777777" w14:paraId="357570A8" w:rsidRDefault="00DF4F2A" w:rsidP="00DF4F2A" w:rsidR="00DF4F2A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52AA8C07" w:rsidRDefault="00AB2949" w:rsidP="00702487" w:rsidR="00AB2949">
      <w:pPr>
        <w:jc w:val="center"/>
        <w:rPr>
          <w:rFonts w:eastAsia="Times New Roman" w:hAnsi="Times New Roman" w:ascii="Times New Roman"/>
          <w:sz w:val="24"/>
          <w:szCs w:val="24"/>
        </w:rPr>
      </w:pPr>
    </w:p>
    <w:tbl>
      <w:tblPr>
        <w:tblpPr w:tblpY="164" w:tblpXSpec="center" w:vertAnchor="text" w:rightFromText="180" w:leftFromText="180"/>
        <w:tblOverlap w:val="never"/>
        <w:tblW w:type="pct" w:w="57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0A0" w:noVBand="0" w:noHBand="0" w:lastColumn="0" w:firstColumn="1" w:lastRow="0" w:firstRow="1"/>
      </w:tblPr>
      <w:tblGrid>
        <w:gridCol w:w="778"/>
        <w:gridCol w:w="1959"/>
        <w:gridCol w:w="1502"/>
        <w:gridCol w:w="1215"/>
        <w:gridCol w:w="1228"/>
        <w:gridCol w:w="1267"/>
        <w:gridCol w:w="1228"/>
        <w:gridCol w:w="1211"/>
      </w:tblGrid>
      <w:tr w14:textId="77777777" w14:paraId="204E74C5" w:rsidTr="00EB78CF" w:rsidR="00193F05" w:rsidRPr="00B40BEB">
        <w:tc>
          <w:tcPr>
            <w:tcW w:type="pct" w:w="374"/>
            <w:vAlign w:val="center"/>
          </w:tcPr>
          <w:p w14:textId="77777777" w14:paraId="0DBFEA41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168A7377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  <w:vAlign w:val="center"/>
          </w:tcPr>
          <w:p w14:textId="77777777" w14:paraId="587C6A61" w:rsidRDefault="00193F05" w:rsidP="00193F05" w:rsidR="00193F05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723"/>
            <w:vAlign w:val="center"/>
          </w:tcPr>
          <w:p w14:textId="77777777" w14:paraId="3809F663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85"/>
            <w:vAlign w:val="center"/>
          </w:tcPr>
          <w:p w14:textId="77777777" w14:paraId="713E040F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1"/>
            <w:vAlign w:val="center"/>
          </w:tcPr>
          <w:p w14:textId="77777777" w14:paraId="732EBA51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0"/>
            <w:vAlign w:val="center"/>
          </w:tcPr>
          <w:p w14:textId="77777777" w14:paraId="62AEB3D4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91"/>
            <w:vAlign w:val="center"/>
          </w:tcPr>
          <w:p w14:textId="77777777" w14:paraId="6335B656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83"/>
            <w:vAlign w:val="center"/>
          </w:tcPr>
          <w:p w14:textId="77777777" w14:paraId="1EA0F7C8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0554BFFA" w:rsidTr="00EB78CF" w:rsidR="00EB78CF" w:rsidRPr="00B40BEB">
        <w:tc>
          <w:tcPr>
            <w:tcW w:type="pct" w:w="374"/>
          </w:tcPr>
          <w:p w14:textId="53B2A1B0" w14:paraId="7F13DE43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  </w:t>
            </w:r>
          </w:p>
          <w:p w14:textId="1F558E92" w14:paraId="3842BEDB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</w:tcPr>
          <w:p w14:textId="77777777" w14:paraId="73A09D9D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</w:t>
            </w:r>
          </w:p>
          <w:p w14:textId="77777777" w14:paraId="73CB89DE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d.o.o.</w:t>
            </w:r>
          </w:p>
        </w:tc>
        <w:tc>
          <w:tcPr>
            <w:tcW w:type="pct" w:w="723"/>
          </w:tcPr>
          <w:p w14:textId="77777777" w14:paraId="6274F0F9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585"/>
          </w:tcPr>
          <w:p w14:textId="77777777" w14:paraId="3B4D6CE1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41</w:t>
            </w:r>
          </w:p>
        </w:tc>
        <w:tc>
          <w:tcPr>
            <w:tcW w:type="pct" w:w="591"/>
          </w:tcPr>
          <w:p w14:textId="77777777" w14:paraId="2456C736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</w:t>
            </w:r>
          </w:p>
        </w:tc>
        <w:tc>
          <w:tcPr>
            <w:tcW w:type="pct" w:w="610"/>
          </w:tcPr>
          <w:p w14:textId="77777777" w14:paraId="3025236E" w:rsidRDefault="00EB78CF" w:rsidP="00EB78CF" w:rsidR="00EB78CF" w:rsidRPr="00C417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962.625,81</w:t>
            </w:r>
          </w:p>
        </w:tc>
        <w:tc>
          <w:tcPr>
            <w:tcW w:type="pct" w:w="591"/>
          </w:tcPr>
          <w:p w14:textId="77777777" w14:paraId="1BCD1160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</w:t>
            </w:r>
          </w:p>
        </w:tc>
        <w:tc>
          <w:tcPr>
            <w:tcW w:type="pct" w:w="583"/>
          </w:tcPr>
          <w:p w14:textId="77777777" w14:paraId="25203E42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zkčbr. 986 upisana u zk. ul. 1967, k. o. Budaševo-Topolovac</w:t>
            </w:r>
          </w:p>
          <w:p w14:textId="77777777" w14:paraId="61012E29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4B270FB5" w:rsidTr="00EB78CF" w:rsidR="00EB78CF">
        <w:tc>
          <w:tcPr>
            <w:tcW w:type="pct" w:w="374"/>
          </w:tcPr>
          <w:p w14:textId="3F0BE101" w14:paraId="44086EF8" w:rsidRDefault="00916E0E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14:textId="77777777" w14:paraId="1295FCA2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</w:tcPr>
          <w:p w14:textId="77777777" w14:paraId="1F0992D8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EXCO d.o.o.</w:t>
            </w:r>
          </w:p>
        </w:tc>
        <w:tc>
          <w:tcPr>
            <w:tcW w:type="pct" w:w="723"/>
          </w:tcPr>
          <w:p w14:textId="77777777" w14:paraId="4D532097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39700048030</w:t>
            </w:r>
          </w:p>
        </w:tc>
        <w:tc>
          <w:tcPr>
            <w:tcW w:type="pct" w:w="585"/>
          </w:tcPr>
          <w:p w14:textId="77777777" w14:paraId="09161C92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Obrtnička 66</w:t>
            </w:r>
          </w:p>
        </w:tc>
        <w:tc>
          <w:tcPr>
            <w:tcW w:type="pct" w:w="591"/>
          </w:tcPr>
          <w:p w14:textId="77777777" w14:paraId="3052CD1B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</w:t>
            </w:r>
          </w:p>
        </w:tc>
        <w:tc>
          <w:tcPr>
            <w:tcW w:type="pct" w:w="610"/>
          </w:tcPr>
          <w:p w14:textId="7E1689E6" w14:paraId="45C3A826" w:rsidRDefault="00916E0E" w:rsidP="00EB78CF" w:rsidR="00916E0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24.326,70 uvećana za zakonske zatezne kamate koje na iznos od</w:t>
            </w:r>
          </w:p>
          <w:p w14:textId="42078E70" w14:paraId="739343E5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22.317,89 </w:t>
            </w:r>
            <w:r w:rsidR="00916E0E">
              <w:rPr>
                <w:rFonts w:hAnsi="Times New Roman" w:ascii="Times New Roman"/>
                <w:sz w:val="24"/>
                <w:szCs w:val="24"/>
              </w:rPr>
              <w:t xml:space="preserve">teku </w:t>
            </w:r>
            <w:r w:rsidR="0034079C">
              <w:rPr>
                <w:rFonts w:hAnsi="Times New Roman" w:ascii="Times New Roman"/>
                <w:sz w:val="24"/>
                <w:szCs w:val="24"/>
              </w:rPr>
              <w:t>od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28.11.</w:t>
            </w:r>
            <w:r w:rsidR="0034079C">
              <w:rPr>
                <w:rFonts w:hAnsi="Times New Roman" w:ascii="Times New Roman"/>
                <w:sz w:val="24"/>
                <w:szCs w:val="24"/>
              </w:rPr>
              <w:t>2008. a na iznos od</w:t>
            </w:r>
          </w:p>
          <w:p w14:textId="4AE464F0" w14:paraId="73A0A625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2.008,81 </w:t>
            </w:r>
            <w:r w:rsidR="0034079C">
              <w:rPr>
                <w:rFonts w:hAnsi="Times New Roman" w:ascii="Times New Roman"/>
                <w:sz w:val="24"/>
                <w:szCs w:val="24"/>
              </w:rPr>
              <w:t>teku od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20.08.2009.</w:t>
            </w:r>
          </w:p>
          <w:p w14:textId="77777777" w14:paraId="7512C051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B68CC66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E765154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</w:tcPr>
          <w:p w14:textId="77777777" w14:paraId="0C1AC921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583"/>
          </w:tcPr>
          <w:p w14:textId="77777777" w14:paraId="7AA2A0A5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zkčbr. 986 upisana u zk. ul. 1967, k. o. Budaševo-Topolovac</w:t>
            </w:r>
          </w:p>
          <w:p w14:textId="77777777" w14:paraId="4BF9D9D8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397CAD5F" w:rsidTr="00EF3AAE" w:rsidR="00EF3AAE" w:rsidRPr="00B40BEB">
        <w:tc>
          <w:tcPr>
            <w:tcW w:type="pct" w:w="374"/>
          </w:tcPr>
          <w:p w14:textId="33B6886E" w14:paraId="69BDF893" w:rsidRDefault="00EF3AAE" w:rsidP="00EF3AAE" w:rsidR="00EF3A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43"/>
          </w:tcPr>
          <w:p w14:textId="68457A57" w14:paraId="37F62048" w:rsidRDefault="00EF3AAE" w:rsidP="002A1229" w:rsidR="00EF3AA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SREDIŠNJA HRVATSKA</w:t>
            </w:r>
          </w:p>
        </w:tc>
        <w:tc>
          <w:tcPr>
            <w:tcW w:type="pct" w:w="723"/>
          </w:tcPr>
          <w:p w14:textId="4C734D59" w14:paraId="78412DD0" w:rsidRDefault="00EF3AAE" w:rsidP="002A1229" w:rsidR="00EF3A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5"/>
          </w:tcPr>
          <w:p w14:textId="7E6B1ED4" w14:paraId="77878596" w:rsidRDefault="00EF3AAE" w:rsidP="002A1229" w:rsidR="00EF3A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Sisak, S.I.A. Radića 30</w:t>
            </w:r>
          </w:p>
        </w:tc>
        <w:tc>
          <w:tcPr>
            <w:tcW w:type="pct" w:w="591"/>
          </w:tcPr>
          <w:p w14:textId="6E8AA080" w14:paraId="251CC39B" w:rsidRDefault="00EF3AAE" w:rsidP="002A1229" w:rsidR="00EF3A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</w:t>
            </w:r>
          </w:p>
        </w:tc>
        <w:tc>
          <w:tcPr>
            <w:tcW w:type="pct" w:w="610"/>
          </w:tcPr>
          <w:p w14:textId="573C4782" w14:paraId="5B88CB60" w:rsidRDefault="00EF3AAE" w:rsidP="00EF3AAE" w:rsidR="00EF3AA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245.386,91</w:t>
            </w:r>
          </w:p>
        </w:tc>
        <w:tc>
          <w:tcPr>
            <w:tcW w:type="pct" w:w="591"/>
          </w:tcPr>
          <w:p w14:textId="746C94D6" w14:paraId="29EF1950" w:rsidRDefault="00EF3AAE" w:rsidP="002A1229" w:rsidR="00EF3AA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sud</w:t>
            </w:r>
            <w:r w:rsidR="002A1229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 Sisku</w:t>
            </w:r>
          </w:p>
        </w:tc>
        <w:tc>
          <w:tcPr>
            <w:tcW w:type="pct" w:w="583"/>
          </w:tcPr>
          <w:p w14:textId="77777777" w14:paraId="3C306692" w:rsidRDefault="00EF3AAE" w:rsidP="00EF3AAE" w:rsidR="00EF3A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zkčbr. 986 upisana u zk. ul. 1967, k. o. Budaševo-Topolovac</w:t>
            </w:r>
          </w:p>
          <w:p w14:textId="77777777" w14:paraId="54AADA11" w:rsidRDefault="00EF3AAE" w:rsidP="00EF3AAE" w:rsidR="00EF3AA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1BD282A9" w:rsidTr="00EB78CF" w:rsidR="00EF3AAE" w:rsidRPr="00B40BEB">
        <w:trPr>
          <w:trHeight w:val="2075"/>
        </w:trPr>
        <w:tc>
          <w:tcPr>
            <w:tcW w:type="pct" w:w="374"/>
            <w:vAlign w:val="center"/>
          </w:tcPr>
          <w:p w14:textId="24CB2BE7" w14:paraId="17F4E8AC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  <w:p w14:textId="77777777" w14:paraId="298ED43F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7712C7B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BC46257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7FDA6E1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8F7E892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9A1F2EA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4F0FEF5" w:rsidRDefault="00EF3AAE" w:rsidP="00EF3AAE" w:rsidR="00EF3AA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  <w:vAlign w:val="center"/>
          </w:tcPr>
          <w:p w14:textId="77777777" w14:paraId="3C71D1E6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  <w:p w14:textId="77777777" w14:paraId="758E36AC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BD467AE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E9A8083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840F6A3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F4284EA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5F1B33E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47607C6" w:rsidRDefault="00EF3AAE" w:rsidP="00EF3AAE" w:rsidR="00EF3AA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3"/>
            <w:vAlign w:val="center"/>
          </w:tcPr>
          <w:p w14:textId="77777777" w14:paraId="5F14FDE3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  <w:p w14:textId="77777777" w14:paraId="435CC7D4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96AEC1A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5F08459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712418B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2694B0A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C70746F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12F89D7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7C7BA79" w:rsidRDefault="00EF3AAE" w:rsidP="00EF3AAE" w:rsidR="00EF3AA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44984BC" w:rsidRDefault="00EF3AAE" w:rsidP="00EF3AAE" w:rsidR="00EF3AAE" w:rsidRPr="00B40BEB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vAlign w:val="center"/>
          </w:tcPr>
          <w:p w14:textId="77777777" w14:paraId="1375CC6F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6/a</w:t>
            </w:r>
          </w:p>
          <w:p w14:textId="77777777" w14:paraId="4C80C680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9307147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276780D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5E85A98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DE86B2F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1277B08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E520771" w:rsidRDefault="005F7E32" w:rsidP="00EF3AAE" w:rsidR="005F7E3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14:textId="5E3553DB" w14:paraId="2BF4742F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Sisku</w:t>
            </w:r>
          </w:p>
          <w:p w14:textId="77777777" w14:paraId="034BF5E5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C1A0BE9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E47C581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270DA3A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E70C05B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690425E" w:rsidRDefault="00EF3AAE" w:rsidP="00EF3AAE" w:rsidR="00EF3AA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0"/>
            <w:vAlign w:val="center"/>
          </w:tcPr>
          <w:p w14:textId="77777777" w14:paraId="774EEBC8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44.784,35</w:t>
            </w:r>
          </w:p>
          <w:p w14:textId="77777777" w14:paraId="29B85D7B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0E6FB0C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839BA26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9A725E3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C654663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44A2466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B632E21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6ED6FFF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DEE5278" w:rsidRDefault="00EF3AAE" w:rsidP="00EF3AAE" w:rsidR="00EF3AA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14:textId="77777777" w14:paraId="5ADE8E59" w:rsidRDefault="00EF3AAE" w:rsidP="00EF3AAE" w:rsidR="00EF3A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  <w:p w14:textId="77777777" w14:paraId="2707D47C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26F5EF4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59AA28A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85A5131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BE97C1A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74AA6DF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25F0800C" w:rsidRDefault="00EF3AAE" w:rsidP="00EF3AAE" w:rsidR="00EF3AA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66D0755" w:rsidRDefault="00EF3AAE" w:rsidP="00EF3AAE" w:rsidR="00EF3AA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83"/>
            <w:vAlign w:val="center"/>
          </w:tcPr>
          <w:p w14:textId="77777777" w14:paraId="6FBEF97B" w:rsidRDefault="00EF3AAE" w:rsidP="00EF3AAE" w:rsidR="00EF3A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zkčbr. 986 upisana u zk. ul. 1967, k. o. Budaševo-Topolovac</w:t>
            </w:r>
          </w:p>
          <w:p w14:textId="77777777" w14:paraId="21DA5376" w:rsidRDefault="00EF3AAE" w:rsidP="00EF3AAE" w:rsidR="00EF3A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FC0A0DF" w:rsidRDefault="00EF3AAE" w:rsidP="00EF3AAE" w:rsidR="00EF3AA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6D7472E" w:rsidRDefault="00EF3AAE" w:rsidP="00EF3AAE" w:rsidR="00EF3AA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3D915DC0" w:rsidRDefault="00167144" w:rsidP="00702487" w:rsidR="00167144">
      <w:pPr>
        <w:jc w:val="center"/>
        <w:rPr>
          <w:rFonts w:hAnsi="Times New Roman" w:ascii="Times New Roman"/>
          <w:b/>
          <w:sz w:val="24"/>
        </w:rPr>
      </w:pPr>
    </w:p>
    <w:p w14:textId="77777777" w14:paraId="27C5C01C" w:rsidRDefault="00702487" w:rsidP="00702487" w:rsidR="00C62F31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</w:t>
      </w:r>
    </w:p>
    <w:p w14:textId="6867C018" w14:paraId="5493174B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29F17A07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68"/>
        <w:gridCol w:w="2135"/>
        <w:gridCol w:w="1566"/>
        <w:gridCol w:w="1735"/>
        <w:gridCol w:w="1227"/>
        <w:gridCol w:w="1227"/>
      </w:tblGrid>
      <w:tr w14:textId="77777777" w14:paraId="71433AD4" w:rsidTr="00772633" w:rsidR="00702487" w:rsidRPr="007B4027">
        <w:trPr>
          <w:jc w:val="center"/>
        </w:trPr>
        <w:tc>
          <w:tcPr>
            <w:tcW w:type="pct" w:w="747"/>
            <w:vAlign w:val="center"/>
          </w:tcPr>
          <w:p w14:textId="77777777" w14:paraId="2FE339F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3B33368F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36C0DB8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14:textId="77777777" w14:paraId="1FB279C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14:textId="77777777" w14:paraId="1CF66F7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14:textId="77777777" w14:paraId="351E9CC4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7270ED0F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6CF896FE" w:rsidTr="00772633" w:rsidR="00702487" w:rsidRPr="007B4027">
        <w:trPr>
          <w:jc w:val="center"/>
        </w:trPr>
        <w:tc>
          <w:tcPr>
            <w:tcW w:type="pct" w:w="747"/>
          </w:tcPr>
          <w:p w14:textId="6469627D" w14:paraId="724BB274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  <w:r w:rsidR="00BF588B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148"/>
          </w:tcPr>
          <w:p w14:textId="2023675E" w14:paraId="5D0A07EC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------------------------</w:t>
            </w:r>
          </w:p>
        </w:tc>
        <w:tc>
          <w:tcPr>
            <w:tcW w:type="pct" w:w="854"/>
          </w:tcPr>
          <w:p w14:textId="0941371A" w14:paraId="64DEC545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</w:t>
            </w:r>
          </w:p>
        </w:tc>
        <w:tc>
          <w:tcPr>
            <w:tcW w:type="pct" w:w="909"/>
          </w:tcPr>
          <w:p w14:textId="25EB8B88" w14:paraId="5142CE6B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</w:t>
            </w:r>
          </w:p>
        </w:tc>
        <w:tc>
          <w:tcPr>
            <w:tcW w:type="pct" w:w="671"/>
          </w:tcPr>
          <w:p w14:textId="5854A4E4" w14:paraId="0AF5BD5C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  <w:tc>
          <w:tcPr>
            <w:tcW w:type="pct" w:w="671"/>
          </w:tcPr>
          <w:p w14:textId="4246996B" w14:paraId="106E27C6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</w:tr>
      <w:tr w14:textId="77777777" w14:paraId="28E9D452" w:rsidTr="00772633" w:rsidR="00E83D2D" w:rsidRPr="007B4027">
        <w:trPr>
          <w:jc w:val="center"/>
        </w:trPr>
        <w:tc>
          <w:tcPr>
            <w:tcW w:type="pct" w:w="747"/>
          </w:tcPr>
          <w:p w14:textId="29786880" w14:paraId="33ECDE30" w:rsidRDefault="00A26872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</w:t>
            </w:r>
          </w:p>
        </w:tc>
        <w:tc>
          <w:tcPr>
            <w:tcW w:type="pct" w:w="1148"/>
          </w:tcPr>
          <w:p w14:textId="140D7C61" w14:paraId="2114B806" w:rsidRDefault="00A26872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------------------------</w:t>
            </w:r>
          </w:p>
        </w:tc>
        <w:tc>
          <w:tcPr>
            <w:tcW w:type="pct" w:w="854"/>
          </w:tcPr>
          <w:p w14:textId="39F439AA" w14:paraId="32E476D4" w:rsidRDefault="00BF588B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</w:t>
            </w:r>
          </w:p>
        </w:tc>
        <w:tc>
          <w:tcPr>
            <w:tcW w:type="pct" w:w="909"/>
          </w:tcPr>
          <w:p w14:textId="695509F1" w14:paraId="01AF62C9" w:rsidRDefault="00BF588B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</w:t>
            </w:r>
          </w:p>
        </w:tc>
        <w:tc>
          <w:tcPr>
            <w:tcW w:type="pct" w:w="671"/>
          </w:tcPr>
          <w:p w14:textId="7E6B64EC" w14:paraId="406D5C3C" w:rsidRDefault="00BF588B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  <w:tc>
          <w:tcPr>
            <w:tcW w:type="pct" w:w="671"/>
          </w:tcPr>
          <w:p w14:textId="790BB408" w14:paraId="3E7851E0" w:rsidRDefault="00BF588B" w:rsidP="00772633" w:rsidR="00E83D2D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</w:tr>
    </w:tbl>
    <w:p w14:textId="77777777" w14:paraId="041BC2C0" w:rsidRDefault="002554C2" w:rsidP="006147C4" w:rsidR="002554C2">
      <w:pPr>
        <w:rPr>
          <w:rFonts w:hAnsi="Times New Roman" w:ascii="Times New Roman"/>
          <w:sz w:val="24"/>
        </w:rPr>
      </w:pPr>
    </w:p>
    <w:p w14:textId="77777777" w14:paraId="73CAC4B4" w:rsidRDefault="00AB2949" w:rsidP="006147C4" w:rsidR="00AB2949">
      <w:pPr>
        <w:rPr>
          <w:rFonts w:hAnsi="Times New Roman" w:ascii="Times New Roman"/>
          <w:sz w:val="24"/>
        </w:rPr>
      </w:pPr>
    </w:p>
    <w:p w14:textId="77777777" w14:paraId="110378F8" w:rsidRDefault="00702487" w:rsidP="006147C4" w:rsidR="006147C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7D3DB04B" w14:paraId="0E7502B6" w:rsidRDefault="00D4701A" w:rsidP="006147C4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216D6A">
        <w:rPr>
          <w:rFonts w:hAnsi="Times New Roman" w:ascii="Times New Roman"/>
          <w:sz w:val="24"/>
        </w:rPr>
        <w:t>24</w:t>
      </w:r>
      <w:r>
        <w:rPr>
          <w:rFonts w:hAnsi="Times New Roman" w:ascii="Times New Roman"/>
          <w:sz w:val="24"/>
        </w:rPr>
        <w:t>.</w:t>
      </w:r>
      <w:r w:rsidR="0063373B">
        <w:rPr>
          <w:rFonts w:hAnsi="Times New Roman" w:ascii="Times New Roman"/>
          <w:sz w:val="24"/>
        </w:rPr>
        <w:t>10</w:t>
      </w:r>
      <w:r>
        <w:rPr>
          <w:rFonts w:hAnsi="Times New Roman" w:ascii="Times New Roman"/>
          <w:sz w:val="24"/>
        </w:rPr>
        <w:t>.2017.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BF734F">
        <w:rPr>
          <w:rFonts w:hAnsi="Times New Roman" w:ascii="Times New Roman"/>
          <w:sz w:val="24"/>
        </w:rPr>
        <w:tab/>
      </w:r>
      <w:r w:rsidR="002554C2">
        <w:rPr>
          <w:rFonts w:hAnsi="Times New Roman" w:ascii="Times New Roman"/>
          <w:sz w:val="24"/>
        </w:rPr>
        <w:t>Marko Fak</w:t>
      </w:r>
    </w:p>
    <w:p w14:textId="77777777" w14:paraId="39F5C49A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1B70C6E" w:rsidRDefault="002A1229" w:rsidP="00702487" w:rsidR="002A1229">
      <w:pPr>
        <w:spacing w:after="0"/>
      </w:pPr>
      <w:r>
        <w:separator/>
      </w:r>
    </w:p>
  </w:endnote>
  <w:endnote w:id="0" w:type="continuationSeparator">
    <w:p w14:textId="77777777" w14:paraId="11FCE084" w:rsidRDefault="002A1229" w:rsidP="00702487" w:rsidR="002A12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4842289" w:rsidRDefault="002A1229" w:rsidP="00702487" w:rsidR="002A1229">
      <w:pPr>
        <w:spacing w:after="0"/>
      </w:pPr>
      <w:r>
        <w:separator/>
      </w:r>
    </w:p>
  </w:footnote>
  <w:footnote w:id="0" w:type="continuationSeparator">
    <w:p w14:textId="77777777" w14:paraId="7F3B9B98" w:rsidRDefault="002A1229" w:rsidP="00702487" w:rsidR="002A1229">
      <w:pPr>
        <w:spacing w:after="0"/>
      </w:pPr>
      <w:r>
        <w:continuationSeparator/>
      </w:r>
    </w:p>
  </w:footnote>
  <w:footnote w:id="1">
    <w:p w14:textId="77777777" w14:paraId="31D89F07" w:rsidRDefault="002A1229" w:rsidP="00702487" w:rsidR="002A122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5593486B" w:rsidRDefault="002A1229" w:rsidP="00702487" w:rsidR="002A122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BA7"/>
    <w:rsid w:val="0001572B"/>
    <w:rsid w:val="00030F81"/>
    <w:rsid w:val="00047F87"/>
    <w:rsid w:val="0005024F"/>
    <w:rsid w:val="0005654D"/>
    <w:rsid w:val="000700DC"/>
    <w:rsid w:val="0007341E"/>
    <w:rsid w:val="00083185"/>
    <w:rsid w:val="000967BF"/>
    <w:rsid w:val="000E6157"/>
    <w:rsid w:val="00110F15"/>
    <w:rsid w:val="00125A9E"/>
    <w:rsid w:val="00132CF6"/>
    <w:rsid w:val="00167144"/>
    <w:rsid w:val="0018334B"/>
    <w:rsid w:val="00193F05"/>
    <w:rsid w:val="001A34A1"/>
    <w:rsid w:val="001A5C48"/>
    <w:rsid w:val="001B702D"/>
    <w:rsid w:val="001B75FD"/>
    <w:rsid w:val="001C7494"/>
    <w:rsid w:val="001E0AB2"/>
    <w:rsid w:val="001F5864"/>
    <w:rsid w:val="00216D6A"/>
    <w:rsid w:val="0022482B"/>
    <w:rsid w:val="00236E68"/>
    <w:rsid w:val="00254B45"/>
    <w:rsid w:val="00255215"/>
    <w:rsid w:val="002554C2"/>
    <w:rsid w:val="0025646A"/>
    <w:rsid w:val="002961C3"/>
    <w:rsid w:val="002A1229"/>
    <w:rsid w:val="002B4FB2"/>
    <w:rsid w:val="002B5E6C"/>
    <w:rsid w:val="002D19D0"/>
    <w:rsid w:val="002D4D0C"/>
    <w:rsid w:val="002F0553"/>
    <w:rsid w:val="00301154"/>
    <w:rsid w:val="00303283"/>
    <w:rsid w:val="00324466"/>
    <w:rsid w:val="0033370E"/>
    <w:rsid w:val="0034079C"/>
    <w:rsid w:val="00355048"/>
    <w:rsid w:val="00363E05"/>
    <w:rsid w:val="00380C76"/>
    <w:rsid w:val="003A0FF9"/>
    <w:rsid w:val="003C080A"/>
    <w:rsid w:val="003C2609"/>
    <w:rsid w:val="003D187A"/>
    <w:rsid w:val="003D2BF1"/>
    <w:rsid w:val="003D6CC7"/>
    <w:rsid w:val="00404790"/>
    <w:rsid w:val="00414BE7"/>
    <w:rsid w:val="0046354F"/>
    <w:rsid w:val="004664BC"/>
    <w:rsid w:val="00472A32"/>
    <w:rsid w:val="004843A8"/>
    <w:rsid w:val="004A2A49"/>
    <w:rsid w:val="004A355F"/>
    <w:rsid w:val="004A59B2"/>
    <w:rsid w:val="004C23C3"/>
    <w:rsid w:val="004D7815"/>
    <w:rsid w:val="00512722"/>
    <w:rsid w:val="00544286"/>
    <w:rsid w:val="00566BE8"/>
    <w:rsid w:val="005704D0"/>
    <w:rsid w:val="005726C9"/>
    <w:rsid w:val="005743FE"/>
    <w:rsid w:val="005746B1"/>
    <w:rsid w:val="00581656"/>
    <w:rsid w:val="00581D81"/>
    <w:rsid w:val="00581FC3"/>
    <w:rsid w:val="005D5F54"/>
    <w:rsid w:val="005F7E32"/>
    <w:rsid w:val="006147C4"/>
    <w:rsid w:val="0063373B"/>
    <w:rsid w:val="00643AB4"/>
    <w:rsid w:val="006471FC"/>
    <w:rsid w:val="00660F83"/>
    <w:rsid w:val="00665550"/>
    <w:rsid w:val="00665B81"/>
    <w:rsid w:val="00681BC2"/>
    <w:rsid w:val="006904C7"/>
    <w:rsid w:val="006B01C7"/>
    <w:rsid w:val="006C0742"/>
    <w:rsid w:val="006C1FC5"/>
    <w:rsid w:val="00700179"/>
    <w:rsid w:val="00702487"/>
    <w:rsid w:val="00705C6A"/>
    <w:rsid w:val="0070702C"/>
    <w:rsid w:val="007349AC"/>
    <w:rsid w:val="007635C7"/>
    <w:rsid w:val="00766656"/>
    <w:rsid w:val="00772633"/>
    <w:rsid w:val="00775D0B"/>
    <w:rsid w:val="007931C6"/>
    <w:rsid w:val="00794236"/>
    <w:rsid w:val="007A14C6"/>
    <w:rsid w:val="007A4472"/>
    <w:rsid w:val="007B06AF"/>
    <w:rsid w:val="007B7140"/>
    <w:rsid w:val="007C26C9"/>
    <w:rsid w:val="007F32C4"/>
    <w:rsid w:val="008015D2"/>
    <w:rsid w:val="008032A0"/>
    <w:rsid w:val="0081773C"/>
    <w:rsid w:val="00840AEB"/>
    <w:rsid w:val="008512FB"/>
    <w:rsid w:val="00852A9E"/>
    <w:rsid w:val="00852FD8"/>
    <w:rsid w:val="00856040"/>
    <w:rsid w:val="008564B6"/>
    <w:rsid w:val="00873B2B"/>
    <w:rsid w:val="00875F3E"/>
    <w:rsid w:val="008770A0"/>
    <w:rsid w:val="00877968"/>
    <w:rsid w:val="00883877"/>
    <w:rsid w:val="00896875"/>
    <w:rsid w:val="008A7897"/>
    <w:rsid w:val="008B7671"/>
    <w:rsid w:val="008C3C27"/>
    <w:rsid w:val="008F3870"/>
    <w:rsid w:val="00916E0E"/>
    <w:rsid w:val="00934C88"/>
    <w:rsid w:val="009520B4"/>
    <w:rsid w:val="00972812"/>
    <w:rsid w:val="00990FE3"/>
    <w:rsid w:val="009918EA"/>
    <w:rsid w:val="009A4ADB"/>
    <w:rsid w:val="009C593E"/>
    <w:rsid w:val="009D1A71"/>
    <w:rsid w:val="009E553A"/>
    <w:rsid w:val="009F1EFB"/>
    <w:rsid w:val="009F4C53"/>
    <w:rsid w:val="00A10474"/>
    <w:rsid w:val="00A16425"/>
    <w:rsid w:val="00A26872"/>
    <w:rsid w:val="00A33F6D"/>
    <w:rsid w:val="00A408DC"/>
    <w:rsid w:val="00A44877"/>
    <w:rsid w:val="00A45FE4"/>
    <w:rsid w:val="00A527AA"/>
    <w:rsid w:val="00A60565"/>
    <w:rsid w:val="00A70FE3"/>
    <w:rsid w:val="00A80DBE"/>
    <w:rsid w:val="00A837BF"/>
    <w:rsid w:val="00A90911"/>
    <w:rsid w:val="00A919AB"/>
    <w:rsid w:val="00A91EB7"/>
    <w:rsid w:val="00AA643A"/>
    <w:rsid w:val="00AB2949"/>
    <w:rsid w:val="00AC4EE6"/>
    <w:rsid w:val="00AD0145"/>
    <w:rsid w:val="00AF6E2B"/>
    <w:rsid w:val="00B54E11"/>
    <w:rsid w:val="00B55762"/>
    <w:rsid w:val="00B61BD3"/>
    <w:rsid w:val="00B61FC7"/>
    <w:rsid w:val="00B860C0"/>
    <w:rsid w:val="00B933C0"/>
    <w:rsid w:val="00BB19F6"/>
    <w:rsid w:val="00BC3766"/>
    <w:rsid w:val="00BF205B"/>
    <w:rsid w:val="00BF588B"/>
    <w:rsid w:val="00BF734F"/>
    <w:rsid w:val="00C11B9C"/>
    <w:rsid w:val="00C17B18"/>
    <w:rsid w:val="00C2458D"/>
    <w:rsid w:val="00C251EC"/>
    <w:rsid w:val="00C257EC"/>
    <w:rsid w:val="00C31510"/>
    <w:rsid w:val="00C37443"/>
    <w:rsid w:val="00C4172E"/>
    <w:rsid w:val="00C45F08"/>
    <w:rsid w:val="00C47752"/>
    <w:rsid w:val="00C52DF5"/>
    <w:rsid w:val="00C52F18"/>
    <w:rsid w:val="00C56FEE"/>
    <w:rsid w:val="00C61F72"/>
    <w:rsid w:val="00C62F31"/>
    <w:rsid w:val="00C83980"/>
    <w:rsid w:val="00CA46D7"/>
    <w:rsid w:val="00CA75E8"/>
    <w:rsid w:val="00CB10CD"/>
    <w:rsid w:val="00CB6028"/>
    <w:rsid w:val="00CD23C8"/>
    <w:rsid w:val="00CD7D45"/>
    <w:rsid w:val="00CF32BC"/>
    <w:rsid w:val="00CF3B9B"/>
    <w:rsid w:val="00D1677C"/>
    <w:rsid w:val="00D35A86"/>
    <w:rsid w:val="00D36936"/>
    <w:rsid w:val="00D41CF6"/>
    <w:rsid w:val="00D454C4"/>
    <w:rsid w:val="00D4701A"/>
    <w:rsid w:val="00D6273A"/>
    <w:rsid w:val="00D83E1A"/>
    <w:rsid w:val="00D8711D"/>
    <w:rsid w:val="00D96036"/>
    <w:rsid w:val="00DA72F5"/>
    <w:rsid w:val="00DB7FB3"/>
    <w:rsid w:val="00DC41AC"/>
    <w:rsid w:val="00DD1D13"/>
    <w:rsid w:val="00DD382B"/>
    <w:rsid w:val="00DE04E3"/>
    <w:rsid w:val="00DF0057"/>
    <w:rsid w:val="00DF336B"/>
    <w:rsid w:val="00DF4F2A"/>
    <w:rsid w:val="00E0436D"/>
    <w:rsid w:val="00E1162E"/>
    <w:rsid w:val="00E122C6"/>
    <w:rsid w:val="00E25178"/>
    <w:rsid w:val="00E7655E"/>
    <w:rsid w:val="00E80C6C"/>
    <w:rsid w:val="00E829B9"/>
    <w:rsid w:val="00E83D2D"/>
    <w:rsid w:val="00EA0B6B"/>
    <w:rsid w:val="00EB78CF"/>
    <w:rsid w:val="00ED551D"/>
    <w:rsid w:val="00EE0B77"/>
    <w:rsid w:val="00EE188A"/>
    <w:rsid w:val="00EE578A"/>
    <w:rsid w:val="00EF3AAE"/>
    <w:rsid w:val="00F101ED"/>
    <w:rsid w:val="00F12B52"/>
    <w:rsid w:val="00F170AB"/>
    <w:rsid w:val="00F32D05"/>
    <w:rsid w:val="00F3324C"/>
    <w:rsid w:val="00F412B9"/>
    <w:rsid w:val="00F600BD"/>
    <w:rsid w:val="00F62EAC"/>
    <w:rsid w:val="00F80E1C"/>
    <w:rsid w:val="00F92FDC"/>
    <w:rsid w:val="00F9516D"/>
    <w:rsid w:val="00FC300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E7EA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8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87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8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8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8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87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8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8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registrator s prijavama tražbina</izvorni_sadrzaj>
    <derivirana_varijabla naziv="DomainObject.Primjedba_1">uz registrator s prijavama tražbina</derivirana_varijabla>
  </DomainObject.Primjedba>
  <DomainObject.Oznaka>
    <izvorni_sadrzaj>St-3754/2016-24</izvorni_sadrzaj>
    <derivirana_varijabla naziv="DomainObject.Oznaka_1">St-3754/2016-24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588</properties:Words>
  <properties:Characters>3713</properties:Characters>
  <properties:Lines>563</properties:Lines>
  <properties:Paragraphs>185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2017-10-26T11:29:00Z</dcterms:created>
  <dc:creator>ADMINIBM</dc:creator>
  <cp:lastModifiedBy>Kristina Švajger</cp:lastModifiedBy>
  <cp:lastPrinted>2017-10-25T09:50:00Z</cp:lastPrinted>
  <dcterms:modified xmlns:xsi="http://www.w3.org/2001/XMLSchema-instance" xsi:type="dcterms:W3CDTF">2017-10-26T11:29:00Z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St-3754/2016-24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