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0c4f" w14:paraId="18c0c4f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50D1">
        <w:rPr>
          <w:color w:val="000000"/>
        </w:rPr>
        <w:t>BO &amp; MIA CO d.o.o. Vinkovačka 53, Split, OIB: 02337548185</w:t>
      </w:r>
      <w:r w:rsidR="005A4641">
        <w:rPr>
          <w:lang w:val="hr-HR"/>
        </w:rPr>
        <w:t xml:space="preserve">, dana </w:t>
      </w:r>
      <w:r w:rsidR="00385470">
        <w:rPr>
          <w:lang w:val="hr-HR"/>
        </w:rPr>
        <w:t>4. siječnja</w:t>
      </w:r>
      <w:r w:rsidR="002102BE">
        <w:rPr>
          <w:lang w:val="hr-HR"/>
        </w:rPr>
        <w:t xml:space="preserve"> </w:t>
      </w:r>
      <w:r w:rsidR="001D1E15">
        <w:rPr>
          <w:lang w:val="hr-HR"/>
        </w:rPr>
        <w:t>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D50D1">
        <w:rPr>
          <w:color w:val="000000"/>
        </w:rPr>
        <w:t>BO &amp; MIA CO d.o.o. Vinkovačka 53, Split, OIB: 02337548185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DD50D1">
        <w:rPr>
          <w:color w:val="000000"/>
        </w:rPr>
        <w:t>BO &amp; MIA CO d.o.o. Vinkovačka 53, Split, OIB: 02337548185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385470">
        <w:rPr>
          <w:lang w:val="hr-HR"/>
        </w:rPr>
        <w:t>,</w:t>
      </w:r>
      <w:r>
        <w:rPr>
          <w:lang w:val="hr-HR"/>
        </w:rPr>
        <w:t xml:space="preserve"> dakle</w:t>
      </w:r>
      <w:r w:rsidR="00385470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85470">
        <w:rPr>
          <w:lang w:val="hr-HR"/>
        </w:rPr>
        <w:t>4. siječnja</w:t>
      </w:r>
      <w:r w:rsidR="00EF64B4">
        <w:rPr>
          <w:lang w:val="hr-HR"/>
        </w:rPr>
        <w:t xml:space="preserve"> </w:t>
      </w:r>
      <w:r w:rsidR="001D1E15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55E" w:rsidP="003734BE" w:rsidR="00D3355E">
      <w:r>
        <w:separator/>
      </w:r>
    </w:p>
  </w:endnote>
  <w:endnote w:id="0" w:type="continuationSeparator">
    <w:p w:rsidRDefault="00D3355E" w:rsidP="003734BE" w:rsidR="00D33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55E" w:rsidP="003734BE" w:rsidR="00D3355E">
      <w:r>
        <w:separator/>
      </w:r>
    </w:p>
  </w:footnote>
  <w:footnote w:id="0" w:type="continuationSeparator">
    <w:p w:rsidRDefault="00D3355E" w:rsidP="003734BE" w:rsidR="00D33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C2357" w:rsidRPr="009C2357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5451C2">
      <w:t>179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5451C2">
      <w:t>179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D1E15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470"/>
    <w:rsid w:val="003855E7"/>
    <w:rsid w:val="003929B4"/>
    <w:rsid w:val="00403F01"/>
    <w:rsid w:val="004171BE"/>
    <w:rsid w:val="00473132"/>
    <w:rsid w:val="004777B1"/>
    <w:rsid w:val="004A6CA0"/>
    <w:rsid w:val="005451C2"/>
    <w:rsid w:val="005A4641"/>
    <w:rsid w:val="005C7075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2357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A493A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3355E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 &amp; MIA CO. društvo s ograničenom odgovornošću za proizvodnju i trgovinu</izvorni_sadrzaj>
    <derivirana_varijabla naziv="DomainObject.Predmet.ProtustrankaFormated_1">  BO &amp; MIA CO. društvo s ograničenom odgovornošću za proizvodnju i trgovinu</derivirana_varijabla>
  </DomainObject.Predmet.ProtustrankaFormated>
  <DomainObject.Predmet.ProtustrankaFormatedOIB>
    <izvorni_sadrzaj>  BO &amp; MIA CO. društvo s ograničenom odgovornošću za proizvodnju i trgovinu, OIB 02337548185</izvorni_sadrzaj>
    <derivirana_varijabla naziv="DomainObject.Predmet.ProtustrankaFormatedOIB_1">  BO &amp; MIA CO. društvo s ograničenom odgovornošću za proizvodnju i trgovinu, OIB 02337548185</derivirana_varijabla>
  </DomainObject.Predmet.ProtustrankaFormatedOIB>
  <DomainObject.Predmet.ProtustrankaFormatedWithAdress>
    <izvorni_sadrzaj> BO &amp; MIA CO. društvo s ograničenom odgovornošću za proizvodnju i trgovinu, Vinkovačka 53, 21000 Split</izvorni_sadrzaj>
    <derivirana_varijabla naziv="DomainObject.Predmet.ProtustrankaFormatedWithAdress_1"> BO &amp; MIA CO. društvo s ograničenom odgovornošću za proizvodnju i trgovinu, Vinkovačka 53, 21000 Split</derivirana_varijabla>
  </DomainObject.Predmet.ProtustrankaFormatedWithAdress>
  <DomainObject.Predmet.ProtustrankaFormatedWithAdressOIB>
    <izvorni_sadrzaj> BO &amp; MIA CO. društvo s ograničenom odgovornošću za proizvodnju i trgovinu, OIB 02337548185, Vinkovačka 53, 21000 Split</izvorni_sadrzaj>
    <derivirana_varijabla naziv="DomainObject.Predmet.ProtustrankaFormatedWithAdressOIB_1"> BO &amp; MIA CO. društvo s ograničenom odgovornošću za proizvodnju i trgovinu, OIB 02337548185, Vinkovačka 53, 21000 Split</derivirana_varijabla>
  </DomainObject.Predmet.ProtustrankaFormatedWithAdressOIB>
  <DomainObject.Predmet.ProtustrankaWithAdress>
    <izvorni_sadrzaj>BO &amp; MIA CO. društvo s ograničenom odgovornošću za proizvodnju i trgovinu Vinkovačka 53, 21000 Split</izvorni_sadrzaj>
    <derivirana_varijabla naziv="DomainObject.Predmet.ProtustrankaWithAdress_1">BO &amp; MIA CO. društvo s ograničenom odgovornošću za proizvodnju i trgovinu Vinkovačka 53, 21000 Split</derivirana_varijabla>
  </DomainObject.Predmet.ProtustrankaWithAdress>
  <DomainObject.Predmet.ProtustrankaWithAdressOIB>
    <izvorni_sadrzaj>BO &amp; MIA CO. društvo s ograničenom odgovornošću za proizvodnju i trgovinu, OIB 02337548185, Vinkovačka 53, 21000 Split</izvorni_sadrzaj>
    <derivirana_varijabla naziv="DomainObject.Predmet.ProtustrankaWithAdressOIB_1">BO &amp; MIA CO. društvo s ograničenom odgovornošću za proizvodnju i trgovinu, OIB 02337548185, Vinkovačka 53, 21000 Split</derivirana_varijabla>
  </DomainObject.Predmet.ProtustrankaWithAdressOIB>
  <DomainObject.Predmet.ProtustrankaNazivFormated>
    <izvorni_sadrzaj>BO &amp; MIA CO. društvo s ograničenom odgovornošću za proizvodnju i trgovinu</izvorni_sadrzaj>
    <derivirana_varijabla naziv="DomainObject.Predmet.ProtustrankaNazivFormated_1">BO &amp; MIA CO. društvo s ograničenom odgovornošću za proizvodnju i trgovinu</derivirana_varijabla>
  </DomainObject.Predmet.ProtustrankaNazivFormated>
  <DomainObject.Predmet.ProtustrankaNazivFormatedOIB>
    <izvorni_sadrzaj>BO &amp; MIA CO. društvo s ograničenom odgovornošću za proizvodnju i trgovinu, OIB 02337548185</izvorni_sadrzaj>
    <derivirana_varijabla naziv="DomainObject.Predmet.ProtustrankaNazivFormatedOIB_1">BO &amp; MIA CO. društvo s ograničenom odgovornošću za proizvodnju i trgovinu, OIB 02337548185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30699.97</izvorni_sadrzaj>
    <derivirana_varijabla naziv="DomainObject.Predmet.TrenutnaVrijednost_1">30699.97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BO &amp; MIA CO. društvo s ograničenom odgovornošću za proizvodnju i trgovinu</item>
    </izvorni_sadrzaj>
    <derivirana_varijabla naziv="DomainObject.Predmet.ProtuStrankaListFormated_1">
      <item>BO &amp; MIA CO. društvo s ograničenom odgovornošću za proizvodnju i trgovinu</item>
    </derivirana_varijabla>
  </DomainObject.Predmet.ProtuStrankaListFormated>
  <DomainObject.Predmet.ProtuStrankaListFormatedOIB>
    <izvorni_sadrzaj>
      <item>BO &amp; MIA CO. društvo s ograničenom odgovornošću za proizvodnju i trgovinu, OIB 02337548185</item>
    </izvorni_sadrzaj>
    <derivirana_varijabla naziv="DomainObject.Predmet.ProtuStrankaListFormatedOIB_1">
      <item>BO &amp; MIA CO. društvo s ograničenom odgovornošću za proizvodnju i trgovinu, OIB 02337548185</item>
    </derivirana_varijabla>
  </DomainObject.Predmet.ProtuStrankaListFormatedOIB>
  <DomainObject.Predmet.ProtuStrankaListFormatedWithAdress>
    <izvorni_sadrzaj>
      <item>BO &amp; MIA CO. društvo s ograničenom odgovornošću za proizvodnju i trgovinu, Vinkovačka 53, 21000 Split</item>
    </izvorni_sadrzaj>
    <derivirana_varijabla naziv="DomainObject.Predmet.ProtuStrankaListFormatedWithAdress_1">
      <item>BO &amp; MIA CO. društvo s ograničenom odgovornošću za proizvodnju i trgovinu, Vinkovačka 53, 21000 Split</item>
    </derivirana_varijabla>
  </DomainObject.Predmet.ProtuStrankaListFormatedWithAdress>
  <DomainObject.Predmet.ProtuStrankaListFormatedWithAdressOIB>
    <izvorni_sadrzaj>
      <item>BO &amp; MIA CO. društvo s ograničenom odgovornošću za proizvodnju i trgovinu, OIB 02337548185, Vinkovačka 53, 21000 Split</item>
    </izvorni_sadrzaj>
    <derivirana_varijabla naziv="DomainObject.Predmet.ProtuStrankaListFormatedWithAdressOIB_1">
      <item>BO &amp; MIA CO. društvo s ograničenom odgovornošću za proizvodnju i trgovinu, OIB 02337548185, Vinkovačka 53, 21000 Split</item>
    </derivirana_varijabla>
  </DomainObject.Predmet.ProtuStrankaListFormatedWithAdressOIB>
  <DomainObject.Predmet.ProtuStrankaListNazivFormated>
    <izvorni_sadrzaj>
      <item>BO &amp; MIA CO. društvo s ograničenom odgovornošću za proizvodnju i trgovinu</item>
    </izvorni_sadrzaj>
    <derivirana_varijabla naziv="DomainObject.Predmet.ProtuStrankaListNazivFormated_1">
      <item>BO &amp; MIA CO. društvo s ograničenom odgovornošću za proizvodnju i trgovinu</item>
    </derivirana_varijabla>
  </DomainObject.Predmet.ProtuStrankaListNazivFormated>
  <DomainObject.Predmet.ProtuStrankaListNazivFormatedOIB>
    <izvorni_sadrzaj>
      <item>BO &amp; MIA CO. društvo s ograničenom odgovornošću za proizvodnju i trgovinu, OIB 02337548185</item>
    </izvorni_sadrzaj>
    <derivirana_varijabla naziv="DomainObject.Predmet.ProtuStrankaListNazivFormatedOIB_1">
      <item>BO &amp; MIA CO. društvo s ograničenom odgovornošću za proizvodnju i trgovinu, OIB 02337548185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BO &amp; MIA CO. društvo s ograničenom odgovornošću za proizvodnju i trgovinu</izvorni_sadrzaj>
    <derivirana_varijabla naziv="DomainObject.Predmet.ProtustrankaIDrugi_1">BO &amp; MIA CO. društvo s ograničenom odgovornošću za proizvodnju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BO &amp; MIA CO. društvo s ograničenom odgovornošću za proizvodnju i trgovinu, OIB 02337548185, Vinkovačka 53, 21000 Split</izvorni_sadrzaj>
    <derivirana_varijabla naziv="DomainObject.Predmet.ProtustrankaIDrugiAdressOIB_1">BO &amp; MIA CO. društvo s ograničenom odgovornošću za proizvodnju i trgovinu, OIB 02337548185, Vinkovačka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BO &amp; MIA CO. društvo s ograničenom odgovornošću za proizvodnju i trgovinu</item>
    </izvorni_sadrzaj>
    <derivirana_varijabla naziv="DomainObject.Predmet.SudioniciListNaziv_1">
      <item>FINA SPLIT</item>
      <item>BO &amp; MIA CO. društvo s ograničenom odgovornošću za proizvodnju i trgovinu</item>
    </derivirana_varijabla>
  </DomainObject.Predmet.SudioniciListNaziv>
  <DomainObject.Predmet.SudioniciListAdressOIB>
    <izvorni_sadrzaj>
      <item>FINA SPLIT, Mažuranićevo šetalište 24 b,21000 Split</item>
      <item>BO &amp; MIA CO. društvo s ograničenom odgovornošću za proizvodnju i trgovinu, OIB 02337548185, Vinkovačka 53,21000 Split</item>
    </izvorni_sadrzaj>
    <derivirana_varijabla naziv="DomainObject.Predmet.SudioniciListAdressOIB_1">
      <item>FINA SPLIT, Mažuranićevo šetalište 24 b,21000 Split</item>
      <item>BO &amp; MIA CO. društvo s ograničenom odgovornošću za proizvodnju i trgovinu, OIB 02337548185, Vinkovačka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02337548185</item>
    </izvorni_sadrzaj>
    <derivirana_varijabla naziv="DomainObject.Predmet.SudioniciListNazivOIB_1">
      <item>, OIB null</item>
      <item>, OIB 02337548185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45AAC-53E2-41C1-A9FD-243B59968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3900</properties:Characters>
  <properties:Lines>96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2015-12-21T10:39:00Z</dcterms:created>
  <dc:creator>wsadmin</dc:creator>
  <cp:lastModifiedBy>Katarina Mikulić</cp:lastModifiedBy>
  <cp:lastPrinted>2015-12-22T08:03:00Z</cp:lastPrinted>
  <dcterms:modified xmlns:xsi="http://www.w3.org/2001/XMLSchema-instance" xsi:type="dcterms:W3CDTF">2016-01-04T13:32:00Z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