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70f0" w14:paraId="48870f0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CA6BD5">
        <w:rPr>
          <w:b/>
        </w:rPr>
        <w:t>29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A6BD5">
        <w:t>DEMONSTRATIO d.o.o. Bol,  Kačića Miošića Andrija 4, OIB: 42691361130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A6BD5">
        <w:t>DEMONSTRATIO d.o.o. Bol,  Kačića Miošića Andrija 4, OIB: 42691361130</w:t>
      </w:r>
      <w:r w:rsidRPr="008F7C03">
        <w:t>, da u roku od 15 dana solidarno uplate na sudski depozit ovog suda br. HR1623900011300000664, otvoren kod Hrvatske poštanske banke d.d. Zagreb, pozivom na broj 10-</w:t>
      </w:r>
      <w:r w:rsidR="00CA6BD5">
        <w:t>29</w:t>
      </w:r>
      <w:r w:rsidR="000B3BA3">
        <w:t>1</w:t>
      </w:r>
      <w:r w:rsidR="006B55A6">
        <w:t>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CA6BD5">
        <w:t>29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CA6BD5" w:rsidP="00CA6BD5" w:rsidR="00CA6BD5">
      <w:pPr>
        <w:ind w:firstLine="708"/>
        <w:jc w:val="both"/>
      </w:pPr>
      <w:r>
        <w:t>Financijska agencija RC Split, je podnijela ovom sudu 30. studenog 2015. godine prijedlog za provedbu skraćenog stečajnog postupka nad dužnikom. U prijedlogu se u bitnome navodi da na dan 01.09.2015. godine dužnik u Očevidniku redoslijeda osnova za plaćanje ima evidentirane neizvršene osnove za plaćanje u neprekinutom razdoblju od 947 dana u ukupnom iznosu od 149.696,08 kuna, da nema zaposlenih, da nema otvoren račune kod banke i da nema zaplijenjenih sredstava na ime predujma za namirenje troškova stečajnog postupka.</w:t>
      </w:r>
    </w:p>
    <w:p w:rsidRDefault="00CA6BD5" w:rsidP="00CA6BD5" w:rsidR="00CA6BD5">
      <w:pPr>
        <w:ind w:firstLine="708"/>
        <w:jc w:val="both"/>
      </w:pPr>
    </w:p>
    <w:p w:rsidRDefault="00CA6BD5" w:rsidP="00CA6BD5" w:rsidR="00BD223C">
      <w:pPr>
        <w:ind w:firstLine="708"/>
        <w:jc w:val="both"/>
      </w:pPr>
      <w:r>
        <w:t>Dana 29. rujna 2016.g. naslovni sud je rješenjem pod podl.br. St-2402/2015 obustavio skraćeni stečajni postupak nad dužnikom, te utvrdio da će se postupak voditi pod novim poslovnim brojem</w:t>
      </w:r>
      <w:r w:rsidR="00BD223C">
        <w:t>.</w:t>
      </w:r>
    </w:p>
    <w:p w:rsidRDefault="00A50CC5" w:rsidP="001F10AF" w:rsidR="00A50CC5" w:rsidRPr="008F7C03">
      <w:pPr>
        <w:jc w:val="both"/>
      </w:pPr>
    </w:p>
    <w:p w:rsidRDefault="00CA6BD5" w:rsidP="00CF20E6" w:rsidR="00D016E7" w:rsidRPr="008F7C03">
      <w:pPr>
        <w:ind w:firstLine="708"/>
        <w:jc w:val="both"/>
      </w:pPr>
      <w:r w:rsidRPr="008F7C03">
        <w:t xml:space="preserve">Rješenjem </w:t>
      </w:r>
      <w:r w:rsidR="00D016E7" w:rsidRPr="008F7C03">
        <w:t>ovog suda posl.br. St-</w:t>
      </w:r>
      <w:r>
        <w:t>29</w:t>
      </w:r>
      <w:r w:rsidR="00EA099C">
        <w:t>/201</w:t>
      </w:r>
      <w:r w:rsidR="00DF009D">
        <w:t>7</w:t>
      </w:r>
      <w:r w:rsidR="00D016E7" w:rsidRPr="008F7C03">
        <w:t xml:space="preserve"> od </w:t>
      </w:r>
      <w:r w:rsidR="00F469F3">
        <w:t>15</w:t>
      </w:r>
      <w:r w:rsidR="001F10AF">
        <w:t>. lipnja</w:t>
      </w:r>
      <w:r w:rsidR="00EA099C">
        <w:t xml:space="preserve"> 2018</w:t>
      </w:r>
      <w:r w:rsidR="00D016E7" w:rsidRPr="008F7C03">
        <w:t>.g. pokrenut prethodni postupak radi utvrđivanja uvjeta za otvaranje stečajnog postupka i zakazano ročište  na koje su pozvani predlagatelj,</w:t>
      </w:r>
      <w:r w:rsidR="00D016E7" w:rsidRPr="00E72718">
        <w:t xml:space="preserve"> FINA</w:t>
      </w:r>
      <w:r w:rsidR="00D016E7">
        <w:t>, dužnik,</w:t>
      </w:r>
      <w:r w:rsidR="00D016E7"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FD4216" w:rsidR="00FD4216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FD4216">
        <w:t xml:space="preserve">nije pristupio zastupnik po zakonu dužnika niti je postupio po toč. IV. rješenja od </w:t>
      </w:r>
      <w:r w:rsidR="00F469F3">
        <w:t>15</w:t>
      </w:r>
      <w:r w:rsidR="00FD4216">
        <w:t>. lipnja 2018. god. te je stoga sud  službenim putem od Općinskog suda, zemljišno-knjižni odjel i Centar za vozila RH zatražio podatke o imovini dužnika.</w:t>
      </w:r>
    </w:p>
    <w:p w:rsidRDefault="00FD4216" w:rsidP="00FD4216" w:rsidR="00FD4216">
      <w:pPr>
        <w:ind w:firstLine="708"/>
        <w:jc w:val="both"/>
      </w:pPr>
    </w:p>
    <w:p w:rsidRDefault="00FD4216" w:rsidP="00FD4216" w:rsidR="00FD4216">
      <w:pPr>
        <w:ind w:firstLine="708"/>
        <w:jc w:val="both"/>
      </w:pPr>
      <w:r>
        <w:t xml:space="preserve">Iz dostavljenog podnesaka </w:t>
      </w:r>
      <w:r w:rsidR="00F469F3">
        <w:t xml:space="preserve">Općinskog suda, </w:t>
      </w:r>
      <w:r>
        <w:t>ZK odjela je vidljivo da</w:t>
      </w:r>
      <w:r w:rsidR="00CA6BD5">
        <w:t xml:space="preserve"> je</w:t>
      </w:r>
      <w:r>
        <w:t xml:space="preserve"> dužnik upisan kao</w:t>
      </w:r>
      <w:r w:rsidR="00CA6BD5">
        <w:t xml:space="preserve"> suvlasnik nekretnine i to ¼ suvlasničkog dijela čest.br. 398/2 neplodno, put, ukupne površine 45 m2. </w:t>
      </w:r>
      <w:r>
        <w:t xml:space="preserve"> </w:t>
      </w:r>
    </w:p>
    <w:p w:rsidRDefault="00FD4216" w:rsidP="00EA24FF" w:rsidR="00FD4216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CA6BD5">
        <w:t>1983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</w:t>
      </w:r>
      <w:r w:rsidR="00CA6BD5">
        <w:t xml:space="preserve"> Naime, proizlazi da je dužnik za ¼ suvlasnik neplodno-put od ukupne površine 45 m2, a koja imovina neće biti dovoljna za namirenje troškova stečajnog postupka, obzirom da se radi o 11 m2.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A23D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6BD5">
      <w:rPr>
        <w:rFonts w:hAnsi="Book Antiqua" w:ascii="Book Antiqua"/>
        <w:b/>
        <w:sz w:val="20"/>
        <w:szCs w:val="20"/>
      </w:rPr>
      <w:t>29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3BA3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A23DC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75EFE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6931"/>
    <w:rsid w:val="00BC6E76"/>
    <w:rsid w:val="00BD223C"/>
    <w:rsid w:val="00BD50F0"/>
    <w:rsid w:val="00BE1B95"/>
    <w:rsid w:val="00BE74AD"/>
    <w:rsid w:val="00BE7AD4"/>
    <w:rsid w:val="00BE7C8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A6BD5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69F3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2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3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3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3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3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2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3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3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3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3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1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DEMONSTRATIO d.o.o. za turističke i ugostiteljske usluge</izvorni_sadrzaj>
    <derivirana_varijabla naziv="DomainObject.Predmet.ProtustrankaFormated_1">  DEMONSTRATIO d.o.o. za turističke i ugostiteljske usluge</derivirana_varijabla>
  </DomainObject.Predmet.ProtustrankaFormated>
  <DomainObject.Predmet.ProtustrankaFormatedOIB>
    <izvorni_sadrzaj>  DEMONSTRATIO d.o.o. za turističke i ugostiteljske usluge, OIB 42691361130</izvorni_sadrzaj>
    <derivirana_varijabla naziv="DomainObject.Predmet.ProtustrankaFormatedOIB_1">  DEMONSTRATIO d.o.o. za turističke i ugostiteljske usluge, OIB 42691361130</derivirana_varijabla>
  </DomainObject.Predmet.ProtustrankaFormatedOIB>
  <DomainObject.Predmet.ProtustrankaFormatedWithAdress>
    <izvorni_sadrzaj> DEMONSTRATIO d.o.o. za turističke i ugostiteljske usluge, Kačića Miošića Andrije 4, 21420 Bol</izvorni_sadrzaj>
    <derivirana_varijabla naziv="DomainObject.Predmet.ProtustrankaFormatedWithAdress_1"> DEMONSTRATIO d.o.o. za turističke i ugostiteljske usluge, Kačića Miošića Andrije 4, 21420 Bol</derivirana_varijabla>
  </DomainObject.Predmet.ProtustrankaFormatedWithAdress>
  <DomainObject.Predmet.ProtustrankaFormatedWithAdressOIB>
    <izvorni_sadrzaj> DEMONSTRATIO d.o.o. za turističke i ugostiteljske usluge, OIB 42691361130, Kačića Miošića Andrije 4, 21420 Bol</izvorni_sadrzaj>
    <derivirana_varijabla naziv="DomainObject.Predmet.ProtustrankaFormatedWithAdressOIB_1"> DEMONSTRATIO d.o.o. za turističke i ugostiteljske usluge, OIB 42691361130, Kačića Miošića Andrije 4, 21420 Bol</derivirana_varijabla>
  </DomainObject.Predmet.ProtustrankaFormatedWithAdressOIB>
  <DomainObject.Predmet.ProtustrankaWithAdress>
    <izvorni_sadrzaj>DEMONSTRATIO d.o.o. za turističke i ugostiteljske usluge Kačića Miošića Andrije 4, 21420 Bol</izvorni_sadrzaj>
    <derivirana_varijabla naziv="DomainObject.Predmet.ProtustrankaWithAdress_1">DEMONSTRATIO d.o.o. za turističke i ugostiteljske usluge Kačića Miošića Andrije 4, 21420 Bol</derivirana_varijabla>
  </DomainObject.Predmet.ProtustrankaWithAdress>
  <DomainObject.Predmet.ProtustrankaWithAdressOIB>
    <izvorni_sadrzaj>DEMONSTRATIO d.o.o. za turističke i ugostiteljske usluge, OIB 42691361130, Kačića Miošića Andrije 4, 21420 Bol</izvorni_sadrzaj>
    <derivirana_varijabla naziv="DomainObject.Predmet.ProtustrankaWithAdressOIB_1">DEMONSTRATIO d.o.o. za turističke i ugostiteljske usluge, OIB 42691361130, Kačića Miošića Andrije 4, 21420 Bol</derivirana_varijabla>
  </DomainObject.Predmet.ProtustrankaWithAdressOIB>
  <DomainObject.Predmet.ProtustrankaNazivFormated>
    <izvorni_sadrzaj>DEMONSTRATIO d.o.o. za turističke i ugostiteljske usluge</izvorni_sadrzaj>
    <derivirana_varijabla naziv="DomainObject.Predmet.ProtustrankaNazivFormated_1">DEMONSTRATIO d.o.o. za turističke i ugostiteljske usluge</derivirana_varijabla>
  </DomainObject.Predmet.ProtustrankaNazivFormated>
  <DomainObject.Predmet.ProtustrankaNazivFormatedOIB>
    <izvorni_sadrzaj>DEMONSTRATIO d.o.o. za turističke i ugostiteljske usluge, OIB 42691361130</izvorni_sadrzaj>
    <derivirana_varijabla naziv="DomainObject.Predmet.ProtustrankaNazivFormatedOIB_1">DEMONSTRATIO d.o.o. za turističke i ugostiteljske usluge, OIB 42691361130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DEMONSTRATIO d.o.o. za turističke i ugostiteljske usluge</item>
    </izvorni_sadrzaj>
    <derivirana_varijabla naziv="DomainObject.Predmet.ProtuStrankaListFormated_1">
      <item>DEMONSTRATIO d.o.o. za turističke i ugostiteljske usluge</item>
    </derivirana_varijabla>
  </DomainObject.Predmet.ProtuStrankaListFormated>
  <DomainObject.Predmet.ProtuStrankaListFormatedOIB>
    <izvorni_sadrzaj>
      <item>DEMONSTRATIO d.o.o. za turističke i ugostiteljske usluge, OIB 42691361130</item>
    </izvorni_sadrzaj>
    <derivirana_varijabla naziv="DomainObject.Predmet.ProtuStrankaListFormatedOIB_1">
      <item>DEMONSTRATIO d.o.o. za turističke i ugostiteljske usluge, OIB 42691361130</item>
    </derivirana_varijabla>
  </DomainObject.Predmet.ProtuStrankaListFormatedOIB>
  <DomainObject.Predmet.ProtuStrankaListFormatedWithAdress>
    <izvorni_sadrzaj>
      <item>DEMONSTRATIO d.o.o. za turističke i ugostiteljske usluge, Kačića Miošića Andrije 4, 21420 Bol</item>
    </izvorni_sadrzaj>
    <derivirana_varijabla naziv="DomainObject.Predmet.ProtuStrankaListFormatedWithAdress_1">
      <item>DEMONSTRATIO d.o.o. za turističke i ugostiteljske usluge, Kačića Miošića Andrije 4, 21420 Bol</item>
    </derivirana_varijabla>
  </DomainObject.Predmet.ProtuStrankaListFormatedWithAdress>
  <DomainObject.Predmet.ProtuStrankaListFormatedWithAdressOIB>
    <izvorni_sadrzaj>
      <item>DEMONSTRATIO d.o.o. za turističke i ugostiteljske usluge, OIB 42691361130, Kačića Miošića Andrije 4, 21420 Bol</item>
    </izvorni_sadrzaj>
    <derivirana_varijabla naziv="DomainObject.Predmet.ProtuStrankaListFormatedWithAdressOIB_1">
      <item>DEMONSTRATIO d.o.o. za turističke i ugostiteljske usluge, OIB 42691361130, Kačića Miošića Andrije 4, 21420 Bol</item>
    </derivirana_varijabla>
  </DomainObject.Predmet.ProtuStrankaListFormatedWithAdressOIB>
  <DomainObject.Predmet.ProtuStrankaListNazivFormated>
    <izvorni_sadrzaj>
      <item>DEMONSTRATIO d.o.o. za turističke i ugostiteljske usluge</item>
    </izvorni_sadrzaj>
    <derivirana_varijabla naziv="DomainObject.Predmet.ProtuStrankaListNazivFormated_1">
      <item>DEMONSTRATIO d.o.o. za turističke i ugostiteljske usluge</item>
    </derivirana_varijabla>
  </DomainObject.Predmet.ProtuStrankaListNazivFormated>
  <DomainObject.Predmet.ProtuStrankaListNazivFormatedOIB>
    <izvorni_sadrzaj>
      <item>DEMONSTRATIO d.o.o. za turističke i ugostiteljske usluge, OIB 42691361130</item>
    </izvorni_sadrzaj>
    <derivirana_varijabla naziv="DomainObject.Predmet.ProtuStrankaListNazivFormatedOIB_1">
      <item>DEMONSTRATIO d.o.o. za turističke i ugostiteljske usluge, OIB 42691361130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Gundulilćeva 29a, 21000 Split</item>
    </izvorni_sadrzaj>
    <derivirana_varijabla naziv="DomainObject.Predmet.OstaliListFormatedWithAdress_1">
      <item>Županijsko državno odvjetništvo u Splitu, Gundulilćeva 29a, 21000 Split</item>
    </derivirana_varijabla>
  </DomainObject.Predmet.OstaliListFormatedWithAdress>
  <DomainObject.Predmet.OstaliListFormatedWithAdressOIB>
    <izvorni_sadrzaj>
      <item>Županijsko državno odvjetništvo u Splitu, Gundulilćeva 29a, 21000 Split</item>
    </izvorni_sadrzaj>
    <derivirana_varijabla naziv="DomainObject.Predmet.OstaliListFormatedWithAdressOIB_1">
      <item>Županijsko državno odvjetništvo u Splitu, Gundulilćeva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DEMONSTRATIO d.o.o. za turističke i ugostiteljske usluge</izvorni_sadrzaj>
    <derivirana_varijabla naziv="DomainObject.Predmet.ProtustrankaIDrugi_1">DEMONSTRATIO d.o.o. za turističke i ugostiteljske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DEMONSTRATIO d.o.o. za turističke i ugostiteljske usluge, OIB 42691361130, Kačića Miošića Andrije 4, 21420 Bol</izvorni_sadrzaj>
    <derivirana_varijabla naziv="DomainObject.Predmet.ProtustrankaIDrugiAdressOIB_1">DEMONSTRATIO d.o.o. za turističke i ugostiteljske usluge, OIB 42691361130, Kačića Miošića Andrije 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DEMONSTRATIO d.o.o. za turističke i ugostiteljske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DEMONSTRATIO d.o.o. za turističke i ugostiteljske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DEMONSTRATIO d.o.o. za turističke i ugostiteljske usluge, OIB 42691361130, Kačića Miošića Andrije 4,21420 Bol</item>
      <item>FINANCIJSKA AGENCIJA, RC SPLIT, OIB 85821130368, Mažuranićevo šetalište 24 b,21000 Split</item>
      <item>Ministarstvo financija RH, OIB 18683136487, Katančićeva 5,10000 Zagreb</item>
      <item>Županijsko državno odvjetništvo u Splitu, Gundulilćeva 29a,21000 Split</item>
    </izvorni_sadrzaj>
    <derivirana_varijabla naziv="DomainObject.Predmet.SudioniciListAdressOIB_1">
      <item>DEMONSTRATIO d.o.o. za turističke i ugostiteljske usluge, OIB 42691361130, Kačića Miošića Andrije 4,21420 Bol</item>
      <item>FINANCIJSKA AGENCIJA, RC SPLIT, OIB 85821130368, Mažuranićevo šetalište 24 b,21000 Split</item>
      <item>Ministarstvo financija RH, OIB 18683136487, Katančićeva 5,10000 Zagreb</item>
      <item>Županijsko državno odvjetništvo u Splitu, Gundulilćeva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42691361130</item>
      <item>, OIB 85821130368</item>
      <item>, OIB 18683136487</item>
      <item>, OIB null</item>
    </izvorni_sadrzaj>
    <derivirana_varijabla naziv="DomainObject.Predmet.SudioniciListNazivOIB_1">
      <item>, OIB 42691361130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951</properties:Words>
  <properties:Characters>5304</properties:Characters>
  <properties:Lines>137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2018-07-05T11:57:00Z</dcterms:created>
  <dc:creator>Katarina Franković</dc:creator>
  <cp:lastModifiedBy>Paško Bačić</cp:lastModifiedBy>
  <cp:lastPrinted>2018-07-05T11:56:00Z</cp:lastPrinted>
  <dcterms:modified xmlns:xsi="http://www.w3.org/2001/XMLSchema-instance" xsi:type="dcterms:W3CDTF">2018-07-05T12:06:00Z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(13,30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