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eba5" w14:paraId="3b9eba5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D719C0">
        <w:rPr>
          <w:rFonts w:cs="Times New Roman" w:hAnsi="Times New Roman" w:ascii="Times New Roman"/>
          <w:sz w:val="24"/>
        </w:rPr>
        <w:t>2128/16-7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A90035">
        <w:t xml:space="preserve">UN'ALTRA TENDEZA j.d.o.o. Zagreb, Trnsko 32 D MBS: 080927222 OIB: 08675963930  </w:t>
      </w:r>
      <w:r w:rsidRPr="003566B3">
        <w:t>dana</w:t>
      </w:r>
      <w:r w:rsidR="0085463C">
        <w:t xml:space="preserve"> </w:t>
      </w:r>
      <w:r w:rsidR="005C0D4F">
        <w:t>20.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A90035">
        <w:t xml:space="preserve">UN'ALTRA TENDEZA j.d.o.o. Zagreb, Trnsko 32 D MBS: 080927222 OIB: 08675963930 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A90035">
        <w:rPr>
          <w:bCs/>
        </w:rPr>
        <w:t>2128-16</w:t>
      </w:r>
      <w:r w:rsidR="00D719C0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D719C0">
        <w:t>4. ožujka</w:t>
      </w:r>
      <w:r w:rsidR="00E37E37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A90035">
        <w:t xml:space="preserve">UN'ALTRA TENDEZA j.d.o.o. Zagreb, Trnsko 32 D MBS: 080927222 OIB: 08675963930  </w:t>
      </w:r>
      <w:r w:rsidR="00D719C0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D719C0">
        <w:t xml:space="preserve">temeljem </w:t>
      </w:r>
      <w:r w:rsidR="00D719C0" w:rsidRPr="00A94C44">
        <w:t>čl. 110 st</w:t>
      </w:r>
      <w:r w:rsidR="00D719C0">
        <w:t xml:space="preserve">. 1 Stečajnog zakona (NN 71/15) </w:t>
      </w:r>
      <w:r w:rsidR="00D719C0" w:rsidRPr="00A94C44">
        <w:t xml:space="preserve"> u kojem se navodi da stečajni dužnik u očevidniku redoslijeda osnova za plaćanje ima evidentirane neizvršene osnove za plaćanje u neprekinutom razdoblju od 120 dana te da ima 1 zaposlenog radnika.</w:t>
      </w:r>
    </w:p>
    <w:p w:rsidRDefault="00BD6492" w:rsidP="0039770F" w:rsidR="0039770F">
      <w:pPr>
        <w:ind w:firstLine="708"/>
      </w:pPr>
      <w:r w:rsidRPr="00E8739A">
        <w:rPr>
          <w:bCs/>
        </w:rPr>
        <w:t xml:space="preserve">Rješenjem od </w:t>
      </w:r>
      <w:r w:rsidR="00A90035">
        <w:rPr>
          <w:bCs/>
        </w:rPr>
        <w:t>22</w:t>
      </w:r>
      <w:r w:rsidR="0023403D">
        <w:rPr>
          <w:bCs/>
        </w:rPr>
        <w:t>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A90035" w:rsidP="0039770F" w:rsidR="0039770F">
      <w:pPr>
        <w:ind w:firstLine="708"/>
      </w:pPr>
      <w:r>
        <w:t>Na ročište</w:t>
      </w:r>
      <w:r w:rsidR="00E37E37">
        <w:t xml:space="preserve"> za izjašnjenje o prijedlogu za otvaranje stečajnog postupka </w:t>
      </w:r>
      <w:r>
        <w:t>nije pristupio dužnik iako je uredno pozvan.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5C0D4F">
        <w:rPr>
          <w:noProof w:val="false"/>
        </w:rPr>
        <w:t>20.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E0481D">
        <w:rPr>
          <w:noProof w:val="false"/>
        </w:rPr>
        <w:t>, 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>
      <w:pPr>
        <w:overflowPunct w:val="false"/>
        <w:jc w:val="both"/>
      </w:pPr>
    </w:p>
    <w:p w:rsidRDefault="00E0481D" w:rsidR="00E048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0481D" w:rsidP="00E0481D" w:rsidR="00E0481D">
      <w:pPr>
        <w:ind w:firstLine="708" w:left="4956"/>
      </w:pPr>
      <w:r>
        <w:t>Vinka Mihalinčić</w:t>
      </w:r>
    </w:p>
    <w:p w:rsidRDefault="00E0481D" w:rsidP="003F760A" w:rsidR="00E0481D" w:rsidRPr="003566B3">
      <w:pPr>
        <w:overflowPunct w:val="false"/>
        <w:jc w:val="both"/>
        <w:rPr>
          <w:noProof w:val="false"/>
        </w:rPr>
      </w:pPr>
    </w:p>
    <w:p w:rsidRDefault="00E0481D" w:rsidR="001E246B"/>
    <w:sectPr w:rsidSect="00BB47C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E0481D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481D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A90035">
      <w:rPr>
        <w:noProof w:val="false"/>
      </w:rPr>
      <w:t>2128/16-7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E491C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9770F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64AD9"/>
    <w:rsid w:val="005763AF"/>
    <w:rsid w:val="005C0D4F"/>
    <w:rsid w:val="006630E6"/>
    <w:rsid w:val="006D29D0"/>
    <w:rsid w:val="006D37EF"/>
    <w:rsid w:val="006D7209"/>
    <w:rsid w:val="007A5DAF"/>
    <w:rsid w:val="007C5E77"/>
    <w:rsid w:val="00801912"/>
    <w:rsid w:val="00804778"/>
    <w:rsid w:val="00852BC6"/>
    <w:rsid w:val="0085463C"/>
    <w:rsid w:val="008D12F2"/>
    <w:rsid w:val="009357C1"/>
    <w:rsid w:val="009579DC"/>
    <w:rsid w:val="00984585"/>
    <w:rsid w:val="009967FF"/>
    <w:rsid w:val="009D32CF"/>
    <w:rsid w:val="00A05225"/>
    <w:rsid w:val="00A17B49"/>
    <w:rsid w:val="00A45E4C"/>
    <w:rsid w:val="00A81191"/>
    <w:rsid w:val="00A90035"/>
    <w:rsid w:val="00A93C76"/>
    <w:rsid w:val="00A97E67"/>
    <w:rsid w:val="00AE3671"/>
    <w:rsid w:val="00B67A9F"/>
    <w:rsid w:val="00B71151"/>
    <w:rsid w:val="00B74021"/>
    <w:rsid w:val="00B87FFB"/>
    <w:rsid w:val="00BB47C4"/>
    <w:rsid w:val="00BC1EA3"/>
    <w:rsid w:val="00BD271E"/>
    <w:rsid w:val="00BD6492"/>
    <w:rsid w:val="00CB121F"/>
    <w:rsid w:val="00CC4CC9"/>
    <w:rsid w:val="00D51262"/>
    <w:rsid w:val="00D719C0"/>
    <w:rsid w:val="00D92198"/>
    <w:rsid w:val="00DD686D"/>
    <w:rsid w:val="00E0481D"/>
    <w:rsid w:val="00E37E37"/>
    <w:rsid w:val="00EA30C4"/>
    <w:rsid w:val="00EA3AF8"/>
    <w:rsid w:val="00EB07C2"/>
    <w:rsid w:val="00EC2F02"/>
    <w:rsid w:val="00EE6B44"/>
    <w:rsid w:val="00EF0F2F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8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81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8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8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8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81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8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8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2128</izvorni_sadrzaj>
    <derivirana_varijabla naziv="DomainObject.Predmet.Broj_1">2128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St-2128/2016</izvorni_sadrzaj>
    <derivirana_varijabla naziv="DomainObject.Predmet.OznakaBroj_1">St-2128/2016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UN`ALTRA TENDENZA  jednostavno društvo s ograničenom odgovornošću za trgovinu i usluge</izvorni_sadrzaj>
    <derivirana_varijabla naziv="DomainObject.Predmet.ProtustrankaFormated_1">  UN`ALTRA TENDENZA  jednostavno društvo s ograničenom odgovornošću za trgovinu i usluge</derivirana_varijabla>
  </DomainObject.Predmet.ProtustrankaFormated>
  <DomainObject.Predmet.ProtustrankaFormatedOIB>
    <izvorni_sadrzaj>  UN`ALTRA TENDENZA  jednostavno društvo s ograničenom odgovornošću za trgovinu i usluge, OIB 08675963930</izvorni_sadrzaj>
    <derivirana_varijabla naziv="DomainObject.Predmet.ProtustrankaFormatedOIB_1">  UN`ALTRA TENDENZA  jednostavno društvo s ograničenom odgovornošću za trgovinu i usluge, OIB 08675963930</derivirana_varijabla>
  </DomainObject.Predmet.ProtustrankaFormatedOIB>
  <DomainObject.Predmet.ProtustrankaFormatedWithAdress>
    <izvorni_sadrzaj> UN`ALTRA TENDENZA  jednostavno društvo s ograničenom odgovornošću za trgovinu i usluge, Trnsko 32 D, 10000 Zagreb</izvorni_sadrzaj>
    <derivirana_varijabla naziv="DomainObject.Predmet.ProtustrankaFormatedWithAdress_1"> UN`ALTRA TENDENZA  jednostavno društvo s ograničenom odgovornošću za trgovinu i usluge, Trnsko 32 D, 10000 Zagreb</derivirana_varijabla>
  </DomainObject.Predmet.ProtustrankaFormatedWithAdress>
  <DomainObject.Predmet.ProtustrankaFormatedWithAdressOIB>
    <izvorni_sadrzaj> UN`ALTRA TENDENZA  jednostavno društvo s ograničenom odgovornošću za trgovinu i usluge, OIB 08675963930, Trnsko 32 D, 10000 Zagreb</izvorni_sadrzaj>
    <derivirana_varijabla naziv="DomainObject.Predmet.ProtustrankaFormatedWithAdressOIB_1"> UN`ALTRA TENDENZA  jednostavno društvo s ograničenom odgovornošću za trgovinu i usluge, OIB 08675963930, Trnsko 32 D, 10000 Zagreb</derivirana_varijabla>
  </DomainObject.Predmet.ProtustrankaFormatedWithAdressOIB>
  <DomainObject.Predmet.ProtustrankaWithAdress>
    <izvorni_sadrzaj>UN`ALTRA TENDENZA  jednostavno društvo s ograničenom odgovornošću za trgovinu i usluge Trnsko 32 D, 10000 Zagreb</izvorni_sadrzaj>
    <derivirana_varijabla naziv="DomainObject.Predmet.ProtustrankaWithAdress_1">UN`ALTRA TENDENZA  jednostavno društvo s ograničenom odgovornošću za trgovinu i usluge Trnsko 32 D, 10000 Zagreb</derivirana_varijabla>
  </DomainObject.Predmet.ProtustrankaWithAdress>
  <DomainObject.Predmet.ProtustrankaWithAdressOIB>
    <izvorni_sadrzaj>UN`ALTRA TENDENZA  jednostavno društvo s ograničenom odgovornošću za trgovinu i usluge, OIB 08675963930, Trnsko 32 D, 10000 Zagreb</izvorni_sadrzaj>
    <derivirana_varijabla naziv="DomainObject.Predmet.ProtustrankaWithAdressOIB_1">UN`ALTRA TENDENZA  jednostavno društvo s ograničenom odgovornošću za trgovinu i usluge, OIB 08675963930, Trnsko 32 D, 10000 Zagreb</derivirana_varijabla>
  </DomainObject.Predmet.ProtustrankaWithAdressOIB>
  <DomainObject.Predmet.ProtustrankaNazivFormated>
    <izvorni_sadrzaj>UN`ALTRA TENDENZA  jednostavno društvo s ograničenom odgovornošću za trgovinu i usluge</izvorni_sadrzaj>
    <derivirana_varijabla naziv="DomainObject.Predmet.ProtustrankaNazivFormated_1">UN`ALTRA TENDENZA  jednostavno društvo s ograničenom odgovornošću za trgovinu i usluge</derivirana_varijabla>
  </DomainObject.Predmet.ProtustrankaNazivFormated>
  <DomainObject.Predmet.ProtustrankaNazivFormatedOIB>
    <izvorni_sadrzaj>UN`ALTRA TENDENZA  jednostavno društvo s ograničenom odgovornošću za trgovinu i usluge, OIB 08675963930</izvorni_sadrzaj>
    <derivirana_varijabla naziv="DomainObject.Predmet.ProtustrankaNazivFormatedOIB_1">UN`ALTRA TENDENZA  jednostavno društvo s ograničenom odgovornošću za trgovinu i usluge, OIB 08675963930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UN`ALTRA TENDENZA  jednostavno društvo s ograničenom odgovornošću za trgovinu i usluge</item>
    </izvorni_sadrzaj>
    <derivirana_varijabla naziv="DomainObject.Predmet.ProtuStrankaListFormated_1">
      <item>UN`ALTRA TENDENZA  jednostavno društvo s ograničenom odgovornošću za trgovinu i usluge</item>
    </derivirana_varijabla>
  </DomainObject.Predmet.ProtuStrankaListFormated>
  <DomainObject.Predmet.ProtuStrankaListFormatedOIB>
    <izvorni_sadrzaj>
      <item>UN`ALTRA TENDENZA  jednostavno društvo s ograničenom odgovornošću za trgovinu i usluge, OIB 08675963930</item>
    </izvorni_sadrzaj>
    <derivirana_varijabla naziv="DomainObject.Predmet.ProtuStrankaListFormatedOIB_1">
      <item>UN`ALTRA TENDENZA  jednostavno društvo s ograničenom odgovornošću za trgovinu i usluge, OIB 08675963930</item>
    </derivirana_varijabla>
  </DomainObject.Predmet.ProtuStrankaListFormatedOIB>
  <DomainObject.Predmet.ProtuStrankaListFormatedWithAdress>
    <izvorni_sadrzaj>
      <item>UN`ALTRA TENDENZA  jednostavno društvo s ograničenom odgovornošću za trgovinu i usluge, Trnsko 32 D, 10000 Zagreb</item>
    </izvorni_sadrzaj>
    <derivirana_varijabla naziv="DomainObject.Predmet.ProtuStrankaListFormatedWithAdress_1">
      <item>UN`ALTRA TENDENZA  jednostavno društvo s ograničenom odgovornošću za trgovinu i usluge, Trnsko 32 D, 10000 Zagreb</item>
    </derivirana_varijabla>
  </DomainObject.Predmet.ProtuStrankaListFormatedWithAdress>
  <DomainObject.Predmet.ProtuStrankaListFormatedWithAdressOIB>
    <izvorni_sadrzaj>
      <item>UN`ALTRA TENDENZA  jednostavno društvo s ograničenom odgovornošću za trgovinu i usluge, OIB 08675963930, Trnsko 32 D, 10000 Zagreb</item>
    </izvorni_sadrzaj>
    <derivirana_varijabla naziv="DomainObject.Predmet.ProtuStrankaListFormatedWithAdressOIB_1">
      <item>UN`ALTRA TENDENZA  jednostavno društvo s ograničenom odgovornošću za trgovinu i usluge, OIB 08675963930, Trnsko 32 D, 10000 Zagreb</item>
    </derivirana_varijabla>
  </DomainObject.Predmet.ProtuStrankaListFormatedWithAdressOIB>
  <DomainObject.Predmet.ProtuStrankaListNazivFormated>
    <izvorni_sadrzaj>
      <item>UN`ALTRA TENDENZA  jednostavno društvo s ograničenom odgovornošću za trgovinu i usluge</item>
    </izvorni_sadrzaj>
    <derivirana_varijabla naziv="DomainObject.Predmet.ProtuStrankaListNazivFormated_1">
      <item>UN`ALTRA TENDENZA  jednostavno društvo s ograničenom odgovornošću za trgovinu i usluge</item>
    </derivirana_varijabla>
  </DomainObject.Predmet.ProtuStrankaListNazivFormated>
  <DomainObject.Predmet.ProtuStrankaListNazivFormatedOIB>
    <izvorni_sadrzaj>
      <item>UN`ALTRA TENDENZA  jednostavno društvo s ograničenom odgovornošću za trgovinu i usluge, OIB 08675963930</item>
    </izvorni_sadrzaj>
    <derivirana_varijabla naziv="DomainObject.Predmet.ProtuStrankaListNazivFormatedOIB_1">
      <item>UN`ALTRA TENDENZA  jednostavno društvo s ograničenom odgovornošću za trgovinu i usluge, OIB 08675963930</item>
    </derivirana_varijabla>
  </DomainObject.Predmet.ProtuStrankaListNazivFormatedOIB>
  <DomainObject.Predmet.OstaliListFormated>
    <izvorni_sadrzaj>
      <item>Roko Gečević</item>
    </izvorni_sadrzaj>
    <derivirana_varijabla naziv="DomainObject.Predmet.OstaliListFormated_1">
      <item>Roko Gečević</item>
    </derivirana_varijabla>
  </DomainObject.Predmet.OstaliListFormated>
  <DomainObject.Predmet.OstaliListFormatedOIB>
    <izvorni_sadrzaj>
      <item>Roko Gečević, OIB 00753294480</item>
    </izvorni_sadrzaj>
    <derivirana_varijabla naziv="DomainObject.Predmet.OstaliListFormatedOIB_1">
      <item>Roko Gečević, OIB 00753294480</item>
    </derivirana_varijabla>
  </DomainObject.Predmet.OstaliListFormatedOIB>
  <DomainObject.Predmet.OstaliListFormatedWithAdress>
    <izvorni_sadrzaj>
      <item>Roko Gečević, Semeljačka 1b, 10000 Zagreb</item>
    </izvorni_sadrzaj>
    <derivirana_varijabla naziv="DomainObject.Predmet.OstaliListFormatedWithAdress_1">
      <item>Roko Gečević, Semeljačka 1b, 10000 Zagreb</item>
    </derivirana_varijabla>
  </DomainObject.Predmet.OstaliListFormatedWithAdress>
  <DomainObject.Predmet.OstaliListFormatedWithAdressOIB>
    <izvorni_sadrzaj>
      <item>Roko Gečević, OIB 00753294480, Semeljačka 1b, 10000 Zagreb</item>
    </izvorni_sadrzaj>
    <derivirana_varijabla naziv="DomainObject.Predmet.OstaliListFormatedWithAdressOIB_1">
      <item>Roko Gečević, OIB 00753294480, Semeljačka 1b, 10000 Zagreb</item>
    </derivirana_varijabla>
  </DomainObject.Predmet.OstaliListFormatedWithAdressOIB>
  <DomainObject.Predmet.OstaliListNazivFormated>
    <izvorni_sadrzaj>
      <item>Roko Gečević</item>
    </izvorni_sadrzaj>
    <derivirana_varijabla naziv="DomainObject.Predmet.OstaliListNazivFormated_1">
      <item>Roko Gečević</item>
    </derivirana_varijabla>
  </DomainObject.Predmet.OstaliListNazivFormated>
  <DomainObject.Predmet.OstaliListNazivFormatedOIB>
    <izvorni_sadrzaj>
      <item>Roko Gečević, OIB 00753294480</item>
    </izvorni_sadrzaj>
    <derivirana_varijabla naziv="DomainObject.Predmet.OstaliListNazivFormatedOIB_1">
      <item>Roko Gečević, OIB 00753294480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UN`ALTRA TENDENZA  jednostavno društvo s ograničenom odgovornošću za trgovinu i usluge</izvorni_sadrzaj>
    <derivirana_varijabla naziv="DomainObject.Predmet.ProtustrankaIDrugi_1">UN`ALTRA TENDENZA 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UN`ALTRA TENDENZA  jednostavno društvo s ograničenom odgovornošću za trgovinu i usluge, OIB 08675963930, Trnsko 32 D, 10000 Zagreb</izvorni_sadrzaj>
    <derivirana_varijabla naziv="DomainObject.Predmet.ProtustrankaIDrugiAdressOIB_1">UN`ALTRA TENDENZA  jednostavno društvo s ograničenom odgovornošću za trgovinu i usluge, OIB 08675963930, Trnsko 32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UN`ALTRA TENDENZA  jednostavno društvo s ograničenom odgovornošću za trgovinu i usluge</item>
      <item>Roko Gečević</item>
    </izvorni_sadrzaj>
    <derivirana_varijabla naziv="DomainObject.Predmet.SudioniciListNaziv_1">
      <item>FINA Regionalni centar Zagreb</item>
      <item>UN`ALTRA TENDENZA  jednostavno društvo s ograničenom odgovornošću za trgovinu i usluge</item>
      <item>Roko Gečević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UN`ALTRA TENDENZA  jednostavno društvo s ograničenom odgovornošću za trgovinu i usluge, OIB 08675963930, Trnsko 32 D,10000 Zagreb</item>
      <item>Roko Gečević, OIB 00753294480, Semeljačka 1b,10000 Zagreb</item>
    </izvorni_sadrzaj>
    <derivirana_varijabla naziv="DomainObject.Predmet.SudioniciListAdressOIB_1">
      <item>FINA Regionalni centar Zagreb, OIB 85821130368, Trg svibanjskih žrtava 1995. br.1,10000 Zagreb</item>
      <item>UN`ALTRA TENDENZA  jednostavno društvo s ograničenom odgovornošću za trgovinu i usluge, OIB 08675963930, Trnsko 32 D,10000 Zagreb</item>
      <item>Roko Gečević, OIB 00753294480, Semeljačka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08675963930</item>
      <item>, OIB 00753294480</item>
    </izvorni_sadrzaj>
    <derivirana_varijabla naziv="DomainObject.Predmet.SudioniciListNazivOIB_1">
      <item>, OIB 85821130368</item>
      <item>, OIB 08675963930</item>
      <item>, OIB 00753294480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2845</properties:Characters>
  <properties:Lines>67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2016-05-20T12:24:00Z</dcterms:created>
  <dc:creator>Vinka Mihalinčić</dc:creator>
  <cp:lastModifiedBy>Vinka Mihalinčić</cp:lastModifiedBy>
  <cp:lastPrinted>2016-05-20T12:22:00Z</cp:lastPrinted>
  <dcterms:modified xmlns:xsi="http://www.w3.org/2001/XMLSchema-instance" xsi:type="dcterms:W3CDTF">2016-05-20T12:27:00Z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