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d274" w14:paraId="98cd27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84854">
        <w:t>933</w:t>
      </w:r>
      <w:r w:rsidR="00A446AE">
        <w:t>/1</w:t>
      </w:r>
      <w:r w:rsidR="00484854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57450E" w:rsidR="00D677F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D77FB" w:rsidRPr="00FE446A">
        <w:rPr>
          <w:lang w:val="pt-BR"/>
        </w:rPr>
        <w:t>PODACI NA STOLU j.d.o.o., Donja Stubica, Pustodol 139, OIB: 58074657628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D3712">
        <w:rPr>
          <w:lang w:val="pt-BR"/>
        </w:rPr>
        <w:t>15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BD4404" w:rsidP="00D677F7" w:rsidR="00BD4404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33809" w:rsidRPr="00FE446A">
        <w:rPr>
          <w:lang w:val="pt-BR"/>
        </w:rPr>
        <w:t>PODACI NA STOLU j.d.o.o., Donja Stubica, Pustodol 139, OIB: 58074657628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1D4CC5">
        <w:t xml:space="preserve">24.000,00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84854">
        <w:t>933</w:t>
      </w:r>
      <w:r w:rsidR="00535D8E" w:rsidRPr="00B9015B">
        <w:t>-</w:t>
      </w:r>
      <w:r w:rsidR="00A446AE">
        <w:t>1</w:t>
      </w:r>
      <w:r w:rsidR="00484854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00D6A" w:rsidRPr="00FE446A">
        <w:rPr>
          <w:lang w:val="pt-BR"/>
        </w:rPr>
        <w:t>PODACI NA STOLU j.d.o.o., Donja Stubica, Pustodol 139, OIB: 58074657628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E4F88" w:rsidR="002E4F88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00D6A" w:rsidRPr="00FE446A">
        <w:rPr>
          <w:lang w:val="pt-BR"/>
        </w:rPr>
        <w:t>PODACI NA STOLU j.d.o.o., Donja Stubica, Pustodol 139, OIB: 58074657628</w:t>
      </w:r>
      <w:r w:rsidR="00900D6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E74D8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2E4F88">
        <w:t>U</w:t>
      </w:r>
      <w:r w:rsidR="002E4F88" w:rsidRPr="00E974B3">
        <w:t xml:space="preserve"> prijedlogu za otvaranje stečajnog postupka </w:t>
      </w:r>
      <w:r w:rsidR="002E4F88">
        <w:t xml:space="preserve">se u bitnome navodi </w:t>
      </w:r>
      <w:r w:rsidR="002E4F88" w:rsidRPr="00E974B3">
        <w:t xml:space="preserve">kako </w:t>
      </w:r>
      <w:r w:rsidR="002E4F88">
        <w:t xml:space="preserve">je na dan 20. ožujka 2017. </w:t>
      </w:r>
      <w:r w:rsidR="002E4F88" w:rsidRPr="00E974B3">
        <w:t>dužnik u Očevidniku redoslijeda osnova za plaćanje ima</w:t>
      </w:r>
      <w:r w:rsidR="002E4F88">
        <w:t>o</w:t>
      </w:r>
      <w:r w:rsidR="002E4F88" w:rsidRPr="00E974B3">
        <w:t xml:space="preserve"> evidentirane neizvršene osnove za plaćanje</w:t>
      </w:r>
      <w:r w:rsidR="002E4F88">
        <w:t xml:space="preserve"> u neprekinutom razdoblju od 120 </w:t>
      </w:r>
      <w:r w:rsidR="002E4F88" w:rsidRPr="00E974B3">
        <w:t xml:space="preserve">dana, u ukupnom iznosu od </w:t>
      </w:r>
      <w:r w:rsidR="002E4F88">
        <w:t xml:space="preserve">22.402,51 </w:t>
      </w:r>
      <w:r w:rsidR="002E4F88" w:rsidRPr="00E974B3">
        <w:t xml:space="preserve">kn, </w:t>
      </w:r>
      <w:r w:rsidR="002E4F88">
        <w:t>te je imao 1</w:t>
      </w:r>
      <w:r w:rsidR="002E4F88" w:rsidRPr="00E974B3">
        <w:t xml:space="preserve"> zaposlen</w:t>
      </w:r>
      <w:r w:rsidR="002E4F88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564CF6">
        <w:t>5</w:t>
      </w:r>
      <w:r w:rsidR="00250A6E">
        <w:t xml:space="preserve">. </w:t>
      </w:r>
      <w:r w:rsidR="00564CF6">
        <w:t>svibnja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564CF6">
        <w:t>31</w:t>
      </w:r>
      <w:r w:rsidR="00EB279D">
        <w:t xml:space="preserve">. </w:t>
      </w:r>
      <w:r w:rsidR="003A330B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5A5508">
        <w:t>14</w:t>
      </w:r>
      <w:r w:rsidR="00AC6741">
        <w:t xml:space="preserve">. </w:t>
      </w:r>
      <w:r w:rsidR="005718D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816073">
        <w:t>7. lipnja</w:t>
      </w:r>
      <w:r w:rsidR="00CD7B9F">
        <w:t xml:space="preserve">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383AE4">
        <w:t xml:space="preserve">potvrde o </w:t>
      </w:r>
      <w:r w:rsidR="00DF712B">
        <w:t xml:space="preserve">blokadi računa i novčanih sredstava </w:t>
      </w:r>
      <w:r w:rsidR="00D41D2D">
        <w:t xml:space="preserve">(list </w:t>
      </w:r>
      <w:r w:rsidR="00323110">
        <w:t>28</w:t>
      </w:r>
      <w:r w:rsidR="00383AE4">
        <w:t xml:space="preserve">. spisa) </w:t>
      </w:r>
      <w:r w:rsidR="00D41D2D">
        <w:t xml:space="preserve">proizlazi kako je </w:t>
      </w:r>
      <w:r w:rsidR="00AC6741">
        <w:t xml:space="preserve">na dan </w:t>
      </w:r>
      <w:r w:rsidR="00323110">
        <w:t>26</w:t>
      </w:r>
      <w:r w:rsidR="00DF712B">
        <w:t>. 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323110">
        <w:t>247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6A67AF" w:rsidR="00A43DDC" w:rsidRPr="00E50411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D46EA5">
        <w:t>14</w:t>
      </w:r>
      <w:r w:rsidR="00262003">
        <w:t>. rujna</w:t>
      </w:r>
      <w:r w:rsidRPr="005B2079">
        <w:t xml:space="preserve"> 2017. privremeni stečajni upravitelj je u bitnome naveo kako je u odnosu na dužnika ostvaren stečajni razlog nesposobnost</w:t>
      </w:r>
      <w:r w:rsidR="007A3899">
        <w:t>i za plaćanje</w:t>
      </w:r>
      <w:r w:rsidR="00D46EA5">
        <w:t>, te kako dužnik nema imovine</w:t>
      </w:r>
      <w:r w:rsidR="00053539">
        <w:t>.</w:t>
      </w:r>
      <w:r w:rsidR="00101D87">
        <w:t xml:space="preserve">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323110">
        <w:t>24.000,00</w:t>
      </w:r>
      <w:r w:rsidR="00DE26A4">
        <w:t xml:space="preserve"> kn</w:t>
      </w:r>
      <w:r w:rsidR="00990413" w:rsidRPr="005B2079">
        <w:t xml:space="preserve">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EF3FE8">
        <w:t xml:space="preserve">24.000,00 </w:t>
      </w:r>
      <w:r w:rsidR="00DE26A4">
        <w:t>kn</w:t>
      </w:r>
      <w:r w:rsidR="005B344F">
        <w:t>, a sastoje se od</w:t>
      </w:r>
      <w:r w:rsidR="005B344F" w:rsidRPr="005315A7">
        <w:t>:</w:t>
      </w:r>
      <w:r w:rsidR="00CB2B2A">
        <w:t xml:space="preserve"> </w:t>
      </w:r>
      <w:r w:rsidR="00794D34">
        <w:t>materijalnih troškova, naknade banci u iznosu od 6.000,00 kn (1.000,00 kn x 6 mj), troškova knjigovodstva u iznosu od 6.000,00 kn (1.000,00 kn x 6 mj), sudskih troškova u iznosu od 2.000,00 kn i nagrade stečajnom upravitelju u iznosu od 10.000,00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DF3D6B">
        <w:rPr>
          <w:rFonts w:hAnsi="Times New Roman" w:ascii="Times New Roman"/>
          <w:sz w:val="24"/>
          <w:szCs w:val="24"/>
        </w:rPr>
        <w:t xml:space="preserve">st. 1. SZ-a, pozvane </w:t>
      </w:r>
      <w:r w:rsidR="00075754" w:rsidRPr="00F0151A">
        <w:rPr>
          <w:rFonts w:hAnsi="Times New Roman" w:ascii="Times New Roman"/>
          <w:sz w:val="24"/>
          <w:szCs w:val="24"/>
        </w:rPr>
        <w:t xml:space="preserve">osobe koje imaju pravni interes za provedbom stečajnoga postupka </w:t>
      </w:r>
      <w:r w:rsidR="00075754" w:rsidRPr="00EF3FE8">
        <w:rPr>
          <w:rFonts w:hAnsi="Times New Roman" w:ascii="Times New Roman"/>
          <w:sz w:val="24"/>
          <w:szCs w:val="24"/>
        </w:rPr>
        <w:t xml:space="preserve">predujmiti troškove prethodnog i otvorenog stečajnog postupka u ukupnom iznosu od </w:t>
      </w:r>
      <w:r w:rsidR="00EF3FE8" w:rsidRPr="00EF3FE8">
        <w:rPr>
          <w:rFonts w:hAnsi="Times New Roman" w:ascii="Times New Roman"/>
          <w:sz w:val="24"/>
          <w:szCs w:val="24"/>
        </w:rPr>
        <w:t>24.000,00</w:t>
      </w:r>
      <w:r w:rsidR="00EF3FE8">
        <w:t xml:space="preserve"> </w:t>
      </w:r>
      <w:r w:rsidR="00462DDC" w:rsidRPr="00DE26A4">
        <w:rPr>
          <w:rFonts w:hAnsi="Times New Roman" w:ascii="Times New Roman"/>
          <w:sz w:val="24"/>
          <w:szCs w:val="24"/>
        </w:rPr>
        <w:t>kn</w:t>
      </w:r>
      <w:r w:rsidR="00462DDC" w:rsidRPr="008825BC">
        <w:rPr>
          <w:rFonts w:hAnsi="Times New Roman" w:ascii="Times New Roman"/>
          <w:sz w:val="24"/>
          <w:szCs w:val="24"/>
        </w:rPr>
        <w:t xml:space="preserve"> </w:t>
      </w:r>
      <w:r w:rsidR="00075754" w:rsidRPr="008825BC">
        <w:rPr>
          <w:rFonts w:hAnsi="Times New Roman" w:ascii="Times New Roman"/>
          <w:sz w:val="24"/>
          <w:szCs w:val="24"/>
        </w:rPr>
        <w:t>prema</w:t>
      </w:r>
      <w:r w:rsidR="00075754" w:rsidRPr="002C30CC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</w:t>
      </w:r>
      <w:r w:rsidR="00075754" w:rsidRPr="00F0151A">
        <w:rPr>
          <w:rFonts w:hAnsi="Times New Roman" w:ascii="Times New Roman"/>
          <w:sz w:val="24"/>
          <w:szCs w:val="24"/>
        </w:rPr>
        <w:t xml:space="preserve">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28514F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6A1D">
        <w:t>15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DD5222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1C70F4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6A67AF" w:rsidP="00065B42" w:rsidR="006A67AF"/>
    <w:p w:rsidRDefault="001C70F4" w:rsidP="001C70F4" w:rsidR="001C70F4">
      <w:pPr>
        <w:autoSpaceDE w:val="false"/>
        <w:autoSpaceDN w:val="false"/>
        <w:adjustRightInd w:val="false"/>
        <w:rPr>
          <w:lang w:val="en-US"/>
        </w:rPr>
      </w:pPr>
    </w:p>
    <w:p w:rsidRDefault="001C70F4" w:rsidP="001C70F4" w:rsidR="001C70F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C70F4" w:rsidP="001C70F4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C70F4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484854">
      <w:rPr>
        <w:sz w:val="24"/>
        <w:szCs w:val="24"/>
      </w:rPr>
      <w:t>933</w:t>
    </w:r>
    <w:r w:rsidR="008E1461">
      <w:rPr>
        <w:sz w:val="24"/>
        <w:szCs w:val="24"/>
      </w:rPr>
      <w:t>/1</w:t>
    </w:r>
    <w:r w:rsidR="00484854">
      <w:rPr>
        <w:sz w:val="24"/>
        <w:szCs w:val="24"/>
      </w:rPr>
      <w:t>7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3539"/>
    <w:rsid w:val="00057DF4"/>
    <w:rsid w:val="00060193"/>
    <w:rsid w:val="0006539F"/>
    <w:rsid w:val="00065B42"/>
    <w:rsid w:val="00075754"/>
    <w:rsid w:val="00082C15"/>
    <w:rsid w:val="00084AF1"/>
    <w:rsid w:val="000A04C6"/>
    <w:rsid w:val="000A0ACA"/>
    <w:rsid w:val="000B22E7"/>
    <w:rsid w:val="000C1F96"/>
    <w:rsid w:val="000D37B5"/>
    <w:rsid w:val="000D4154"/>
    <w:rsid w:val="000E0E52"/>
    <w:rsid w:val="000E1038"/>
    <w:rsid w:val="000E335E"/>
    <w:rsid w:val="001013EE"/>
    <w:rsid w:val="00101D87"/>
    <w:rsid w:val="00115505"/>
    <w:rsid w:val="00134F3A"/>
    <w:rsid w:val="00144F90"/>
    <w:rsid w:val="00160B46"/>
    <w:rsid w:val="00163363"/>
    <w:rsid w:val="00167196"/>
    <w:rsid w:val="001861A1"/>
    <w:rsid w:val="0019220D"/>
    <w:rsid w:val="001A762F"/>
    <w:rsid w:val="001C70F4"/>
    <w:rsid w:val="001D4CC5"/>
    <w:rsid w:val="001E2FD2"/>
    <w:rsid w:val="001E4214"/>
    <w:rsid w:val="001E62E3"/>
    <w:rsid w:val="001E74D8"/>
    <w:rsid w:val="00200BDC"/>
    <w:rsid w:val="0021298E"/>
    <w:rsid w:val="00215A48"/>
    <w:rsid w:val="00225613"/>
    <w:rsid w:val="00230E44"/>
    <w:rsid w:val="00232B3A"/>
    <w:rsid w:val="00233208"/>
    <w:rsid w:val="00250A6E"/>
    <w:rsid w:val="00257AAA"/>
    <w:rsid w:val="00260C00"/>
    <w:rsid w:val="00262003"/>
    <w:rsid w:val="00263FC1"/>
    <w:rsid w:val="002817DE"/>
    <w:rsid w:val="0028514F"/>
    <w:rsid w:val="00297213"/>
    <w:rsid w:val="00297908"/>
    <w:rsid w:val="002A0543"/>
    <w:rsid w:val="002A72C0"/>
    <w:rsid w:val="002C3072"/>
    <w:rsid w:val="002C30CC"/>
    <w:rsid w:val="002D5087"/>
    <w:rsid w:val="002D60CE"/>
    <w:rsid w:val="002E4F88"/>
    <w:rsid w:val="00302673"/>
    <w:rsid w:val="0031025F"/>
    <w:rsid w:val="003177BE"/>
    <w:rsid w:val="00320FFD"/>
    <w:rsid w:val="00323110"/>
    <w:rsid w:val="00332DD0"/>
    <w:rsid w:val="003334DE"/>
    <w:rsid w:val="00361BA2"/>
    <w:rsid w:val="00366A1D"/>
    <w:rsid w:val="00383AE4"/>
    <w:rsid w:val="003874DC"/>
    <w:rsid w:val="00396DA2"/>
    <w:rsid w:val="003A330B"/>
    <w:rsid w:val="003D0115"/>
    <w:rsid w:val="003D70DD"/>
    <w:rsid w:val="003E3724"/>
    <w:rsid w:val="003E40B6"/>
    <w:rsid w:val="003F3702"/>
    <w:rsid w:val="004005AE"/>
    <w:rsid w:val="00400D27"/>
    <w:rsid w:val="00400E86"/>
    <w:rsid w:val="00402541"/>
    <w:rsid w:val="004079DC"/>
    <w:rsid w:val="00412D47"/>
    <w:rsid w:val="00442BC0"/>
    <w:rsid w:val="00457722"/>
    <w:rsid w:val="00462DDC"/>
    <w:rsid w:val="0046518B"/>
    <w:rsid w:val="00472D26"/>
    <w:rsid w:val="00484854"/>
    <w:rsid w:val="00496278"/>
    <w:rsid w:val="004B1299"/>
    <w:rsid w:val="004B7428"/>
    <w:rsid w:val="004B7F49"/>
    <w:rsid w:val="004C428C"/>
    <w:rsid w:val="004D37CA"/>
    <w:rsid w:val="004D5659"/>
    <w:rsid w:val="004F5647"/>
    <w:rsid w:val="00501EBB"/>
    <w:rsid w:val="00507FB0"/>
    <w:rsid w:val="00510C83"/>
    <w:rsid w:val="005315A7"/>
    <w:rsid w:val="005316AC"/>
    <w:rsid w:val="0053392B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64CF6"/>
    <w:rsid w:val="005718D9"/>
    <w:rsid w:val="0057450E"/>
    <w:rsid w:val="0059075B"/>
    <w:rsid w:val="00591F57"/>
    <w:rsid w:val="005A5508"/>
    <w:rsid w:val="005B004F"/>
    <w:rsid w:val="005B2079"/>
    <w:rsid w:val="005B344F"/>
    <w:rsid w:val="005C7064"/>
    <w:rsid w:val="005D35F6"/>
    <w:rsid w:val="005F0127"/>
    <w:rsid w:val="005F03BD"/>
    <w:rsid w:val="00606CC8"/>
    <w:rsid w:val="006130C9"/>
    <w:rsid w:val="006248A9"/>
    <w:rsid w:val="00627416"/>
    <w:rsid w:val="00651873"/>
    <w:rsid w:val="00662650"/>
    <w:rsid w:val="00662884"/>
    <w:rsid w:val="00681B1A"/>
    <w:rsid w:val="006A1774"/>
    <w:rsid w:val="006A67AF"/>
    <w:rsid w:val="006B7DAF"/>
    <w:rsid w:val="006C587D"/>
    <w:rsid w:val="006D72C2"/>
    <w:rsid w:val="006E6E92"/>
    <w:rsid w:val="006F07C2"/>
    <w:rsid w:val="006F73C8"/>
    <w:rsid w:val="00704DD0"/>
    <w:rsid w:val="007150E9"/>
    <w:rsid w:val="007166B2"/>
    <w:rsid w:val="0072094E"/>
    <w:rsid w:val="0073274A"/>
    <w:rsid w:val="00732F2C"/>
    <w:rsid w:val="00735FBC"/>
    <w:rsid w:val="0074187C"/>
    <w:rsid w:val="00746E27"/>
    <w:rsid w:val="00754CF2"/>
    <w:rsid w:val="0076161C"/>
    <w:rsid w:val="0077071B"/>
    <w:rsid w:val="00772DAE"/>
    <w:rsid w:val="00793B01"/>
    <w:rsid w:val="00794D34"/>
    <w:rsid w:val="007A3899"/>
    <w:rsid w:val="007B068E"/>
    <w:rsid w:val="007D02E9"/>
    <w:rsid w:val="007D3DAC"/>
    <w:rsid w:val="007D5510"/>
    <w:rsid w:val="007E6A6F"/>
    <w:rsid w:val="008019C2"/>
    <w:rsid w:val="00813103"/>
    <w:rsid w:val="00816073"/>
    <w:rsid w:val="008204DE"/>
    <w:rsid w:val="0083257E"/>
    <w:rsid w:val="008341D0"/>
    <w:rsid w:val="00854AD7"/>
    <w:rsid w:val="008567A8"/>
    <w:rsid w:val="00856D79"/>
    <w:rsid w:val="00857AD7"/>
    <w:rsid w:val="0087245C"/>
    <w:rsid w:val="008825BC"/>
    <w:rsid w:val="0089151C"/>
    <w:rsid w:val="008A27DD"/>
    <w:rsid w:val="008B669A"/>
    <w:rsid w:val="008C27CD"/>
    <w:rsid w:val="008C2A21"/>
    <w:rsid w:val="008D5709"/>
    <w:rsid w:val="008E1461"/>
    <w:rsid w:val="008E4855"/>
    <w:rsid w:val="008E6380"/>
    <w:rsid w:val="008F656F"/>
    <w:rsid w:val="00900D6A"/>
    <w:rsid w:val="00901CFD"/>
    <w:rsid w:val="00910F3E"/>
    <w:rsid w:val="00923F98"/>
    <w:rsid w:val="00933809"/>
    <w:rsid w:val="00937068"/>
    <w:rsid w:val="009426EB"/>
    <w:rsid w:val="009468E4"/>
    <w:rsid w:val="009474DA"/>
    <w:rsid w:val="00947BCF"/>
    <w:rsid w:val="0095451B"/>
    <w:rsid w:val="00956027"/>
    <w:rsid w:val="0097002B"/>
    <w:rsid w:val="00971ACD"/>
    <w:rsid w:val="00973C2C"/>
    <w:rsid w:val="00990413"/>
    <w:rsid w:val="009B1748"/>
    <w:rsid w:val="009B3D51"/>
    <w:rsid w:val="009C4523"/>
    <w:rsid w:val="009D3F11"/>
    <w:rsid w:val="009F3C98"/>
    <w:rsid w:val="00A030F8"/>
    <w:rsid w:val="00A06A4E"/>
    <w:rsid w:val="00A0793E"/>
    <w:rsid w:val="00A2366F"/>
    <w:rsid w:val="00A33682"/>
    <w:rsid w:val="00A43DDC"/>
    <w:rsid w:val="00A446AE"/>
    <w:rsid w:val="00A473F8"/>
    <w:rsid w:val="00A6064D"/>
    <w:rsid w:val="00A75EA1"/>
    <w:rsid w:val="00A75F17"/>
    <w:rsid w:val="00A825BC"/>
    <w:rsid w:val="00A851A3"/>
    <w:rsid w:val="00AA116B"/>
    <w:rsid w:val="00AA4086"/>
    <w:rsid w:val="00AC0FE4"/>
    <w:rsid w:val="00AC6741"/>
    <w:rsid w:val="00AE5B43"/>
    <w:rsid w:val="00AE6C78"/>
    <w:rsid w:val="00AF2856"/>
    <w:rsid w:val="00AF39A7"/>
    <w:rsid w:val="00B07EF1"/>
    <w:rsid w:val="00B12B7E"/>
    <w:rsid w:val="00B6110E"/>
    <w:rsid w:val="00B62E90"/>
    <w:rsid w:val="00B77471"/>
    <w:rsid w:val="00B80F01"/>
    <w:rsid w:val="00B9015B"/>
    <w:rsid w:val="00BB4FA7"/>
    <w:rsid w:val="00BC67EF"/>
    <w:rsid w:val="00BD0442"/>
    <w:rsid w:val="00BD4404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77C42"/>
    <w:rsid w:val="00C8155C"/>
    <w:rsid w:val="00C87155"/>
    <w:rsid w:val="00C90682"/>
    <w:rsid w:val="00C949B2"/>
    <w:rsid w:val="00CB0212"/>
    <w:rsid w:val="00CB2B2A"/>
    <w:rsid w:val="00CC17F9"/>
    <w:rsid w:val="00CD7B9F"/>
    <w:rsid w:val="00CE745E"/>
    <w:rsid w:val="00CF26A4"/>
    <w:rsid w:val="00D01E10"/>
    <w:rsid w:val="00D04C63"/>
    <w:rsid w:val="00D04E2A"/>
    <w:rsid w:val="00D1085A"/>
    <w:rsid w:val="00D23C1F"/>
    <w:rsid w:val="00D24310"/>
    <w:rsid w:val="00D256EA"/>
    <w:rsid w:val="00D302B2"/>
    <w:rsid w:val="00D3465C"/>
    <w:rsid w:val="00D346E6"/>
    <w:rsid w:val="00D35F33"/>
    <w:rsid w:val="00D40F24"/>
    <w:rsid w:val="00D41D2D"/>
    <w:rsid w:val="00D46EA5"/>
    <w:rsid w:val="00D54ED7"/>
    <w:rsid w:val="00D55DEB"/>
    <w:rsid w:val="00D677F7"/>
    <w:rsid w:val="00D803A5"/>
    <w:rsid w:val="00D92741"/>
    <w:rsid w:val="00DA6EF1"/>
    <w:rsid w:val="00DB7A55"/>
    <w:rsid w:val="00DC609C"/>
    <w:rsid w:val="00DD1535"/>
    <w:rsid w:val="00DD5222"/>
    <w:rsid w:val="00DD77FB"/>
    <w:rsid w:val="00DE0F86"/>
    <w:rsid w:val="00DE26A4"/>
    <w:rsid w:val="00DF3D6B"/>
    <w:rsid w:val="00DF6BA9"/>
    <w:rsid w:val="00DF712B"/>
    <w:rsid w:val="00E01280"/>
    <w:rsid w:val="00E02130"/>
    <w:rsid w:val="00E0682D"/>
    <w:rsid w:val="00E17119"/>
    <w:rsid w:val="00E24B5E"/>
    <w:rsid w:val="00E375B5"/>
    <w:rsid w:val="00E444EA"/>
    <w:rsid w:val="00E44B26"/>
    <w:rsid w:val="00E50411"/>
    <w:rsid w:val="00E50DB1"/>
    <w:rsid w:val="00E51905"/>
    <w:rsid w:val="00E757C5"/>
    <w:rsid w:val="00E847F6"/>
    <w:rsid w:val="00EA619E"/>
    <w:rsid w:val="00EB279D"/>
    <w:rsid w:val="00EC2267"/>
    <w:rsid w:val="00EC248C"/>
    <w:rsid w:val="00ED3712"/>
    <w:rsid w:val="00EF12CC"/>
    <w:rsid w:val="00EF3D26"/>
    <w:rsid w:val="00EF3FE8"/>
    <w:rsid w:val="00F0151A"/>
    <w:rsid w:val="00F02806"/>
    <w:rsid w:val="00F110C5"/>
    <w:rsid w:val="00F25A48"/>
    <w:rsid w:val="00F271FA"/>
    <w:rsid w:val="00F324F6"/>
    <w:rsid w:val="00F46EE9"/>
    <w:rsid w:val="00F51240"/>
    <w:rsid w:val="00F526C2"/>
    <w:rsid w:val="00F60A6C"/>
    <w:rsid w:val="00F617D8"/>
    <w:rsid w:val="00F61D4B"/>
    <w:rsid w:val="00F6321E"/>
    <w:rsid w:val="00F77C6F"/>
    <w:rsid w:val="00F87221"/>
    <w:rsid w:val="00F87AD2"/>
    <w:rsid w:val="00F91218"/>
    <w:rsid w:val="00F93C85"/>
    <w:rsid w:val="00FA08F1"/>
    <w:rsid w:val="00FC7A95"/>
    <w:rsid w:val="00FD2149"/>
    <w:rsid w:val="00FE00F9"/>
    <w:rsid w:val="00FE7E5D"/>
    <w:rsid w:val="00FF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7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St-933/2017-17</izvorni_sadrzaj>
    <derivirana_varijabla naziv="DomainObject.Oznaka_1">St-933/2017-17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St-933/2017</izvorni_sadrzaj>
    <derivirana_varijabla naziv="DomainObject.Predmet.OznakaBroj_1">St-933/2017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PODACI NA STOLU jednostavno društvo s ograničenom odgovornošću za informatičke usluge</izvorni_sadrzaj>
    <derivirana_varijabla naziv="DomainObject.Predmet.ProtustrankaFormated_1">  PODACI NA STOLU jednostavno društvo s ograničenom odgovornošću za informatičke usluge</derivirana_varijabla>
  </DomainObject.Predmet.ProtustrankaFormated>
  <DomainObject.Predmet.ProtustrankaFormatedOIB>
    <izvorni_sadrzaj>  PODACI NA STOLU jednostavno društvo s ograničenom odgovornošću za informatičke usluge, OIB 58074657628</izvorni_sadrzaj>
    <derivirana_varijabla naziv="DomainObject.Predmet.ProtustrankaFormatedOIB_1">  PODACI NA STOLU jednostavno društvo s ograničenom odgovornošću za informatičke usluge, OIB 58074657628</derivirana_varijabla>
  </DomainObject.Predmet.ProtustrankaFormatedOIB>
  <DomainObject.Predmet.ProtustrankaFormatedWithAdress>
    <izvorni_sadrzaj> PODACI NA STOLU jednostavno društvo s ograničenom odgovornošću za informatičke usluge, Pustodol 139, 49240 Donja Stubica</izvorni_sadrzaj>
    <derivirana_varijabla naziv="DomainObject.Predmet.ProtustrankaFormatedWithAdress_1"> PODACI NA STOLU jednostavno društvo s ograničenom odgovornošću za informatičke usluge, Pustodol 139, 49240 Donja Stubica</derivirana_varijabla>
  </DomainObject.Predmet.ProtustrankaFormatedWithAdress>
  <DomainObject.Predmet.ProtustrankaFormatedWithAdressOIB>
    <izvorni_sadrzaj> PODACI NA STOLU jednostavno društvo s ograničenom odgovornošću za informatičke usluge, OIB 58074657628, Pustodol 139, 49240 Donja Stubica</izvorni_sadrzaj>
    <derivirana_varijabla naziv="DomainObject.Predmet.ProtustrankaFormatedWithAdressOIB_1"> PODACI NA STOLU jednostavno društvo s ograničenom odgovornošću za informatičke usluge, OIB 58074657628, Pustodol 139, 49240 Donja Stubica</derivirana_varijabla>
  </DomainObject.Predmet.ProtustrankaFormatedWithAdressOIB>
  <DomainObject.Predmet.ProtustrankaWithAdress>
    <izvorni_sadrzaj>PODACI NA STOLU jednostavno društvo s ograničenom odgovornošću za informatičke usluge Pustodol 139, 49240 Donja Stubica</izvorni_sadrzaj>
    <derivirana_varijabla naziv="DomainObject.Predmet.ProtustrankaWithAdress_1">PODACI NA STOLU jednostavno društvo s ograničenom odgovornošću za informatičke usluge Pustodol 139, 49240 Donja Stubica</derivirana_varijabla>
  </DomainObject.Predmet.ProtustrankaWithAdress>
  <DomainObject.Predmet.ProtustrankaWithAdressOIB>
    <izvorni_sadrzaj>PODACI NA STOLU jednostavno društvo s ograničenom odgovornošću za informatičke usluge, OIB 58074657628, Pustodol 139, 49240 Donja Stubica</izvorni_sadrzaj>
    <derivirana_varijabla naziv="DomainObject.Predmet.ProtustrankaWithAdressOIB_1">PODACI NA STOLU jednostavno društvo s ograničenom odgovornošću za informatičke usluge, OIB 58074657628, Pustodol 139, 49240 Donja Stubica</derivirana_varijabla>
  </DomainObject.Predmet.ProtustrankaWithAdressOIB>
  <DomainObject.Predmet.ProtustrankaNazivFormated>
    <izvorni_sadrzaj>PODACI NA STOLU jednostavno društvo s ograničenom odgovornošću za informatičke usluge</izvorni_sadrzaj>
    <derivirana_varijabla naziv="DomainObject.Predmet.ProtustrankaNazivFormated_1">PODACI NA STOLU jednostavno društvo s ograničenom odgovornošću za informatičke usluge</derivirana_varijabla>
  </DomainObject.Predmet.ProtustrankaNazivFormated>
  <DomainObject.Predmet.ProtustrankaNazivFormatedOIB>
    <izvorni_sadrzaj>PODACI NA STOLU jednostavno društvo s ograničenom odgovornošću za informatičke usluge, OIB 58074657628</izvorni_sadrzaj>
    <derivirana_varijabla naziv="DomainObject.Predmet.ProtustrankaNazivFormatedOIB_1">PODACI NA STOLU jednostavno društvo s ograničenom odgovornošću za informatičke usluge, OIB 58074657628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Hižak</izvorni_sadrzaj>
    <derivirana_varijabla naziv="DomainObject.Predmet.StrankaFormated_1">  FINA Regionalni centar Zagreb; Krunoslav Hižak</derivirana_varijabla>
  </DomainObject.Predmet.StrankaFormated>
  <DomainObject.Predmet.StrankaFormatedOIB>
    <izvorni_sadrzaj>  FINA Regionalni centar Zagreb, OIB 85821130368; Krunoslav Hižak, OIB 17665861477</izvorni_sadrzaj>
    <derivirana_varijabla naziv="DomainObject.Predmet.StrankaFormatedOIB_1">  FINA Regionalni centar Zagreb, OIB 85821130368; Krunoslav Hižak, OIB 17665861477</derivirana_varijabla>
  </DomainObject.Predmet.StrankaFormatedOIB>
  <DomainObject.Predmet.StrankaFormatedWithAdress>
    <izvorni_sadrzaj> FINA Regionalni centar Zagreb, Trg svibanjskih žrtava 1995. br. 1, 10000 Zagreb; Krunoslav Hižak, Pustodol 139, 49240 Pustodol</izvorni_sadrzaj>
    <derivirana_varijabla naziv="DomainObject.Predmet.StrankaFormatedWithAdress_1"> FINA Regionalni centar Zagreb, Trg svibanjskih žrtava 1995. br. 1, 10000 Zagreb; Krunoslav Hižak, Pustodol 139, 49240 Pustodol</derivirana_varijabla>
  </DomainObject.Predmet.StrankaFormatedWithAdress>
  <DomainObject.Predmet.StrankaFormatedWithAdressOIB>
    <izvorni_sadrzaj> FINA Regionalni centar Zagreb, OIB 85821130368, Trg svibanjskih žrtava 1995. br. 1, 10000 Zagreb; Krunoslav Hižak, OIB 17665861477, Pustodol 139, 49240 Pustodol</izvorni_sadrzaj>
    <derivirana_varijabla naziv="DomainObject.Predmet.StrankaFormatedWithAdressOIB_1"> FINA Regionalni centar Zagreb, OIB 85821130368, Trg svibanjskih žrtava 1995. br. 1, 10000 Zagreb; Krunoslav Hižak, OIB 17665861477, Pustodol 139, 49240 Pustodol</derivirana_varijabla>
  </DomainObject.Predmet.StrankaFormatedWithAdressOIB>
  <DomainObject.Predmet.StrankaWithAdress>
    <izvorni_sadrzaj>FINA Regionalni centar Zagreb Trg svibanjskih žrtava 1995. br. 1,10000 Zagreb,Krunoslav Hižak Pustodol 139,49240 Pustodol</izvorni_sadrzaj>
    <derivirana_varijabla naziv="DomainObject.Predmet.StrankaWithAdress_1">FINA Regionalni centar Zagreb Trg svibanjskih žrtava 1995. br. 1,10000 Zagreb,Krunoslav Hižak Pustodol 139,49240 Pustodol</derivirana_varijabla>
  </DomainObject.Predmet.StrankaWithAdress>
  <DomainObject.Predmet.StrankaWithAdressOIB>
    <izvorni_sadrzaj>FINA Regionalni centar Zagreb, OIB 85821130368, Trg svibanjskih žrtava 1995. br. 1,10000 Zagreb,Krunoslav Hižak, OIB 17665861477, Pustodol 139,49240 Pustodol</izvorni_sadrzaj>
    <derivirana_varijabla naziv="DomainObject.Predmet.StrankaWithAdressOIB_1">FINA Regionalni centar Zagreb, OIB 85821130368, Trg svibanjskih žrtava 1995. br. 1,10000 Zagreb,Krunoslav Hižak, OIB 17665861477, Pustodol 139,49240 Pustodol</derivirana_varijabla>
  </DomainObject.Predmet.StrankaWithAdressOIB>
  <DomainObject.Predmet.StrankaNazivFormated>
    <izvorni_sadrzaj>FINA Regionalni centar Zagreb,Krunoslav Hižak</izvorni_sadrzaj>
    <derivirana_varijabla naziv="DomainObject.Predmet.StrankaNazivFormated_1">FINA Regionalni centar Zagreb,Krunoslav Hižak</derivirana_varijabla>
  </DomainObject.Predmet.StrankaNazivFormated>
  <DomainObject.Predmet.StrankaNazivFormatedOIB>
    <izvorni_sadrzaj>FINA Regionalni centar Zagreb, OIB 85821130368,Krunoslav Hižak, OIB 17665861477</izvorni_sadrzaj>
    <derivirana_varijabla naziv="DomainObject.Predmet.StrankaNazivFormatedOIB_1">FINA Regionalni centar Zagreb, OIB 85821130368,Krunoslav Hižak, OIB 17665861477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Krunoslav Hižak</item>
    </izvorni_sadrzaj>
    <derivirana_varijabla naziv="DomainObject.Predmet.StrankaListFormated_1">
      <item>FINA Regionalni centar Zagreb</item>
      <item>Krunoslav Hižak</item>
    </derivirana_varijabla>
  </DomainObject.Predmet.StrankaListFormated>
  <DomainObject.Predmet.StrankaListFormatedOIB>
    <izvorni_sadrzaj>
      <item>FINA Regionalni centar Zagreb, OIB 85821130368</item>
      <item>Krunoslav Hižak, OIB 17665861477</item>
    </izvorni_sadrzaj>
    <derivirana_varijabla naziv="DomainObject.Predmet.StrankaListFormatedOIB_1">
      <item>FINA Regionalni centar Zagreb, OIB 85821130368</item>
      <item>Krunoslav Hižak, OIB 17665861477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Hižak, Pustodol 139, 49240 Pustodol</item>
    </izvorni_sadrzaj>
    <derivirana_varijabla naziv="DomainObject.Predmet.StrankaListFormatedWithAdress_1">
      <item>FINA Regionalni centar Zagreb, Trg svibanjskih žrtava 1995. br. 1, 10000 Zagreb</item>
      <item>Krunoslav Hižak, Pustodol 139, 49240 Pustodol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Hižak, OIB 17665861477, Pustodol 139, 49240 Pustodol</item>
    </izvorni_sadrzaj>
    <derivirana_varijabla naziv="DomainObject.Predmet.StrankaListFormatedWithAdressOIB_1">
      <item>FINA Regionalni centar Zagreb, OIB 85821130368, Trg svibanjskih žrtava 1995. br. 1, 10000 Zagreb</item>
      <item>Krunoslav Hižak, OIB 17665861477, Pustodol 139, 49240 Pustodol</item>
    </derivirana_varijabla>
  </DomainObject.Predmet.StrankaListFormatedWithAdressOIB>
  <DomainObject.Predmet.StrankaListNazivFormated>
    <izvorni_sadrzaj>
      <item>FINA Regionalni centar Zagreb</item>
      <item>Krunoslav Hižak</item>
    </izvorni_sadrzaj>
    <derivirana_varijabla naziv="DomainObject.Predmet.StrankaListNazivFormated_1">
      <item>FINA Regionalni centar Zagreb</item>
      <item>Krunoslav Hižak</item>
    </derivirana_varijabla>
  </DomainObject.Predmet.StrankaListNazivFormated>
  <DomainObject.Predmet.StrankaListNazivFormatedOIB>
    <izvorni_sadrzaj>
      <item>FINA Regionalni centar Zagreb, OIB 85821130368</item>
      <item>Krunoslav Hižak, OIB 17665861477</item>
    </izvorni_sadrzaj>
    <derivirana_varijabla naziv="DomainObject.Predmet.StrankaListNazivFormatedOIB_1">
      <item>FINA Regionalni centar Zagreb, OIB 85821130368</item>
      <item>Krunoslav Hižak, OIB 17665861477</item>
    </derivirana_varijabla>
  </DomainObject.Predmet.StrankaListNazivFormatedOIB>
  <DomainObject.Predmet.ProtuStrankaListFormated>
    <izvorni_sadrzaj>
      <item>PODACI NA STOLU jednostavno društvo s ograničenom odgovornošću za informatičke usluge</item>
    </izvorni_sadrzaj>
    <derivirana_varijabla naziv="DomainObject.Predmet.ProtuStrankaListFormated_1">
      <item>PODACI NA STOLU jednostavno društvo s ograničenom odgovornošću za informatičke usluge</item>
    </derivirana_varijabla>
  </DomainObject.Predmet.ProtuStrankaListFormated>
  <DomainObject.Predmet.ProtuStrankaListFormatedOIB>
    <izvorni_sadrzaj>
      <item>PODACI NA STOLU jednostavno društvo s ograničenom odgovornošću za informatičke usluge, OIB 58074657628</item>
    </izvorni_sadrzaj>
    <derivirana_varijabla naziv="DomainObject.Predmet.ProtuStrankaListFormatedOIB_1">
      <item>PODACI NA STOLU jednostavno društvo s ograničenom odgovornošću za informatičke usluge, OIB 58074657628</item>
    </derivirana_varijabla>
  </DomainObject.Predmet.ProtuStrankaListFormatedOIB>
  <DomainObject.Predmet.ProtuStrankaListFormatedWithAdress>
    <izvorni_sadrzaj>
      <item>PODACI NA STOLU jednostavno društvo s ograničenom odgovornošću za informatičke usluge, Pustodol 139, 49240 Donja Stubica</item>
    </izvorni_sadrzaj>
    <derivirana_varijabla naziv="DomainObject.Predmet.ProtuStrankaListFormatedWithAdress_1">
      <item>PODACI NA STOLU jednostavno društvo s ograničenom odgovornošću za informatičke usluge, Pustodol 139, 49240 Donja Stubica</item>
    </derivirana_varijabla>
  </DomainObject.Predmet.ProtuStrankaListFormatedWithAdress>
  <DomainObject.Predmet.ProtuStrankaListFormatedWithAdressOIB>
    <izvorni_sadrzaj>
      <item>PODACI NA STOLU jednostavno društvo s ograničenom odgovornošću za informatičke usluge, OIB 58074657628, Pustodol 139, 49240 Donja Stubica</item>
    </izvorni_sadrzaj>
    <derivirana_varijabla naziv="DomainObject.Predmet.ProtuStrankaListFormatedWithAdressOIB_1">
      <item>PODACI NA STOLU jednostavno društvo s ograničenom odgovornošću za informatičke usluge, OIB 58074657628, Pustodol 139, 49240 Donja Stubica</item>
    </derivirana_varijabla>
  </DomainObject.Predmet.ProtuStrankaListFormatedWithAdressOIB>
  <DomainObject.Predmet.ProtuStrankaListNazivFormated>
    <izvorni_sadrzaj>
      <item>PODACI NA STOLU jednostavno društvo s ograničenom odgovornošću za informatičke usluge</item>
    </izvorni_sadrzaj>
    <derivirana_varijabla naziv="DomainObject.Predmet.ProtuStrankaListNazivFormated_1">
      <item>PODACI NA STOLU jednostavno društvo s ograničenom odgovornošću za informatičke usluge</item>
    </derivirana_varijabla>
  </DomainObject.Predmet.ProtuStrankaListNazivFormated>
  <DomainObject.Predmet.ProtuStrankaListNazivFormatedOIB>
    <izvorni_sadrzaj>
      <item>PODACI NA STOLU jednostavno društvo s ograničenom odgovornošću za informatičke usluge, OIB 58074657628</item>
    </izvorni_sadrzaj>
    <derivirana_varijabla naziv="DomainObject.Predmet.ProtuStrankaListNazivFormatedOIB_1">
      <item>PODACI NA STOLU jednostavno društvo s ograničenom odgovornošću za informatičke usluge, OIB 58074657628</item>
    </derivirana_varijabla>
  </DomainObject.Predmet.ProtuStrankaListNazivFormatedOIB>
  <DomainObject.Predmet.OstaliListFormated>
    <izvorni_sadrzaj>
      <item>Krunoslav Hižak</item>
      <item>Raiffeisenbank Austria d.d.</item>
    </izvorni_sadrzaj>
    <derivirana_varijabla naziv="DomainObject.Predmet.OstaliListFormated_1">
      <item>Krunoslav Hižak</item>
      <item>Raiffeisenbank Austria d.d.</item>
    </derivirana_varijabla>
  </DomainObject.Predmet.OstaliListFormated>
  <DomainObject.Predmet.OstaliListFormatedOIB>
    <izvorni_sadrzaj>
      <item>Krunoslav Hižak, OIB 17665861477</item>
      <item>Raiffeisenbank Austria d.d., OIB 53056966535</item>
    </izvorni_sadrzaj>
    <derivirana_varijabla naziv="DomainObject.Predmet.OstaliListFormatedOIB_1">
      <item>Krunoslav Hižak, OIB 17665861477</item>
      <item>Raiffeisenbank Austria d.d., OIB 53056966535</item>
    </derivirana_varijabla>
  </DomainObject.Predmet.OstaliListFormatedOIB>
  <DomainObject.Predmet.OstaliListFormatedWithAdress>
    <izvorni_sadrzaj>
      <item>Krunoslav Hižak, Pustodol 139, 49240 Pustodol</item>
      <item>Raiffeisenbank Austria d.d., Magazinska cesta 69, 10000 Zagreb</item>
    </izvorni_sadrzaj>
    <derivirana_varijabla naziv="DomainObject.Predmet.OstaliListFormatedWithAdress_1">
      <item>Krunoslav Hižak, Pustodol 139, 49240 Pustodol</item>
      <item>Raiffeisenbank Austria d.d., Magazinska cesta 69, 10000 Zagreb</item>
    </derivirana_varijabla>
  </DomainObject.Predmet.OstaliListFormatedWithAdress>
  <DomainObject.Predmet.OstaliListFormatedWithAdressOIB>
    <izvorni_sadrzaj>
      <item>Krunoslav Hižak, OIB 17665861477, Pustodol 139, 49240 Pustodol</item>
      <item>Raiffeisenbank Austria d.d., OIB 53056966535, Magazinska cesta 69, 10000 Zagreb</item>
    </izvorni_sadrzaj>
    <derivirana_varijabla naziv="DomainObject.Predmet.OstaliListFormatedWithAdressOIB_1">
      <item>Krunoslav Hižak, OIB 17665861477, Pustodol 139, 49240 Pustodol</item>
      <item>Raiffeisenbank Austria d.d., OIB 53056966535, Magazinska cesta 69, 10000 Zagreb</item>
    </derivirana_varijabla>
  </DomainObject.Predmet.OstaliListFormatedWithAdressOIB>
  <DomainObject.Predmet.OstaliListNazivFormated>
    <izvorni_sadrzaj>
      <item>Krunoslav Hižak</item>
      <item>Raiffeisenbank Austria d.d.</item>
    </izvorni_sadrzaj>
    <derivirana_varijabla naziv="DomainObject.Predmet.OstaliListNazivFormated_1">
      <item>Krunoslav Hižak</item>
      <item>Raiffeisenbank Austria d.d.</item>
    </derivirana_varijabla>
  </DomainObject.Predmet.OstaliListNazivFormated>
  <DomainObject.Predmet.OstaliListNazivFormatedOIB>
    <izvorni_sadrzaj>
      <item>Krunoslav Hižak, OIB 17665861477</item>
      <item>Raiffeisenbank Austria d.d., OIB 53056966535</item>
    </izvorni_sadrzaj>
    <derivirana_varijabla naziv="DomainObject.Predmet.OstaliListNazivFormatedOIB_1">
      <item>Krunoslav Hižak, OIB 17665861477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St-933/2017-17</izvorni_sadrzaj>
    <derivirana_varijabla naziv="DomainObject.PoslovniBrojDokumenta_1">St-933/2017-17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PODACI NA STOLU jednostavno društvo s ograničenom odgovornošću za informatičke usluge</izvorni_sadrzaj>
    <derivirana_varijabla naziv="DomainObject.Predmet.ProtustrankaIDrugi_1">PODACI NA STOLU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PODACI NA STOLU jednostavno društvo s ograničenom odgovornošću za informatičke usluge, OIB 58074657628, Pustodol 139, 49240 Donja Stubica</izvorni_sadrzaj>
    <derivirana_varijabla naziv="DomainObject.Predmet.ProtustrankaIDrugiAdressOIB_1">PODACI NA STOLU jednostavno društvo s ograničenom odgovornošću za informatičke usluge, OIB 58074657628, Pustodol 139,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PODACI NA STOLU jednostavno društvo s ograničenom odgovornošću za informatičke usluge</item>
      <item>Krunoslav Hižak</item>
      <item>Krunoslav Hižak</item>
      <item>Raiffeisenbank Austria d.d.</item>
    </izvorni_sadrzaj>
    <derivirana_varijabla naziv="DomainObject.Predmet.SudioniciListNaziv_1">
      <item>FINA Regionalni centar Zagreb</item>
      <item>PODACI NA STOLU jednostavno društvo s ograničenom odgovornošću za informatičke usluge</item>
      <item>Krunoslav Hižak</item>
      <item>Krunoslav Hižak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PODACI NA STOLU jednostavno društvo s ograničenom odgovornošću za informatičke usluge, OIB 58074657628, Pustodol 139,49240 Donja Stubica</item>
      <item>Krunoslav Hižak, OIB 17665861477, Pustodol 139,49240 Pustodol</item>
      <item>Krunoslav Hižak, OIB 17665861477, Pustodol 139,49240 Pustodol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PODACI NA STOLU jednostavno društvo s ograničenom odgovornošću za informatičke usluge, OIB 58074657628, Pustodol 139,49240 Donja Stubica</item>
      <item>Krunoslav Hižak, OIB 17665861477, Pustodol 139,49240 Pustodol</item>
      <item>Krunoslav Hižak, OIB 17665861477, Pustodol 139,49240 Pustodol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58074657628</item>
      <item>, OIB 17665861477</item>
      <item>, OIB 17665861477</item>
      <item>, OIB 53056966535</item>
    </izvorni_sadrzaj>
    <derivirana_varijabla naziv="DomainObject.Predmet.SudioniciListNazivOIB_1">
      <item>, OIB 85821130368</item>
      <item>, OIB 58074657628</item>
      <item>, OIB 17665861477</item>
      <item>, OIB 17665861477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391D67-1A49-4C2A-ADAD-1CBF63C34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885</properties:Words>
  <properties:Characters>4767</properties:Characters>
  <properties:Lines>90</properties:Lines>
  <properties:Paragraphs>24</properties:Paragraphs>
  <properties:TotalTime>362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2017-09-15T12:42:00Z</cp:lastPrinted>
  <dcterms:modified xmlns:xsi="http://www.w3.org/2001/XMLSchema-instance" xsi:type="dcterms:W3CDTF">2017-09-15T12:42:00Z</dcterms:modified>
  <cp:revision>289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St-933/2017-17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