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dc9e" w14:paraId="6dbdc9e" w:rsidRDefault="00AE06CF" w:rsidP="00AE06CF" w:rsidR="00C037AB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 w:rsidR="00E77228">
        <w:t>199</w:t>
      </w:r>
      <w:proofErr w:type="spellEnd"/>
      <w:r w:rsidR="00E77228">
        <w:t>/</w:t>
      </w:r>
      <w:proofErr w:type="spellStart"/>
      <w:r w:rsidR="00E77228">
        <w:t>11</w:t>
      </w:r>
      <w:proofErr w:type="spellEnd"/>
      <w:r w:rsidR="00E77228">
        <w:t>-</w:t>
      </w:r>
      <w:proofErr w:type="spellStart"/>
      <w:r w:rsidR="007859BD">
        <w:t>293</w:t>
      </w:r>
      <w:proofErr w:type="spellEnd"/>
    </w:p>
    <w:p w:rsidRDefault="00450B6A" w:rsidP="00E77228" w:rsidR="00E7722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228" w:rsidP="00E77228" w:rsidR="00E77228" w:rsidRPr="00D21A2C"/>
    <w:p w:rsidRDefault="00E77228" w:rsidP="00E77228" w:rsidR="00E7722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36EE5" w:rsidP="00C037AB" w:rsidR="00F36EE5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7228" w:rsidR="001C27F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Vinkovci, A. Stepinca 4, </w:t>
      </w:r>
      <w:proofErr w:type="spellStart"/>
      <w:r w:rsidR="00553F4D">
        <w:t>MBS</w:t>
      </w:r>
      <w:proofErr w:type="spellEnd"/>
      <w:r w:rsidR="00553F4D">
        <w:t xml:space="preserve"> </w:t>
      </w:r>
      <w:proofErr w:type="spellStart"/>
      <w:r w:rsidR="00553F4D">
        <w:t>030024083</w:t>
      </w:r>
      <w:proofErr w:type="spellEnd"/>
      <w:r w:rsidR="00553F4D">
        <w:t xml:space="preserve">, </w:t>
      </w:r>
      <w:proofErr w:type="spellStart"/>
      <w:r w:rsidR="00553F4D">
        <w:t>OIB</w:t>
      </w:r>
      <w:proofErr w:type="spellEnd"/>
      <w:r w:rsidR="00553F4D">
        <w:t xml:space="preserve"> </w:t>
      </w:r>
      <w:proofErr w:type="spellStart"/>
      <w:r w:rsidR="00553F4D">
        <w:t>96639928244</w:t>
      </w:r>
      <w:proofErr w:type="spellEnd"/>
      <w:r w:rsidRPr="00E73F94">
        <w:t>,</w:t>
      </w:r>
      <w:r>
        <w:t xml:space="preserve"> </w:t>
      </w:r>
      <w:r w:rsidRPr="00F870B7">
        <w:t>dana</w:t>
      </w:r>
      <w:r w:rsidR="000B49C5">
        <w:t xml:space="preserve"> </w:t>
      </w:r>
      <w:proofErr w:type="spellStart"/>
      <w:r w:rsidR="007859BD">
        <w:t>23</w:t>
      </w:r>
      <w:proofErr w:type="spellEnd"/>
      <w:r w:rsidR="007859BD">
        <w:t>. rujna</w:t>
      </w:r>
      <w:r w:rsidR="00EB6EDA">
        <w:t xml:space="preserve"> </w:t>
      </w:r>
      <w:r w:rsidR="00E77228">
        <w:t xml:space="preserve"> </w:t>
      </w:r>
      <w:proofErr w:type="spellStart"/>
      <w:r w:rsidR="00E77228">
        <w:t>2016</w:t>
      </w:r>
      <w:proofErr w:type="spellEnd"/>
      <w:r w:rsidR="00E77228">
        <w:t xml:space="preserve">. </w:t>
      </w: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553F4D" w:rsidP="00904741" w:rsidR="00553F4D">
      <w:pPr>
        <w:jc w:val="center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Vinkovci, A. Stepinca 4, </w:t>
      </w:r>
      <w:proofErr w:type="spellStart"/>
      <w:r w:rsidR="00553F4D">
        <w:t>MBS</w:t>
      </w:r>
      <w:proofErr w:type="spellEnd"/>
      <w:r w:rsidR="00553F4D">
        <w:t xml:space="preserve"> </w:t>
      </w:r>
      <w:proofErr w:type="spellStart"/>
      <w:r w:rsidR="00553F4D">
        <w:t>030024083</w:t>
      </w:r>
      <w:proofErr w:type="spellEnd"/>
      <w:r w:rsidR="00553F4D">
        <w:t xml:space="preserve">, </w:t>
      </w:r>
      <w:proofErr w:type="spellStart"/>
      <w:r w:rsidR="00553F4D">
        <w:t>OIB</w:t>
      </w:r>
      <w:proofErr w:type="spellEnd"/>
      <w:r w:rsidR="00553F4D">
        <w:t xml:space="preserve"> </w:t>
      </w:r>
      <w:proofErr w:type="spellStart"/>
      <w:r w:rsidR="00553F4D">
        <w:t>96639928244</w:t>
      </w:r>
      <w:proofErr w:type="spellEnd"/>
      <w:r w:rsidR="00553F4D">
        <w:t xml:space="preserve"> </w:t>
      </w:r>
      <w:r w:rsidR="00E77228">
        <w:t>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F36EE5" w:rsidP="00F36EE5" w:rsidR="00F36EE5">
      <w:pPr>
        <w:pStyle w:val="Tijeloteksta"/>
        <w:rPr>
          <w:bCs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1838</w:t>
      </w:r>
      <w:proofErr w:type="spellEnd"/>
      <w:r>
        <w:rPr>
          <w:color w:val="000000"/>
        </w:rPr>
        <w:t xml:space="preserve">  k.o. Vinkovačko Novo Selo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794</w:t>
      </w:r>
      <w:proofErr w:type="spellEnd"/>
      <w:r>
        <w:rPr>
          <w:color w:val="000000"/>
        </w:rPr>
        <w:t xml:space="preserve">/5, u naravi oranica u mjestu, površine </w:t>
      </w:r>
      <w:proofErr w:type="spellStart"/>
      <w:r>
        <w:rPr>
          <w:color w:val="000000"/>
        </w:rPr>
        <w:t>158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i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795</w:t>
      </w:r>
      <w:proofErr w:type="spellEnd"/>
      <w:r>
        <w:rPr>
          <w:color w:val="000000"/>
        </w:rPr>
        <w:t xml:space="preserve">/2 u naravi gradilište u </w:t>
      </w:r>
      <w:proofErr w:type="spellStart"/>
      <w:r>
        <w:rPr>
          <w:color w:val="000000"/>
        </w:rPr>
        <w:t>mjesu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361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. 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- 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2070</w:t>
      </w:r>
      <w:proofErr w:type="spellEnd"/>
      <w:r>
        <w:rPr>
          <w:color w:val="000000"/>
        </w:rPr>
        <w:t xml:space="preserve"> k.o. Vinkovačko Novo Selo,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812</w:t>
      </w:r>
      <w:proofErr w:type="spellEnd"/>
      <w:r>
        <w:rPr>
          <w:color w:val="000000"/>
        </w:rPr>
        <w:t xml:space="preserve">/2 u naravi gradilište u mjestu, površine </w:t>
      </w:r>
      <w:proofErr w:type="spellStart"/>
      <w:r>
        <w:rPr>
          <w:color w:val="000000"/>
        </w:rPr>
        <w:t>258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83427F" w:rsidP="00E73F94" w:rsidR="0083427F">
      <w:pPr>
        <w:ind w:left="1065"/>
        <w:jc w:val="both"/>
        <w:rPr>
          <w:color w:val="000000"/>
        </w:rPr>
      </w:pP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F36EE5" w:rsidP="00E73F94" w:rsidR="001C27F1">
      <w:pPr>
        <w:ind w:left="1488"/>
        <w:jc w:val="both"/>
      </w:pPr>
      <w:r>
        <w:t xml:space="preserve">I 1. </w:t>
      </w:r>
      <w:r w:rsidR="00A73FF4">
        <w:t>–</w:t>
      </w:r>
      <w:r>
        <w:t xml:space="preserve"> </w:t>
      </w:r>
      <w:r w:rsidR="004546C1">
        <w:t xml:space="preserve">  </w:t>
      </w:r>
      <w:proofErr w:type="spellStart"/>
      <w:r w:rsidR="007859BD">
        <w:t>71.810</w:t>
      </w:r>
      <w:proofErr w:type="spellEnd"/>
      <w:r w:rsidR="007859BD">
        <w:t>,</w:t>
      </w:r>
      <w:proofErr w:type="spellStart"/>
      <w:r w:rsidR="007859BD">
        <w:t>12</w:t>
      </w:r>
      <w:proofErr w:type="spellEnd"/>
      <w:r w:rsidR="007859BD">
        <w:t xml:space="preserve"> kn. </w:t>
      </w:r>
    </w:p>
    <w:p w:rsidRDefault="007859BD" w:rsidP="00E73F94" w:rsidR="00F36EE5">
      <w:pPr>
        <w:ind w:left="1488"/>
        <w:jc w:val="both"/>
      </w:pPr>
      <w:r>
        <w:t>I 2.</w:t>
      </w:r>
      <w:r w:rsidR="00F36EE5">
        <w:t xml:space="preserve"> -</w:t>
      </w:r>
      <w:r w:rsidR="002A1482">
        <w:t xml:space="preserve"> </w:t>
      </w:r>
      <w:r w:rsidR="009A6EFF">
        <w:t xml:space="preserve">   </w:t>
      </w:r>
      <w:proofErr w:type="spellStart"/>
      <w:r>
        <w:t>35.697</w:t>
      </w:r>
      <w:proofErr w:type="spellEnd"/>
      <w:r>
        <w:t>,</w:t>
      </w:r>
      <w:proofErr w:type="spellStart"/>
      <w:r>
        <w:t>50</w:t>
      </w:r>
      <w:proofErr w:type="spellEnd"/>
      <w:r w:rsidR="009A6EFF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EB6EDA">
        <w:t xml:space="preserve"> (</w:t>
      </w:r>
      <w:r w:rsidR="007859BD">
        <w:t xml:space="preserve">šesta </w:t>
      </w:r>
      <w:r w:rsidR="00EB6EDA">
        <w:t>javna dražba).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9A6EFF">
        <w:t xml:space="preserve"> </w:t>
      </w:r>
      <w:proofErr w:type="spellStart"/>
      <w:r w:rsidR="00B17E94">
        <w:t>1</w:t>
      </w:r>
      <w:r w:rsidR="007859BD">
        <w:t>8</w:t>
      </w:r>
      <w:proofErr w:type="spellEnd"/>
      <w:r w:rsidR="007859BD">
        <w:t>. listopada</w:t>
      </w:r>
      <w:r w:rsidR="00A73FF4">
        <w:t xml:space="preserve"> </w:t>
      </w:r>
      <w:proofErr w:type="spellStart"/>
      <w:r w:rsidR="00A73FF4">
        <w:t>2016</w:t>
      </w:r>
      <w:proofErr w:type="spellEnd"/>
      <w:r w:rsidR="00FC51B3" w:rsidRPr="00FC51B3">
        <w:t xml:space="preserve">. </w:t>
      </w:r>
      <w:r w:rsidR="00616235" w:rsidRPr="00FC51B3">
        <w:t xml:space="preserve">godine </w:t>
      </w:r>
      <w:r w:rsidR="00904805" w:rsidRPr="00FC51B3">
        <w:t xml:space="preserve">u </w:t>
      </w:r>
      <w:proofErr w:type="spellStart"/>
      <w:r w:rsidR="00427E8F" w:rsidRPr="00FC51B3">
        <w:t>1</w:t>
      </w:r>
      <w:r w:rsidR="007859BD">
        <w:t>1</w:t>
      </w:r>
      <w:proofErr w:type="spellEnd"/>
      <w:r w:rsidR="007859BD">
        <w:t>,</w:t>
      </w:r>
      <w:proofErr w:type="spellStart"/>
      <w:r w:rsidR="007859BD">
        <w:t>30</w:t>
      </w:r>
      <w:proofErr w:type="spellEnd"/>
      <w:r w:rsidR="007859BD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7859BD" w:rsidP="00CE1E22" w:rsidR="007859BD">
      <w:pPr>
        <w:ind w:firstLine="708"/>
        <w:jc w:val="both"/>
      </w:pPr>
    </w:p>
    <w:p w:rsidRDefault="00183C7C" w:rsidP="00CE1E22" w:rsidR="00183C7C">
      <w:pPr>
        <w:ind w:firstLine="708"/>
        <w:jc w:val="both"/>
      </w:pPr>
    </w:p>
    <w:p w:rsidRDefault="007859BD" w:rsidP="007859BD" w:rsidR="007859BD">
      <w:pPr>
        <w:ind w:firstLine="708"/>
        <w:jc w:val="center"/>
      </w:pPr>
      <w:r>
        <w:lastRenderedPageBreak/>
        <w:t>2</w:t>
      </w:r>
    </w:p>
    <w:p w:rsidRDefault="007859BD" w:rsidP="007859BD" w:rsidR="007859B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293</w:t>
      </w:r>
      <w:proofErr w:type="spellEnd"/>
    </w:p>
    <w:p w:rsidRDefault="007859BD" w:rsidP="007859BD" w:rsidR="007859BD">
      <w:pPr>
        <w:ind w:firstLine="708"/>
        <w:jc w:val="center"/>
      </w:pPr>
    </w:p>
    <w:p w:rsidRDefault="007859BD" w:rsidP="007859BD" w:rsidR="007859BD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7722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73FF4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</w:t>
      </w:r>
      <w:r w:rsidR="009A6EFF">
        <w:t>pojedinačno</w:t>
      </w:r>
      <w:r w:rsidR="0029091C">
        <w:t>,</w:t>
      </w:r>
      <w:r w:rsidR="00C52426">
        <w:t xml:space="preserve"> </w:t>
      </w:r>
      <w:r w:rsidR="009A6EFF">
        <w:t>na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9A6EFF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A73FF4">
        <w:t>199</w:t>
      </w:r>
      <w:proofErr w:type="spellEnd"/>
      <w:r w:rsidR="00A73FF4">
        <w:t>-</w:t>
      </w:r>
      <w:proofErr w:type="spellStart"/>
      <w:r w:rsidR="00A73FF4">
        <w:t>2011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7859BD" w:rsidR="0083427F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7859BD" w:rsidP="007859BD" w:rsidR="007859BD">
      <w:pPr>
        <w:ind w:left="1980"/>
        <w:jc w:val="both"/>
      </w:pPr>
    </w:p>
    <w:p w:rsidRDefault="007859BD" w:rsidP="007859BD" w:rsidR="007859BD">
      <w:pPr>
        <w:ind w:left="1980"/>
        <w:jc w:val="center"/>
      </w:pPr>
      <w:r>
        <w:t>3</w:t>
      </w:r>
    </w:p>
    <w:p w:rsidRDefault="007859BD" w:rsidP="007859BD" w:rsidR="007859B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293</w:t>
      </w:r>
      <w:proofErr w:type="spellEnd"/>
    </w:p>
    <w:p w:rsidRDefault="007859BD" w:rsidP="007859BD" w:rsidR="007859BD">
      <w:bookmarkStart w:name="_GoBack" w:id="0"/>
      <w:bookmarkEnd w:id="0"/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2A1482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2A1482">
        <w:t xml:space="preserve">im upraviteljem Duškom Zec odvjetnikom iz Osijeka na mobitel broj   </w:t>
      </w:r>
      <w:proofErr w:type="spellStart"/>
      <w:r w:rsidR="002A1482">
        <w:t>098253820</w:t>
      </w:r>
      <w:proofErr w:type="spellEnd"/>
      <w:r w:rsidR="002A1482">
        <w:t xml:space="preserve">. </w:t>
      </w:r>
      <w:r>
        <w:t xml:space="preserve">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859BD" w:rsidR="0083427F" w:rsidRPr="007859BD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83427F" w:rsidP="00904741" w:rsidR="0083427F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1C0879">
        <w:rPr>
          <w:bCs/>
        </w:rPr>
        <w:t>suda broj St-</w:t>
      </w:r>
      <w:proofErr w:type="spellStart"/>
      <w:r w:rsidR="001C0879">
        <w:rPr>
          <w:bCs/>
        </w:rPr>
        <w:t>199</w:t>
      </w:r>
      <w:proofErr w:type="spellEnd"/>
      <w:r w:rsidR="001C0879">
        <w:rPr>
          <w:bCs/>
        </w:rPr>
        <w:t>/</w:t>
      </w:r>
      <w:proofErr w:type="spellStart"/>
      <w:r w:rsidR="001C0879">
        <w:rPr>
          <w:bCs/>
        </w:rPr>
        <w:t>11</w:t>
      </w:r>
      <w:proofErr w:type="spellEnd"/>
      <w:r w:rsidR="001C0879">
        <w:rPr>
          <w:bCs/>
        </w:rPr>
        <w:t>-</w:t>
      </w:r>
      <w:proofErr w:type="spellStart"/>
      <w:r w:rsidR="001C0879">
        <w:rPr>
          <w:bCs/>
        </w:rPr>
        <w:t>14</w:t>
      </w:r>
      <w:proofErr w:type="spellEnd"/>
      <w:r w:rsidR="001C0879">
        <w:rPr>
          <w:bCs/>
        </w:rPr>
        <w:t xml:space="preserve"> od 4. studenog </w:t>
      </w:r>
      <w:proofErr w:type="spellStart"/>
      <w:r w:rsidR="001C0879">
        <w:rPr>
          <w:bCs/>
        </w:rPr>
        <w:t>2011</w:t>
      </w:r>
      <w:proofErr w:type="spellEnd"/>
      <w:r w:rsidR="001C0879">
        <w:rPr>
          <w:bCs/>
        </w:rPr>
        <w:t xml:space="preserve">. godine </w:t>
      </w:r>
      <w:r w:rsidR="00CD1E3B">
        <w:rPr>
          <w:bCs/>
        </w:rPr>
        <w:t xml:space="preserve">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964F7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964F7">
        <w:rPr>
          <w:bCs/>
        </w:rPr>
        <w:t xml:space="preserve"> 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964F7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964F7">
        <w:rPr>
          <w:bCs/>
        </w:rPr>
        <w:t xml:space="preserve">(Narodne novine broj  </w:t>
      </w:r>
      <w:proofErr w:type="spellStart"/>
      <w:r w:rsidR="00E964F7">
        <w:rPr>
          <w:bCs/>
        </w:rPr>
        <w:t>44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96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29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99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129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00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123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03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82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06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116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10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25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12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133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12</w:t>
      </w:r>
      <w:proofErr w:type="spellEnd"/>
      <w:r w:rsidR="00E964F7">
        <w:rPr>
          <w:bCs/>
        </w:rPr>
        <w:t xml:space="preserve"> u vezi s člankom </w:t>
      </w:r>
      <w:proofErr w:type="spellStart"/>
      <w:r w:rsidR="00E964F7">
        <w:rPr>
          <w:bCs/>
        </w:rPr>
        <w:t>441</w:t>
      </w:r>
      <w:proofErr w:type="spellEnd"/>
      <w:r w:rsidR="00E964F7">
        <w:rPr>
          <w:bCs/>
        </w:rPr>
        <w:t xml:space="preserve">. Stečajnog zakona Narodne novine </w:t>
      </w:r>
      <w:proofErr w:type="spellStart"/>
      <w:r w:rsidR="00E964F7">
        <w:rPr>
          <w:bCs/>
        </w:rPr>
        <w:t>71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15</w:t>
      </w:r>
      <w:proofErr w:type="spellEnd"/>
      <w:r w:rsidR="00E964F7">
        <w:rPr>
          <w:bCs/>
        </w:rPr>
        <w:t>) .</w:t>
      </w:r>
    </w:p>
    <w:p w:rsidRDefault="00994CF9" w:rsidP="0081139D" w:rsidR="00994CF9">
      <w:pPr>
        <w:pStyle w:val="Tijeloteksta"/>
        <w:rPr>
          <w:bCs/>
        </w:rPr>
      </w:pPr>
    </w:p>
    <w:p w:rsidRDefault="00994CF9" w:rsidP="0081139D" w:rsidR="00994CF9">
      <w:pPr>
        <w:pStyle w:val="Tijeloteksta"/>
        <w:rPr>
          <w:bCs/>
        </w:rPr>
      </w:pPr>
      <w:r>
        <w:rPr>
          <w:bCs/>
        </w:rPr>
        <w:tab/>
        <w:t>Nakon održane</w:t>
      </w:r>
      <w:r w:rsidR="007859BD">
        <w:rPr>
          <w:bCs/>
        </w:rPr>
        <w:t xml:space="preserve"> pete</w:t>
      </w:r>
      <w:r w:rsidR="00B17E94">
        <w:rPr>
          <w:bCs/>
        </w:rPr>
        <w:t xml:space="preserve"> javne dražbe na kojoj</w:t>
      </w:r>
      <w:r>
        <w:rPr>
          <w:bCs/>
        </w:rPr>
        <w:t xml:space="preserve"> nije bilo zainteresiranih ponu</w:t>
      </w:r>
      <w:r w:rsidR="00C63E6E">
        <w:rPr>
          <w:bCs/>
        </w:rPr>
        <w:t>ditelja početne cijene na šestoj</w:t>
      </w:r>
      <w:r>
        <w:rPr>
          <w:bCs/>
        </w:rPr>
        <w:t xml:space="preserve"> javnoj dražbi umanjene su za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 % u odnosu na </w:t>
      </w:r>
      <w:r w:rsidR="00B17E94">
        <w:rPr>
          <w:bCs/>
        </w:rPr>
        <w:t>početne cijene s prethodne</w:t>
      </w:r>
      <w:r w:rsidR="00741544">
        <w:rPr>
          <w:bCs/>
        </w:rPr>
        <w:t xml:space="preserve"> </w:t>
      </w:r>
      <w:r>
        <w:rPr>
          <w:bCs/>
        </w:rPr>
        <w:t xml:space="preserve">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73F94">
        <w:rPr>
          <w:bCs/>
        </w:rPr>
        <w:t xml:space="preserve">) </w:t>
      </w:r>
      <w:r w:rsidR="0083427F">
        <w:rPr>
          <w:bCs/>
        </w:rPr>
        <w:t xml:space="preserve">  </w:t>
      </w:r>
      <w:r w:rsidR="00E73F94">
        <w:rPr>
          <w:bCs/>
        </w:rPr>
        <w:t>Ovršnog zakona</w:t>
      </w:r>
      <w:r w:rsidR="0083427F">
        <w:rPr>
          <w:bCs/>
        </w:rPr>
        <w:t xml:space="preserve">  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E73F94">
        <w:rPr>
          <w:bCs/>
        </w:rPr>
        <w:t xml:space="preserve">,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F7FA9">
        <w:rPr>
          <w:bCs/>
        </w:rPr>
        <w:t>,</w:t>
      </w:r>
      <w:r w:rsidR="00E73F94">
        <w:rPr>
          <w:bCs/>
        </w:rPr>
        <w:t xml:space="preserve"> </w:t>
      </w:r>
      <w:proofErr w:type="spellStart"/>
      <w:r w:rsidR="00E73F94">
        <w:rPr>
          <w:bCs/>
        </w:rPr>
        <w:t>25</w:t>
      </w:r>
      <w:proofErr w:type="spellEnd"/>
      <w:r w:rsidR="00E73F94">
        <w:rPr>
          <w:bCs/>
        </w:rPr>
        <w:t>/</w:t>
      </w:r>
      <w:proofErr w:type="spellStart"/>
      <w:r w:rsidR="00E73F94">
        <w:rPr>
          <w:bCs/>
        </w:rPr>
        <w:t>13</w:t>
      </w:r>
      <w:proofErr w:type="spellEnd"/>
      <w:r w:rsidR="004F7FA9">
        <w:rPr>
          <w:bCs/>
        </w:rPr>
        <w:t xml:space="preserve"> i </w:t>
      </w:r>
      <w:proofErr w:type="spellStart"/>
      <w:r w:rsidR="004F7FA9">
        <w:rPr>
          <w:bCs/>
        </w:rPr>
        <w:t>93</w:t>
      </w:r>
      <w:proofErr w:type="spellEnd"/>
      <w:r w:rsidR="004F7FA9">
        <w:rPr>
          <w:bCs/>
        </w:rPr>
        <w:t>/</w:t>
      </w:r>
      <w:proofErr w:type="spellStart"/>
      <w:r w:rsidR="004F7FA9">
        <w:rPr>
          <w:bCs/>
        </w:rPr>
        <w:t>14</w:t>
      </w:r>
      <w:proofErr w:type="spellEnd"/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proofErr w:type="spellStart"/>
      <w:r w:rsidR="00E964F7">
        <w:rPr>
          <w:bCs/>
        </w:rPr>
        <w:t>164</w:t>
      </w:r>
      <w:proofErr w:type="spellEnd"/>
      <w:r w:rsidR="00E964F7">
        <w:rPr>
          <w:bCs/>
        </w:rPr>
        <w:t>. Stečajnog zakona.</w:t>
      </w:r>
    </w:p>
    <w:p w:rsidRDefault="0083427F" w:rsidP="00971986" w:rsidR="0083427F" w:rsidRPr="008332D7">
      <w:pPr>
        <w:pStyle w:val="Tijeloteksta"/>
        <w:rPr>
          <w:bCs/>
        </w:rPr>
      </w:pPr>
    </w:p>
    <w:p w:rsidRDefault="00CD1E3B" w:rsidP="007859BD" w:rsidR="009C4E8E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7859BD">
        <w:t>23</w:t>
      </w:r>
      <w:proofErr w:type="spellEnd"/>
      <w:r w:rsidR="007859BD">
        <w:t>. rujan</w:t>
      </w:r>
      <w:r w:rsidR="00B17E94">
        <w:t xml:space="preserve"> </w:t>
      </w:r>
      <w:r w:rsidR="000B49C5">
        <w:t xml:space="preserve"> </w:t>
      </w:r>
      <w:proofErr w:type="spellStart"/>
      <w:r w:rsidR="000B49C5">
        <w:t>2016</w:t>
      </w:r>
      <w:proofErr w:type="spellEnd"/>
      <w:r w:rsidR="000B49C5">
        <w:t>.</w:t>
      </w: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83427F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571648" w:rsidRPr="007859BD">
      <w:pPr>
        <w:pStyle w:val="Tijeloteksta"/>
        <w:jc w:val="left"/>
      </w:pPr>
      <w:r>
        <w:t>Protiv ovog</w:t>
      </w:r>
      <w:r w:rsidR="001C0879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1C0879">
        <w:t>av 9. Stečajnog zakona</w:t>
      </w:r>
      <w:r>
        <w:t xml:space="preserve">) </w:t>
      </w:r>
    </w:p>
    <w:p w:rsidRDefault="0083427F" w:rsidP="00C44250" w:rsidR="0083427F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</w:t>
      </w:r>
      <w:r w:rsidR="00E964F7">
        <w:t>elj Duško Zec,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vjerovnik</w:t>
      </w:r>
      <w:r w:rsidR="001C0879">
        <w:t xml:space="preserve"> RH MF Porezna uprava Područni ured Vukovar</w:t>
      </w:r>
    </w:p>
    <w:p w:rsidRDefault="0083427F" w:rsidP="009C4E8E" w:rsidR="0083427F">
      <w:pPr>
        <w:pStyle w:val="Tijeloteksta"/>
        <w:numPr>
          <w:ilvl w:val="0"/>
          <w:numId w:val="28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E964F7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C63E6E" w:rsidP="00C63E6E" w:rsidR="00875592" w:rsidRPr="00FC51B3">
      <w:pPr>
        <w:pStyle w:val="Tijeloteksta"/>
        <w:numPr>
          <w:ilvl w:val="0"/>
          <w:numId w:val="28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18</w:t>
      </w:r>
      <w:proofErr w:type="spellEnd"/>
      <w:r>
        <w:t>/</w:t>
      </w:r>
      <w:proofErr w:type="spellStart"/>
      <w:r>
        <w:t>10</w:t>
      </w:r>
      <w:proofErr w:type="spellEnd"/>
    </w:p>
    <w:sectPr w:rsidSect="00E77228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8CD" w:rsidR="00F918CD">
      <w:r>
        <w:separator/>
      </w:r>
    </w:p>
  </w:endnote>
  <w:endnote w:id="0" w:type="continuationSeparator">
    <w:p w:rsidRDefault="00F918CD" w:rsidR="00F9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8CD" w:rsidR="00F918CD">
      <w:r>
        <w:separator/>
      </w:r>
    </w:p>
  </w:footnote>
  <w:footnote w:id="0" w:type="continuationSeparator">
    <w:p w:rsidRDefault="00F918CD" w:rsidR="00F91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49C5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83C7C"/>
    <w:rsid w:val="001934E0"/>
    <w:rsid w:val="001A4683"/>
    <w:rsid w:val="001A5677"/>
    <w:rsid w:val="001B49A2"/>
    <w:rsid w:val="001B5F20"/>
    <w:rsid w:val="001C0879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1482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13D4"/>
    <w:rsid w:val="003337A6"/>
    <w:rsid w:val="00334297"/>
    <w:rsid w:val="00342079"/>
    <w:rsid w:val="0035269A"/>
    <w:rsid w:val="0035555D"/>
    <w:rsid w:val="003612A7"/>
    <w:rsid w:val="00371EC6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0F7A"/>
    <w:rsid w:val="003D02B1"/>
    <w:rsid w:val="003D7C54"/>
    <w:rsid w:val="003E3CB4"/>
    <w:rsid w:val="003E7C98"/>
    <w:rsid w:val="003F2A2E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0B6A"/>
    <w:rsid w:val="004546C1"/>
    <w:rsid w:val="004638F5"/>
    <w:rsid w:val="0046632E"/>
    <w:rsid w:val="00471AC3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3F4D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27E2"/>
    <w:rsid w:val="00666402"/>
    <w:rsid w:val="00670A49"/>
    <w:rsid w:val="00677A1B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41544"/>
    <w:rsid w:val="007527AE"/>
    <w:rsid w:val="007554EF"/>
    <w:rsid w:val="00766D29"/>
    <w:rsid w:val="0077329E"/>
    <w:rsid w:val="0078009A"/>
    <w:rsid w:val="007859BD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3427F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94CF9"/>
    <w:rsid w:val="009A412B"/>
    <w:rsid w:val="009A6EFF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405B5"/>
    <w:rsid w:val="00A46436"/>
    <w:rsid w:val="00A57AB7"/>
    <w:rsid w:val="00A603BC"/>
    <w:rsid w:val="00A73FF4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7E94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63E6E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38E7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5983"/>
    <w:rsid w:val="00E5330B"/>
    <w:rsid w:val="00E53C2D"/>
    <w:rsid w:val="00E60C19"/>
    <w:rsid w:val="00E73F94"/>
    <w:rsid w:val="00E77228"/>
    <w:rsid w:val="00E96356"/>
    <w:rsid w:val="00E964F7"/>
    <w:rsid w:val="00EA028A"/>
    <w:rsid w:val="00EB6ED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36EE5"/>
    <w:rsid w:val="00F46E60"/>
    <w:rsid w:val="00F6215D"/>
    <w:rsid w:val="00F66191"/>
    <w:rsid w:val="00F70CC9"/>
    <w:rsid w:val="00F734CA"/>
    <w:rsid w:val="00F73514"/>
    <w:rsid w:val="00F82537"/>
    <w:rsid w:val="00F83779"/>
    <w:rsid w:val="00F8611A"/>
    <w:rsid w:val="00F918CD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0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0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0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0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St-199/2011-293</izvorni_sadrzaj>
    <derivirana_varijabla naziv="DomainObject.Oznaka_1">St-199/2011-293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St-199/2011-293</izvorni_sadrzaj>
    <derivirana_varijabla naziv="DomainObject.PoslovniBrojDokumenta_1">St-199/2011-293</derivirana_varijabla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A2307-5D61-4BE3-A4AB-2A919C160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5540</properties:Characters>
  <properties:Lines>156</properties:Lines>
  <properties:Paragraphs>59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6969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2016-09-23T08:04:00Z</dcterms:created>
  <dc:creator>Korisnik</dc:creator>
  <cp:lastModifiedBy>Maja Kocijan</cp:lastModifiedBy>
  <cp:lastPrinted>2016-09-23T09:52:00Z</cp:lastPrinted>
  <dcterms:modified xmlns:xsi="http://www.w3.org/2001/XMLSchema-instance" xsi:type="dcterms:W3CDTF">2016-09-23T10:00:00Z</dcterms:modified>
  <cp:revision>6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St-199/2011-293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