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37c6" w14:paraId="e5f37c6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561A1F">
        <w:rPr>
          <w:sz w:val="22"/>
          <w:szCs w:val="22"/>
        </w:rPr>
        <w:t>2507/16-</w:t>
      </w:r>
      <w:r w:rsidR="00221386">
        <w:rPr>
          <w:sz w:val="22"/>
          <w:szCs w:val="22"/>
        </w:rPr>
        <w:t xml:space="preserve">4    </w:t>
      </w:r>
      <w:r w:rsidR="009B0831">
        <w:rPr>
          <w:sz w:val="22"/>
          <w:szCs w:val="22"/>
        </w:rPr>
        <w:t xml:space="preserve">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F652CA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2403A7">
        <w:t xml:space="preserve"> </w:t>
      </w:r>
      <w:r w:rsidR="00204EAF" w:rsidRPr="00204EAF">
        <w:t xml:space="preserve">za </w:t>
      </w:r>
      <w:r w:rsidR="00204EAF">
        <w:t xml:space="preserve">provedbom </w:t>
      </w:r>
      <w:r w:rsidR="00204EAF" w:rsidRPr="00204EAF">
        <w:t xml:space="preserve">skraćenog stečajnog postupka nad </w:t>
      </w:r>
      <w:r w:rsidR="00204EAF" w:rsidRPr="00192E0E">
        <w:t xml:space="preserve">dužnikom </w:t>
      </w:r>
      <w:r w:rsidR="00561A1F" w:rsidRPr="00F652CA">
        <w:t>UDRUGA REDARA GRADA ZAGREBA "GARD", Kvaternikova 131a, Zagreb, Registarski broj: 21007547, OIB: 19931071277</w:t>
      </w:r>
      <w:r w:rsidR="004A427A" w:rsidRPr="00F652CA">
        <w:t xml:space="preserve">, </w:t>
      </w:r>
      <w:r w:rsidR="00204EAF" w:rsidRPr="00F652CA">
        <w:t>dana</w:t>
      </w:r>
      <w:r w:rsidR="006F0D41" w:rsidRPr="00F652CA">
        <w:t xml:space="preserve">  </w:t>
      </w:r>
      <w:r w:rsidR="003F4DE1" w:rsidRPr="00F652CA">
        <w:t>1</w:t>
      </w:r>
      <w:r w:rsidR="00221386" w:rsidRPr="00F652CA">
        <w:t>6</w:t>
      </w:r>
      <w:r w:rsidR="002D6E94" w:rsidRPr="00F652CA">
        <w:t>. siječ</w:t>
      </w:r>
      <w:r w:rsidR="00724B03" w:rsidRPr="00F652CA">
        <w:t xml:space="preserve">nja 2017.   </w:t>
      </w:r>
    </w:p>
    <w:p w:rsidRDefault="00595ED5" w:rsidP="00595ED5" w:rsidR="00595ED5" w:rsidRPr="00192E0E">
      <w:pPr>
        <w:jc w:val="both"/>
      </w:pPr>
    </w:p>
    <w:p w:rsidRDefault="008C4A50" w:rsidP="008C4A50" w:rsidR="008C4A50" w:rsidRPr="00192E0E"/>
    <w:p w:rsidRDefault="008C4A50" w:rsidP="008C4A50" w:rsidR="008C4A50" w:rsidRPr="00192E0E">
      <w:pPr>
        <w:jc w:val="center"/>
        <w:rPr>
          <w:bCs/>
        </w:rPr>
      </w:pPr>
      <w:r w:rsidRPr="00192E0E">
        <w:rPr>
          <w:bCs/>
        </w:rPr>
        <w:t>r i j e š i o    j e</w:t>
      </w:r>
    </w:p>
    <w:p w:rsidRDefault="008C4A50" w:rsidP="008C4A50" w:rsidR="008C4A50" w:rsidRPr="00192E0E">
      <w:pPr>
        <w:ind w:left="360"/>
        <w:jc w:val="both"/>
      </w:pPr>
      <w:r w:rsidRPr="00192E0E">
        <w:t xml:space="preserve">                                                </w:t>
      </w:r>
    </w:p>
    <w:p w:rsidRDefault="008C4A50" w:rsidP="008C4A50" w:rsidR="008C4A50" w:rsidRPr="00192E0E">
      <w:pPr>
        <w:ind w:left="360"/>
        <w:jc w:val="both"/>
      </w:pPr>
    </w:p>
    <w:p w:rsidRDefault="008C4A50" w:rsidP="00873B93" w:rsidR="009C7F26" w:rsidRPr="00F652CA">
      <w:pPr>
        <w:pStyle w:val="Odlomakpopisa"/>
        <w:numPr>
          <w:ilvl w:val="0"/>
          <w:numId w:val="5"/>
        </w:numPr>
        <w:jc w:val="both"/>
      </w:pPr>
      <w:r w:rsidRPr="009C7F26">
        <w:rPr>
          <w:bCs/>
        </w:rPr>
        <w:t xml:space="preserve"> OTVARA SE stečajni postupak nad dužnikom</w:t>
      </w:r>
      <w:r w:rsidR="00561A1F" w:rsidRPr="009C7F26">
        <w:rPr>
          <w:bCs/>
        </w:rPr>
        <w:t xml:space="preserve"> </w:t>
      </w:r>
      <w:r w:rsidR="00561A1F" w:rsidRPr="00F652CA">
        <w:t>UDRUGA REDARA GRADA ZAGREBA "GARD", Kvaternikova 131a, Zagreb, Registarski broj: 21007547, OIB: 19931071277</w:t>
      </w:r>
      <w:r w:rsidR="009C7F26" w:rsidRPr="00F652CA">
        <w:t>.</w:t>
      </w:r>
    </w:p>
    <w:p w:rsidRDefault="009C7F26" w:rsidP="009C7F26" w:rsidR="00221386" w:rsidRPr="00F652CA">
      <w:pPr>
        <w:pStyle w:val="Odlomakpopisa"/>
        <w:ind w:left="1500"/>
        <w:jc w:val="both"/>
      </w:pPr>
      <w:r w:rsidRPr="00F652CA">
        <w:t xml:space="preserve">  </w:t>
      </w:r>
    </w:p>
    <w:p w:rsidRDefault="001B7711" w:rsidP="00F652CA" w:rsidR="008C4A50" w:rsidRPr="00F652CA">
      <w:pPr>
        <w:pStyle w:val="Odlomakpopisa"/>
        <w:numPr>
          <w:ilvl w:val="0"/>
          <w:numId w:val="5"/>
        </w:numPr>
        <w:jc w:val="both"/>
      </w:pPr>
      <w:r w:rsidRPr="00F652CA">
        <w:t>Z</w:t>
      </w:r>
      <w:r w:rsidR="008C4A50" w:rsidRPr="00F652CA">
        <w:t>a stečajnog upravitelja imenuje se</w:t>
      </w:r>
      <w:r w:rsidR="00EF0756" w:rsidRPr="00F652CA">
        <w:t xml:space="preserve">  </w:t>
      </w:r>
      <w:r w:rsidR="00F652CA" w:rsidRPr="00F652CA">
        <w:t>SINIŠA RAJNOVIĆ, Sv. Trojstva 87, Milanovac, Virovitica, OIB  86217384445.</w:t>
      </w:r>
      <w:r w:rsidR="00EF0756" w:rsidRPr="00F652CA">
        <w:t xml:space="preserve">                  </w:t>
      </w:r>
      <w:r w:rsidR="00603824" w:rsidRPr="00F652CA">
        <w:t xml:space="preserve">                         </w:t>
      </w:r>
    </w:p>
    <w:p w:rsidRDefault="008C4A50" w:rsidP="008C4A50" w:rsidR="008C4A50" w:rsidRPr="00F652CA">
      <w:pPr>
        <w:ind w:left="851"/>
        <w:jc w:val="both"/>
      </w:pPr>
    </w:p>
    <w:p w:rsidRDefault="008C4A50" w:rsidP="005C6912" w:rsidR="00BC31D2" w:rsidRPr="00F652CA">
      <w:pPr>
        <w:pStyle w:val="Odlomakpopisa"/>
        <w:numPr>
          <w:ilvl w:val="0"/>
          <w:numId w:val="5"/>
        </w:numPr>
        <w:jc w:val="both"/>
        <w:rPr>
          <w:bCs/>
        </w:rPr>
      </w:pPr>
      <w:r w:rsidRPr="00F652CA">
        <w:rPr>
          <w:bCs/>
        </w:rPr>
        <w:t xml:space="preserve">ZAKLJUČUJE SE stečajni postupak nad dužnikom </w:t>
      </w:r>
      <w:r w:rsidR="009C7F26" w:rsidRPr="00F652CA">
        <w:t xml:space="preserve">UDRUGA REDARA GRADA ZAGREBA "GARD", Kvaternikova 131a, Zagreb, Registarski broj: 21007547, OIB: 19931071277. </w:t>
      </w:r>
    </w:p>
    <w:p w:rsidRDefault="00672DD5" w:rsidP="00672DD5" w:rsidR="00672DD5" w:rsidRPr="00F652CA">
      <w:pPr>
        <w:jc w:val="both"/>
        <w:rPr>
          <w:bCs/>
        </w:rPr>
      </w:pPr>
    </w:p>
    <w:p w:rsidRDefault="008C4A50" w:rsidP="008C4A50" w:rsidR="008C4A50" w:rsidRPr="00F652CA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F652CA">
        <w:rPr>
          <w:bCs/>
        </w:rPr>
        <w:t>Ovo rješenje objavit će se na mrežnoj stranici e-</w:t>
      </w:r>
      <w:r w:rsidR="00BC3E82" w:rsidRPr="00F652CA">
        <w:rPr>
          <w:bCs/>
        </w:rPr>
        <w:t>o</w:t>
      </w:r>
      <w:r w:rsidRPr="00F652CA">
        <w:rPr>
          <w:bCs/>
        </w:rPr>
        <w:t>glasna ploča sudova i dostaviti  registru nadležnom za dužnika.</w:t>
      </w:r>
    </w:p>
    <w:p w:rsidRDefault="008C4A50" w:rsidP="008C4A50" w:rsidR="008C4A50" w:rsidRPr="00F652CA">
      <w:pPr>
        <w:pStyle w:val="Tijeloteksta"/>
        <w:rPr>
          <w:bCs/>
        </w:rPr>
      </w:pPr>
    </w:p>
    <w:p w:rsidRDefault="008C4A50" w:rsidP="008C4A50" w:rsidR="008C4A50" w:rsidRPr="00F652CA">
      <w:pPr>
        <w:pStyle w:val="Tijeloteksta"/>
        <w:rPr>
          <w:bCs/>
        </w:rPr>
      </w:pPr>
    </w:p>
    <w:p w:rsidRDefault="008C4A50" w:rsidP="008C4A50" w:rsidR="008C4A50" w:rsidRPr="00F652CA">
      <w:pPr>
        <w:pStyle w:val="Tijeloteksta"/>
        <w:jc w:val="center"/>
        <w:rPr>
          <w:bCs/>
        </w:rPr>
      </w:pPr>
      <w:r w:rsidRPr="00F652CA">
        <w:rPr>
          <w:bCs/>
        </w:rPr>
        <w:t>Obrazloženje</w:t>
      </w:r>
    </w:p>
    <w:p w:rsidRDefault="0023770D" w:rsidP="008C4A50" w:rsidR="0023770D" w:rsidRPr="00F652CA">
      <w:pPr>
        <w:pStyle w:val="Tijeloteksta"/>
        <w:jc w:val="center"/>
        <w:rPr>
          <w:bCs/>
        </w:rPr>
      </w:pPr>
    </w:p>
    <w:p w:rsidRDefault="00C16ED2" w:rsidP="00C16ED2" w:rsidR="00C16ED2" w:rsidRPr="00F652CA">
      <w:pPr>
        <w:jc w:val="both"/>
        <w:rPr>
          <w:bCs/>
        </w:rPr>
      </w:pPr>
    </w:p>
    <w:p w:rsidRDefault="00C16ED2" w:rsidP="00C16ED2" w:rsidR="004A427A" w:rsidRPr="00F652CA">
      <w:pPr>
        <w:ind w:firstLine="720"/>
        <w:jc w:val="both"/>
      </w:pPr>
      <w:r w:rsidRPr="00F652CA">
        <w:t xml:space="preserve">FINA Regionalni centar Zagreb je </w:t>
      </w:r>
      <w:r w:rsidR="00A37B12" w:rsidRPr="00F652CA">
        <w:t xml:space="preserve">dana </w:t>
      </w:r>
      <w:r w:rsidR="009C7F26" w:rsidRPr="00F652CA">
        <w:t>23.</w:t>
      </w:r>
      <w:r w:rsidR="00A37B12" w:rsidRPr="00F652CA">
        <w:t xml:space="preserve"> lipnja 2</w:t>
      </w:r>
      <w:r w:rsidR="002E6763" w:rsidRPr="00F652CA">
        <w:t>016</w:t>
      </w:r>
      <w:r w:rsidR="004B1401" w:rsidRPr="00F652CA">
        <w:t>.</w:t>
      </w:r>
      <w:r w:rsidRPr="00F652CA">
        <w:t xml:space="preserve"> dostavila Trgovačkom sudu u Zagrebu zahtjev za provedbu skraćenog stečajnog postupka nad </w:t>
      </w:r>
      <w:r w:rsidR="00192E0E" w:rsidRPr="00F652CA">
        <w:t xml:space="preserve">dužnikom </w:t>
      </w:r>
      <w:r w:rsidR="009C7F26" w:rsidRPr="00F652CA">
        <w:t xml:space="preserve">UDRUGA REDARA GRADA ZAGREBA "GARD", Kvaternikova 131a, Zagreb, Registarski broj: 21007547, OIB: 19931071277. </w:t>
      </w:r>
    </w:p>
    <w:p w:rsidRDefault="009C7F26" w:rsidP="00C16ED2" w:rsidR="009C7F26" w:rsidRPr="00F652CA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F652CA">
        <w:t>Temeljem rješenja Visokog trgovačkog suda RH u Zagr</w:t>
      </w:r>
      <w:r w:rsidR="00D54022" w:rsidRPr="00F652CA">
        <w:t>ebu broj 31-Su-</w:t>
      </w:r>
      <w:r w:rsidR="004C7F5B" w:rsidRPr="00F652CA">
        <w:t>958/16-3 od 20. rujna</w:t>
      </w:r>
      <w:r w:rsidRPr="00F652CA">
        <w:t xml:space="preserve"> 2016. je određen Trgovački sud u Osijeku kao drugi stvarno nadležni sud, za </w:t>
      </w:r>
      <w:r w:rsidRPr="00F652CA">
        <w:lastRenderedPageBreak/>
        <w:t>postupanje u stečajnim predmetima Trgovačkog suda u Zagrebu,</w:t>
      </w:r>
      <w:r>
        <w:t xml:space="preserve"> te je Trgovački sud u Zagrebu ustupio ovome sudu navedeni stečajni predmet na daljnji postupak. </w:t>
      </w:r>
    </w:p>
    <w:p w:rsidRDefault="00A37B12" w:rsidP="00D54022" w:rsidR="00A37B12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9C7F26">
        <w:t xml:space="preserve">26. </w:t>
      </w:r>
      <w:r w:rsidR="008A5313">
        <w:t>listopada 20</w:t>
      </w:r>
      <w:r w:rsidR="00D54022">
        <w:t>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A37B12">
        <w:t>2</w:t>
      </w:r>
      <w:r w:rsidR="00364816">
        <w:t>507</w:t>
      </w:r>
      <w:r w:rsidR="008A5313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595945" w:rsidR="00595945">
      <w:pPr>
        <w:pStyle w:val="Tijeloteksta"/>
        <w:jc w:val="center"/>
      </w:pPr>
      <w:r w:rsidRPr="00A54DC5">
        <w:t xml:space="preserve">U Osijeku </w:t>
      </w:r>
      <w:r w:rsidR="003F4DE1" w:rsidRPr="00A54DC5">
        <w:t>1</w:t>
      </w:r>
      <w:r w:rsidR="00A37B12">
        <w:t>6</w:t>
      </w:r>
      <w:r w:rsidR="003F4DE1" w:rsidRPr="00A54DC5">
        <w:t xml:space="preserve">. siječnja 2017. </w:t>
      </w:r>
    </w:p>
    <w:p w:rsidRDefault="005345FF" w:rsidP="00595945" w:rsidR="005345FF">
      <w:pPr>
        <w:pStyle w:val="Tijeloteksta"/>
        <w:jc w:val="center"/>
      </w:pPr>
    </w:p>
    <w:p w:rsidRDefault="00B00407" w:rsidP="00B00407" w:rsidR="00B00407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00407" w:rsidP="00B00407" w:rsidR="00B00407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B00407" w:rsidP="00B00407" w:rsidR="00B00407">
      <w:pPr>
        <w:pStyle w:val="Tijeloteksta"/>
        <w:jc w:val="left"/>
      </w:pPr>
    </w:p>
    <w:p w:rsidRDefault="00B00407" w:rsidP="00B00407" w:rsidR="00B00407">
      <w:pPr>
        <w:pStyle w:val="Tijeloteksta"/>
        <w:jc w:val="left"/>
      </w:pPr>
    </w:p>
    <w:p w:rsidRDefault="00B00407" w:rsidP="00B00407" w:rsidR="00B00407">
      <w:pPr>
        <w:pStyle w:val="Tijeloteksta"/>
      </w:pPr>
      <w:r>
        <w:t>UPUTA O  PRAVNOM LIJEKU:</w:t>
      </w:r>
    </w:p>
    <w:p w:rsidRDefault="00B00407" w:rsidP="00B00407" w:rsidR="00B00407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0407" w:rsidP="00B00407" w:rsidR="00B00407">
      <w:pPr>
        <w:pStyle w:val="Tijeloteksta"/>
        <w:jc w:val="left"/>
      </w:pPr>
    </w:p>
    <w:p w:rsidRDefault="00B00407" w:rsidP="00B00407" w:rsidR="00B00407">
      <w:pPr>
        <w:pStyle w:val="Tijeloteksta"/>
        <w:jc w:val="left"/>
      </w:pPr>
    </w:p>
    <w:p w:rsidRDefault="00B00407" w:rsidP="00B00407" w:rsidR="00B00407">
      <w:pPr>
        <w:pStyle w:val="Tijeloteksta"/>
        <w:jc w:val="left"/>
      </w:pPr>
      <w:r>
        <w:t>DNA</w:t>
      </w:r>
    </w:p>
    <w:p w:rsidRDefault="00B00407" w:rsidP="00B00407" w:rsidR="00B00407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0407" w:rsidP="00B00407" w:rsidR="00B00407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0407" w:rsidP="00B00407" w:rsidR="00B00407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0407" w:rsidP="00B00407" w:rsidR="00B00407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0407" w:rsidP="00B00407" w:rsidR="00B00407">
      <w:pPr>
        <w:pStyle w:val="Tijeloteksta"/>
        <w:numPr>
          <w:ilvl w:val="0"/>
          <w:numId w:val="2"/>
        </w:numPr>
        <w:jc w:val="left"/>
      </w:pPr>
      <w:r>
        <w:t xml:space="preserve">Registar – nakon pravomoćnosti </w:t>
      </w:r>
    </w:p>
    <w:p w:rsidRDefault="00B00407" w:rsidP="00B00407" w:rsidR="00B00407">
      <w:pPr>
        <w:pStyle w:val="Tijeloteksta"/>
        <w:numPr>
          <w:ilvl w:val="0"/>
          <w:numId w:val="2"/>
        </w:numPr>
        <w:jc w:val="left"/>
      </w:pPr>
      <w:r>
        <w:t xml:space="preserve">Riješeno istodobno otvaranjem i zaključenjem sk. st. postupka </w:t>
      </w:r>
    </w:p>
    <w:p w:rsidRDefault="00B00407" w:rsidP="00B00407" w:rsidR="00B00407">
      <w:pPr>
        <w:pStyle w:val="Tijeloteksta"/>
        <w:numPr>
          <w:ilvl w:val="0"/>
          <w:numId w:val="2"/>
        </w:numPr>
        <w:jc w:val="left"/>
      </w:pPr>
      <w:r>
        <w:t xml:space="preserve">K  20.2.    </w:t>
      </w:r>
    </w:p>
    <w:p w:rsidRDefault="00B00407" w:rsidP="00B00407" w:rsidR="00B00407">
      <w:pPr>
        <w:pStyle w:val="Tijeloteksta"/>
        <w:jc w:val="center"/>
      </w:pPr>
    </w:p>
    <w:p w:rsidRDefault="00B00407" w:rsidP="00B00407" w:rsidR="00B00407">
      <w:pPr>
        <w:pStyle w:val="Tijeloteksta"/>
        <w:jc w:val="center"/>
      </w:pPr>
    </w:p>
    <w:sectPr w:rsidSect="00CA7DA3" w:rsidR="00B004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DF1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B43ECF">
      <w:rPr>
        <w:sz w:val="22"/>
        <w:szCs w:val="22"/>
      </w:rPr>
      <w:t>3 St-</w:t>
    </w:r>
    <w:r w:rsidR="001B1511">
      <w:rPr>
        <w:sz w:val="22"/>
        <w:szCs w:val="22"/>
      </w:rPr>
      <w:t>2507/1</w:t>
    </w:r>
    <w:r w:rsidR="00B43ECF">
      <w:rPr>
        <w:sz w:val="22"/>
        <w:szCs w:val="22"/>
      </w:rPr>
      <w:t xml:space="preserve">6-4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C47AE"/>
    <w:rsid w:val="000E6A82"/>
    <w:rsid w:val="00105CFE"/>
    <w:rsid w:val="00134B5A"/>
    <w:rsid w:val="001643FC"/>
    <w:rsid w:val="00171061"/>
    <w:rsid w:val="00180465"/>
    <w:rsid w:val="00192E0E"/>
    <w:rsid w:val="001B1511"/>
    <w:rsid w:val="001B214B"/>
    <w:rsid w:val="001B7711"/>
    <w:rsid w:val="001C4B92"/>
    <w:rsid w:val="001F3CC8"/>
    <w:rsid w:val="00204EAF"/>
    <w:rsid w:val="00215DA9"/>
    <w:rsid w:val="00221386"/>
    <w:rsid w:val="002342CC"/>
    <w:rsid w:val="0023770D"/>
    <w:rsid w:val="002403A7"/>
    <w:rsid w:val="0024241D"/>
    <w:rsid w:val="00256695"/>
    <w:rsid w:val="00277679"/>
    <w:rsid w:val="002843E6"/>
    <w:rsid w:val="002D6E94"/>
    <w:rsid w:val="002E6763"/>
    <w:rsid w:val="00314762"/>
    <w:rsid w:val="00320F3B"/>
    <w:rsid w:val="0033604D"/>
    <w:rsid w:val="00344D0B"/>
    <w:rsid w:val="00346DF1"/>
    <w:rsid w:val="00364816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2C80"/>
    <w:rsid w:val="00480AD2"/>
    <w:rsid w:val="0048213A"/>
    <w:rsid w:val="0048252E"/>
    <w:rsid w:val="00487157"/>
    <w:rsid w:val="004A427A"/>
    <w:rsid w:val="004A619D"/>
    <w:rsid w:val="004B1401"/>
    <w:rsid w:val="004B4ADD"/>
    <w:rsid w:val="004B4C25"/>
    <w:rsid w:val="004C6CC6"/>
    <w:rsid w:val="004C7F5B"/>
    <w:rsid w:val="004F1ABF"/>
    <w:rsid w:val="004F3B9A"/>
    <w:rsid w:val="005064EA"/>
    <w:rsid w:val="00520DFA"/>
    <w:rsid w:val="00523889"/>
    <w:rsid w:val="0052440D"/>
    <w:rsid w:val="005345FF"/>
    <w:rsid w:val="00534927"/>
    <w:rsid w:val="005420F0"/>
    <w:rsid w:val="00542723"/>
    <w:rsid w:val="00554F01"/>
    <w:rsid w:val="00561A1F"/>
    <w:rsid w:val="005633FE"/>
    <w:rsid w:val="00566CDF"/>
    <w:rsid w:val="00581BA4"/>
    <w:rsid w:val="00595945"/>
    <w:rsid w:val="00595ED5"/>
    <w:rsid w:val="005C7223"/>
    <w:rsid w:val="005E0DE5"/>
    <w:rsid w:val="005E3E32"/>
    <w:rsid w:val="00603824"/>
    <w:rsid w:val="00612678"/>
    <w:rsid w:val="00617B3C"/>
    <w:rsid w:val="00634A00"/>
    <w:rsid w:val="00642B53"/>
    <w:rsid w:val="00652BEC"/>
    <w:rsid w:val="006570A6"/>
    <w:rsid w:val="00672DD5"/>
    <w:rsid w:val="006D23A5"/>
    <w:rsid w:val="006D244D"/>
    <w:rsid w:val="006F0D41"/>
    <w:rsid w:val="006F7B62"/>
    <w:rsid w:val="0071192E"/>
    <w:rsid w:val="00724B03"/>
    <w:rsid w:val="007305A3"/>
    <w:rsid w:val="00742C8F"/>
    <w:rsid w:val="00751282"/>
    <w:rsid w:val="00751321"/>
    <w:rsid w:val="00770661"/>
    <w:rsid w:val="00782E35"/>
    <w:rsid w:val="00785BDC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19CB"/>
    <w:rsid w:val="008A5313"/>
    <w:rsid w:val="008C4A50"/>
    <w:rsid w:val="00904A75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C7F26"/>
    <w:rsid w:val="009D0865"/>
    <w:rsid w:val="009D42F4"/>
    <w:rsid w:val="00A11D11"/>
    <w:rsid w:val="00A12C16"/>
    <w:rsid w:val="00A1568C"/>
    <w:rsid w:val="00A2752E"/>
    <w:rsid w:val="00A35140"/>
    <w:rsid w:val="00A353A4"/>
    <w:rsid w:val="00A37B12"/>
    <w:rsid w:val="00A423C0"/>
    <w:rsid w:val="00A54DC5"/>
    <w:rsid w:val="00A560D8"/>
    <w:rsid w:val="00A579DC"/>
    <w:rsid w:val="00A76C5B"/>
    <w:rsid w:val="00A905B2"/>
    <w:rsid w:val="00A93359"/>
    <w:rsid w:val="00A94EE7"/>
    <w:rsid w:val="00AD10D4"/>
    <w:rsid w:val="00AF45F3"/>
    <w:rsid w:val="00B00407"/>
    <w:rsid w:val="00B06C55"/>
    <w:rsid w:val="00B07BD9"/>
    <w:rsid w:val="00B417BA"/>
    <w:rsid w:val="00B41944"/>
    <w:rsid w:val="00B43ECF"/>
    <w:rsid w:val="00B46738"/>
    <w:rsid w:val="00B5079B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D017A"/>
    <w:rsid w:val="00D228E2"/>
    <w:rsid w:val="00D3181D"/>
    <w:rsid w:val="00D47369"/>
    <w:rsid w:val="00D54022"/>
    <w:rsid w:val="00D73DB7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2318"/>
    <w:rsid w:val="00E94668"/>
    <w:rsid w:val="00EB5CAB"/>
    <w:rsid w:val="00EE665E"/>
    <w:rsid w:val="00EF0756"/>
    <w:rsid w:val="00EF7284"/>
    <w:rsid w:val="00EF770D"/>
    <w:rsid w:val="00F0353E"/>
    <w:rsid w:val="00F2091F"/>
    <w:rsid w:val="00F35E40"/>
    <w:rsid w:val="00F615E4"/>
    <w:rsid w:val="00F62AE9"/>
    <w:rsid w:val="00F652CA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6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D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6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D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D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D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0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79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15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91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76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42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847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573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9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758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93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33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2507</izvorni_sadrzaj>
    <derivirana_varijabla naziv="DomainObject.Predmet.Broj_1">2507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St-2507/2016</izvorni_sadrzaj>
    <derivirana_varijabla naziv="DomainObject.Predmet.OznakaBroj_1">St-2507/2016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sudovima-</izvorni_sadrzaj>
    <derivirana_varijabla naziv="DomainObject.Predmet.PrimjedbaSuca_1">ČL. 11 Zakona o sudovima-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redara grada Zagreba ''GARD''</izvorni_sadrzaj>
    <derivirana_varijabla naziv="DomainObject.Predmet.ProtustrankaFormated_1">  Udruga redara grada Zagreba ''GARD''</derivirana_varijabla>
  </DomainObject.Predmet.ProtustrankaFormated>
  <DomainObject.Predmet.ProtustrankaFormatedOIB>
    <izvorni_sadrzaj>  Udruga redara grada Zagreba ''GARD'', OIB 19931071277</izvorni_sadrzaj>
    <derivirana_varijabla naziv="DomainObject.Predmet.ProtustrankaFormatedOIB_1">  Udruga redara grada Zagreba ''GARD'', OIB 19931071277</derivirana_varijabla>
  </DomainObject.Predmet.ProtustrankaFormatedOIB>
  <DomainObject.Predmet.ProtustrankaFormatedWithAdress>
    <izvorni_sadrzaj> Udruga redara grada Zagreba ''GARD'', Kvaternikova 131 a, 10000 Zagreb</izvorni_sadrzaj>
    <derivirana_varijabla naziv="DomainObject.Predmet.ProtustrankaFormatedWithAdress_1"> Udruga redara grada Zagreba ''GARD'', Kvaternikova 131 a, 10000 Zagreb</derivirana_varijabla>
  </DomainObject.Predmet.ProtustrankaFormatedWithAdress>
  <DomainObject.Predmet.ProtustrankaFormatedWithAdressOIB>
    <izvorni_sadrzaj> Udruga redara grada Zagreba ''GARD'', OIB 19931071277, Kvaternikova 131 a, 10000 Zagreb</izvorni_sadrzaj>
    <derivirana_varijabla naziv="DomainObject.Predmet.ProtustrankaFormatedWithAdressOIB_1"> Udruga redara grada Zagreba ''GARD'', OIB 19931071277, Kvaternikova 131 a, 10000 Zagreb</derivirana_varijabla>
  </DomainObject.Predmet.ProtustrankaFormatedWithAdressOIB>
  <DomainObject.Predmet.ProtustrankaWithAdress>
    <izvorni_sadrzaj>Udruga redara grada Zagreba ''GARD'' Kvaternikova 131 a, 10000 Zagreb</izvorni_sadrzaj>
    <derivirana_varijabla naziv="DomainObject.Predmet.ProtustrankaWithAdress_1">Udruga redara grada Zagreba ''GARD'' Kvaternikova 131 a, 10000 Zagreb</derivirana_varijabla>
  </DomainObject.Predmet.ProtustrankaWithAdress>
  <DomainObject.Predmet.ProtustrankaWithAdressOIB>
    <izvorni_sadrzaj>Udruga redara grada Zagreba ''GARD'', OIB 19931071277, Kvaternikova 131 a, 10000 Zagreb</izvorni_sadrzaj>
    <derivirana_varijabla naziv="DomainObject.Predmet.ProtustrankaWithAdressOIB_1">Udruga redara grada Zagreba ''GARD'', OIB 19931071277, Kvaternikova 131 a, 10000 Zagreb</derivirana_varijabla>
  </DomainObject.Predmet.ProtustrankaWithAdressOIB>
  <DomainObject.Predmet.ProtustrankaNazivFormated>
    <izvorni_sadrzaj>Udruga redara grada Zagreba ''GARD''</izvorni_sadrzaj>
    <derivirana_varijabla naziv="DomainObject.Predmet.ProtustrankaNazivFormated_1">Udruga redara grada Zagreba ''GARD''</derivirana_varijabla>
  </DomainObject.Predmet.ProtustrankaNazivFormated>
  <DomainObject.Predmet.ProtustrankaNazivFormatedOIB>
    <izvorni_sadrzaj>Udruga redara grada Zagreba ''GARD'', OIB 19931071277</izvorni_sadrzaj>
    <derivirana_varijabla naziv="DomainObject.Predmet.ProtustrankaNazivFormatedOIB_1">Udruga redara grada Zagreba ''GARD'', OIB 19931071277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redara grada Zagreba ''GARD''</item>
    </izvorni_sadrzaj>
    <derivirana_varijabla naziv="DomainObject.Predmet.ProtuStrankaListFormated_1">
      <item>Udruga redara grada Zagreba ''GARD''</item>
    </derivirana_varijabla>
  </DomainObject.Predmet.ProtuStrankaListFormated>
  <DomainObject.Predmet.ProtuStrankaListFormatedOIB>
    <izvorni_sadrzaj>
      <item>Udruga redara grada Zagreba ''GARD'', OIB 19931071277</item>
    </izvorni_sadrzaj>
    <derivirana_varijabla naziv="DomainObject.Predmet.ProtuStrankaListFormatedOIB_1">
      <item>Udruga redara grada Zagreba ''GARD'', OIB 19931071277</item>
    </derivirana_varijabla>
  </DomainObject.Predmet.ProtuStrankaListFormatedOIB>
  <DomainObject.Predmet.ProtuStrankaListFormatedWithAdress>
    <izvorni_sadrzaj>
      <item>Udruga redara grada Zagreba ''GARD'', Kvaternikova 131 a, 10000 Zagreb</item>
    </izvorni_sadrzaj>
    <derivirana_varijabla naziv="DomainObject.Predmet.ProtuStrankaListFormatedWithAdress_1">
      <item>Udruga redara grada Zagreba ''GARD'', Kvaternikova 131 a, 10000 Zagreb</item>
    </derivirana_varijabla>
  </DomainObject.Predmet.ProtuStrankaListFormatedWithAdress>
  <DomainObject.Predmet.ProtuStrankaListFormatedWithAdressOIB>
    <izvorni_sadrzaj>
      <item>Udruga redara grada Zagreba ''GARD'', OIB 19931071277, Kvaternikova 131 a, 10000 Zagreb</item>
    </izvorni_sadrzaj>
    <derivirana_varijabla naziv="DomainObject.Predmet.ProtuStrankaListFormatedWithAdressOIB_1">
      <item>Udruga redara grada Zagreba ''GARD'', OIB 19931071277, Kvaternikova 131 a, 10000 Zagreb</item>
    </derivirana_varijabla>
  </DomainObject.Predmet.ProtuStrankaListFormatedWithAdressOIB>
  <DomainObject.Predmet.ProtuStrankaListNazivFormated>
    <izvorni_sadrzaj>
      <item>Udruga redara grada Zagreba ''GARD''</item>
    </izvorni_sadrzaj>
    <derivirana_varijabla naziv="DomainObject.Predmet.ProtuStrankaListNazivFormated_1">
      <item>Udruga redara grada Zagreba ''GARD''</item>
    </derivirana_varijabla>
  </DomainObject.Predmet.ProtuStrankaListNazivFormated>
  <DomainObject.Predmet.ProtuStrankaListNazivFormatedOIB>
    <izvorni_sadrzaj>
      <item>Udruga redara grada Zagreba ''GARD'', OIB 19931071277</item>
    </izvorni_sadrzaj>
    <derivirana_varijabla naziv="DomainObject.Predmet.ProtuStrankaListNazivFormatedOIB_1">
      <item>Udruga redara grada Zagreba ''GARD'', OIB 19931071277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redara grada Zagreba ''GARD''</izvorni_sadrzaj>
    <derivirana_varijabla naziv="DomainObject.Predmet.ProtustrankaIDrugi_1">Udruga redara grada Zagreba ''GARD''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redara grada Zagreba ''GARD'', OIB 19931071277, Kvaternikova 131 a, 10000 Zagreb</izvorni_sadrzaj>
    <derivirana_varijabla naziv="DomainObject.Predmet.ProtustrankaIDrugiAdressOIB_1">Udruga redara grada Zagreba ''GARD'', OIB 19931071277, Kvaternikova 131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redara grada Zagreba ''GARD''</item>
      <item>FINA Regionalni centar Zagreb</item>
    </izvorni_sadrzaj>
    <derivirana_varijabla naziv="DomainObject.Predmet.SudioniciListNaziv_1">
      <item>Udruga redara grada Zagreba ''GARD''</item>
      <item>FINA Regionalni centar Zagreb</item>
    </derivirana_varijabla>
  </DomainObject.Predmet.SudioniciListNaziv>
  <DomainObject.Predmet.SudioniciListAdressOIB>
    <izvorni_sadrzaj>
      <item>Udruga redara grada Zagreba ''GARD'', OIB 19931071277, Kvaternikova 131 a,10000 Zagreb</item>
      <item>FINA Regionalni centar Zagreb, OIB 85821130368, Trg svibanjskih žrtava 1995. br. 1,10000 Zagreb</item>
    </izvorni_sadrzaj>
    <derivirana_varijabla naziv="DomainObject.Predmet.SudioniciListAdressOIB_1">
      <item>Udruga redara grada Zagreba ''GARD'', OIB 19931071277, Kvaternikova 131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19931071277</item>
      <item>, OIB 85821130368</item>
    </izvorni_sadrzaj>
    <derivirana_varijabla naziv="DomainObject.Predmet.SudioniciListNazivOIB_1">
      <item>, OIB 19931071277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0C8DCE-0EBF-49B5-A5FA-C921EF15E5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2978</properties:Characters>
  <properties:Lines>93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2017-01-16T07:19:00Z</dcterms:created>
  <dc:creator>wsadmin</dc:creator>
  <cp:lastModifiedBy>Sanja Ban</cp:lastModifiedBy>
  <cp:lastPrinted>2017-01-16T10:07:00Z</cp:lastPrinted>
  <dcterms:modified xmlns:xsi="http://www.w3.org/2001/XMLSchema-instance" xsi:type="dcterms:W3CDTF">2017-01-16T10:08:00Z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