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e992" w14:paraId="9ade992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BA772D">
        <w:rPr>
          <w:rFonts w:cs="Times New Roman" w:hAnsi="Times New Roman" w:ascii="Times New Roman"/>
          <w:b/>
          <w:sz w:val="24"/>
          <w:szCs w:val="24"/>
        </w:rPr>
        <w:t>919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BA772D">
        <w:rPr>
          <w:rFonts w:cs="Times New Roman" w:hAnsi="Times New Roman" w:ascii="Times New Roman"/>
          <w:sz w:val="24"/>
          <w:szCs w:val="24"/>
        </w:rPr>
        <w:t xml:space="preserve">VALID d.o.o. iz Rogoznice, Prodanica bb, </w:t>
      </w:r>
      <w:r w:rsidR="008120EF">
        <w:rPr>
          <w:rFonts w:cs="Times New Roman" w:hAnsi="Times New Roman" w:ascii="Times New Roman"/>
          <w:sz w:val="24"/>
          <w:szCs w:val="24"/>
        </w:rPr>
        <w:t xml:space="preserve">MBS: </w:t>
      </w:r>
      <w:r w:rsidR="008120EF" w:rsidRPr="008120EF">
        <w:rPr>
          <w:rFonts w:cs="Times New Roman" w:hAnsi="Times New Roman" w:ascii="Times New Roman"/>
          <w:sz w:val="24"/>
          <w:szCs w:val="24"/>
        </w:rPr>
        <w:t>100002436</w:t>
      </w:r>
      <w:r w:rsidR="008120EF">
        <w:rPr>
          <w:rFonts w:cs="Times New Roman" w:hAnsi="Times New Roman" w:ascii="Times New Roman"/>
          <w:sz w:val="24"/>
          <w:szCs w:val="24"/>
        </w:rPr>
        <w:t xml:space="preserve">, </w:t>
      </w:r>
      <w:r w:rsidR="00BA772D">
        <w:rPr>
          <w:rFonts w:cs="Times New Roman" w:hAnsi="Times New Roman" w:ascii="Times New Roman"/>
          <w:sz w:val="24"/>
          <w:szCs w:val="24"/>
        </w:rPr>
        <w:t>OIB:64978885045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BA772D">
        <w:rPr>
          <w:rFonts w:cs="Times New Roman" w:hAnsi="Times New Roman" w:ascii="Times New Roman"/>
          <w:sz w:val="24"/>
          <w:szCs w:val="24"/>
        </w:rPr>
        <w:t xml:space="preserve">VALID d.o.o. iz Rogoznice, Prodanica bb, </w:t>
      </w:r>
      <w:r w:rsidR="008120EF">
        <w:rPr>
          <w:rFonts w:cs="Times New Roman" w:hAnsi="Times New Roman" w:ascii="Times New Roman"/>
          <w:sz w:val="24"/>
          <w:szCs w:val="24"/>
        </w:rPr>
        <w:t xml:space="preserve">MBS: </w:t>
      </w:r>
      <w:r w:rsidR="008120EF" w:rsidRPr="008120EF">
        <w:rPr>
          <w:rFonts w:cs="Times New Roman" w:hAnsi="Times New Roman" w:ascii="Times New Roman"/>
          <w:sz w:val="24"/>
          <w:szCs w:val="24"/>
        </w:rPr>
        <w:t>100002436</w:t>
      </w:r>
      <w:r w:rsidR="008120EF">
        <w:rPr>
          <w:rFonts w:cs="Times New Roman" w:hAnsi="Times New Roman" w:ascii="Times New Roman"/>
          <w:sz w:val="24"/>
          <w:szCs w:val="24"/>
        </w:rPr>
        <w:t xml:space="preserve">, </w:t>
      </w:r>
      <w:r w:rsidR="00BA772D">
        <w:rPr>
          <w:rFonts w:cs="Times New Roman" w:hAnsi="Times New Roman" w:ascii="Times New Roman"/>
          <w:sz w:val="24"/>
          <w:szCs w:val="24"/>
        </w:rPr>
        <w:t>OIB:64978885045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BA772D">
        <w:rPr>
          <w:rFonts w:cs="Times New Roman" w:hAnsi="Times New Roman" w:ascii="Times New Roman"/>
          <w:sz w:val="24"/>
          <w:szCs w:val="24"/>
        </w:rPr>
        <w:t>49.222,84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BA772D">
        <w:rPr>
          <w:rFonts w:cs="Times New Roman" w:hAnsi="Times New Roman" w:ascii="Times New Roman"/>
          <w:sz w:val="24"/>
          <w:szCs w:val="24"/>
        </w:rPr>
        <w:t>Vahid Bratanović iz Rogoznice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BA772D">
        <w:rPr>
          <w:rFonts w:cs="Times New Roman" w:hAnsi="Times New Roman" w:ascii="Times New Roman"/>
          <w:sz w:val="24"/>
          <w:szCs w:val="24"/>
        </w:rPr>
        <w:t>19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A772D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Vahid Bratanović, Ražanjska 3, Rogoznica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E95" w:rsidP="00C35767" w:rsidR="00702E95">
      <w:pPr>
        <w:spacing w:lineRule="auto" w:line="240" w:after="0"/>
      </w:pPr>
      <w:r>
        <w:separator/>
      </w:r>
    </w:p>
  </w:endnote>
  <w:endnote w:id="0" w:type="continuationSeparator">
    <w:p w:rsidRDefault="00702E95" w:rsidP="00C35767" w:rsidR="00702E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E95" w:rsidP="00C35767" w:rsidR="00702E95">
      <w:pPr>
        <w:spacing w:lineRule="auto" w:line="240" w:after="0"/>
      </w:pPr>
      <w:r>
        <w:separator/>
      </w:r>
    </w:p>
  </w:footnote>
  <w:footnote w:id="0" w:type="continuationSeparator">
    <w:p w:rsidRDefault="00702E95" w:rsidP="00C35767" w:rsidR="00702E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BA772D">
      <w:t>19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949BD"/>
    <w:rsid w:val="002B4ED8"/>
    <w:rsid w:val="002E5A3B"/>
    <w:rsid w:val="00315383"/>
    <w:rsid w:val="00350376"/>
    <w:rsid w:val="003D0F6D"/>
    <w:rsid w:val="00440695"/>
    <w:rsid w:val="005234E9"/>
    <w:rsid w:val="00576306"/>
    <w:rsid w:val="00590DF1"/>
    <w:rsid w:val="005B4D6D"/>
    <w:rsid w:val="006B5018"/>
    <w:rsid w:val="00702E95"/>
    <w:rsid w:val="00791EE0"/>
    <w:rsid w:val="00806FFC"/>
    <w:rsid w:val="008120EF"/>
    <w:rsid w:val="00824345"/>
    <w:rsid w:val="00850B31"/>
    <w:rsid w:val="009A76E2"/>
    <w:rsid w:val="009E2D26"/>
    <w:rsid w:val="009F4473"/>
    <w:rsid w:val="00A06758"/>
    <w:rsid w:val="00A40141"/>
    <w:rsid w:val="00AD308F"/>
    <w:rsid w:val="00B04078"/>
    <w:rsid w:val="00B56C51"/>
    <w:rsid w:val="00BA772D"/>
    <w:rsid w:val="00BC6BA0"/>
    <w:rsid w:val="00C17623"/>
    <w:rsid w:val="00C17F99"/>
    <w:rsid w:val="00C35767"/>
    <w:rsid w:val="00D2637D"/>
    <w:rsid w:val="00D3515C"/>
    <w:rsid w:val="00D933F6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B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B3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B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B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B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B3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B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B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 društvo s ograničenom odgovornošću za nautički turizam</izvorni_sadrzaj>
    <derivirana_varijabla naziv="DomainObject.Predmet.ProtustrankaFormated_1">  VALID društvo s ograničenom odgovornošću za nautički turizam</derivirana_varijabla>
  </DomainObject.Predmet.ProtustrankaFormated>
  <DomainObject.Predmet.ProtustrankaFormatedOIB>
    <izvorni_sadrzaj>  VALID društvo s ograničenom odgovornošću za nautički turizam, OIB 64978885045</izvorni_sadrzaj>
    <derivirana_varijabla naziv="DomainObject.Predmet.ProtustrankaFormatedOIB_1">  VALID društvo s ograničenom odgovornošću za nautički turizam, OIB 64978885045</derivirana_varijabla>
  </DomainObject.Predmet.ProtustrankaFormatedOIB>
  <DomainObject.Predmet.ProtustrankaFormatedWithAdress>
    <izvorni_sadrzaj> VALID društvo s ograničenom odgovornošću za nautički turizam, Prodanica bb, 22202 Rogoznica</izvorni_sadrzaj>
    <derivirana_varijabla naziv="DomainObject.Predmet.ProtustrankaFormatedWithAdress_1"> VALID društvo s ograničenom odgovornošću za nautički turizam, Prodanica bb, 22202 Rogoznica</derivirana_varijabla>
  </DomainObject.Predmet.ProtustrankaFormatedWithAdress>
  <DomainObject.Predmet.ProtustrankaFormatedWithAdressOIB>
    <izvorni_sadrzaj> VALID društvo s ograničenom odgovornošću za nautički turizam, OIB 64978885045, Prodanica bb, 22202 Rogoznica</izvorni_sadrzaj>
    <derivirana_varijabla naziv="DomainObject.Predmet.ProtustrankaFormatedWithAdressOIB_1"> VALID društvo s ograničenom odgovornošću za nautički turizam, OIB 64978885045, Prodanica bb, 22202 Rogoznica</derivirana_varijabla>
  </DomainObject.Predmet.ProtustrankaFormatedWithAdressOIB>
  <DomainObject.Predmet.ProtustrankaWithAdress>
    <izvorni_sadrzaj>VALID društvo s ograničenom odgovornošću za nautički turizam Prodanica bb, 22202 Rogoznica</izvorni_sadrzaj>
    <derivirana_varijabla naziv="DomainObject.Predmet.ProtustrankaWithAdress_1">VALID društvo s ograničenom odgovornošću za nautički turizam Prodanica bb, 22202 Rogoznica</derivirana_varijabla>
  </DomainObject.Predmet.ProtustrankaWithAdress>
  <DomainObject.Predmet.ProtustrankaWithAdressOIB>
    <izvorni_sadrzaj>VALID društvo s ograničenom odgovornošću za nautički turizam, OIB 64978885045, Prodanica bb, 22202 Rogoznica</izvorni_sadrzaj>
    <derivirana_varijabla naziv="DomainObject.Predmet.ProtustrankaWithAdressOIB_1">VALID društvo s ograničenom odgovornošću za nautički turizam, OIB 64978885045, Prodanica bb, 22202 Rogoznica</derivirana_varijabla>
  </DomainObject.Predmet.ProtustrankaWithAdressOIB>
  <DomainObject.Predmet.ProtustrankaNazivFormated>
    <izvorni_sadrzaj>VALID društvo s ograničenom odgovornošću za nautički turizam</izvorni_sadrzaj>
    <derivirana_varijabla naziv="DomainObject.Predmet.ProtustrankaNazivFormated_1">VALID društvo s ograničenom odgovornošću za nautički turizam</derivirana_varijabla>
  </DomainObject.Predmet.ProtustrankaNazivFormated>
  <DomainObject.Predmet.ProtustrankaNazivFormatedOIB>
    <izvorni_sadrzaj>VALID društvo s ograničenom odgovornošću za nautički turizam, OIB 64978885045</izvorni_sadrzaj>
    <derivirana_varijabla naziv="DomainObject.Predmet.ProtustrankaNazivFormatedOIB_1">VALID društvo s ograničenom odgovornošću za nautički turizam, OIB 64978885045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VALID društvo s ograničenom odgovornošću za nautički turizam</item>
    </izvorni_sadrzaj>
    <derivirana_varijabla naziv="DomainObject.Predmet.ProtuStrankaListFormated_1">
      <item>VALID društvo s ograničenom odgovornošću za nautički turizam</item>
    </derivirana_varijabla>
  </DomainObject.Predmet.ProtuStrankaListFormated>
  <DomainObject.Predmet.ProtuStrankaListFormatedOIB>
    <izvorni_sadrzaj>
      <item>VALID društvo s ograničenom odgovornošću za nautički turizam, OIB 64978885045</item>
    </izvorni_sadrzaj>
    <derivirana_varijabla naziv="DomainObject.Predmet.ProtuStrankaListFormatedOIB_1">
      <item>VALID društvo s ograničenom odgovornošću za nautički turizam, OIB 64978885045</item>
    </derivirana_varijabla>
  </DomainObject.Predmet.ProtuStrankaListFormatedOIB>
  <DomainObject.Predmet.ProtuStrankaListFormatedWithAdress>
    <izvorni_sadrzaj>
      <item>VALID društvo s ograničenom odgovornošću za nautički turizam, Prodanica bb, 22202 Rogoznica</item>
    </izvorni_sadrzaj>
    <derivirana_varijabla naziv="DomainObject.Predmet.ProtuStrankaListFormatedWithAdress_1">
      <item>VALID društvo s ograničenom odgovornošću za nautički turizam, Prodanica bb, 22202 Rogoznica</item>
    </derivirana_varijabla>
  </DomainObject.Predmet.ProtuStrankaListFormatedWithAdress>
  <DomainObject.Predmet.ProtuStrankaListFormatedWithAdressOIB>
    <izvorni_sadrzaj>
      <item>VALID društvo s ograničenom odgovornošću za nautički turizam, OIB 64978885045, Prodanica bb, 22202 Rogoznica</item>
    </izvorni_sadrzaj>
    <derivirana_varijabla naziv="DomainObject.Predmet.ProtuStrankaListFormatedWithAdressOIB_1">
      <item>VALID društvo s ograničenom odgovornošću za nautički turizam, OIB 64978885045, Prodanica bb, 22202 Rogoznica</item>
    </derivirana_varijabla>
  </DomainObject.Predmet.ProtuStrankaListFormatedWithAdressOIB>
  <DomainObject.Predmet.ProtuStrankaListNazivFormated>
    <izvorni_sadrzaj>
      <item>VALID društvo s ograničenom odgovornošću za nautički turizam</item>
    </izvorni_sadrzaj>
    <derivirana_varijabla naziv="DomainObject.Predmet.ProtuStrankaListNazivFormated_1">
      <item>VALID društvo s ograničenom odgovornošću za nautički turizam</item>
    </derivirana_varijabla>
  </DomainObject.Predmet.ProtuStrankaListNazivFormated>
  <DomainObject.Predmet.ProtuStrankaListNazivFormatedOIB>
    <izvorni_sadrzaj>
      <item>VALID društvo s ograničenom odgovornošću za nautički turizam, OIB 64978885045</item>
    </izvorni_sadrzaj>
    <derivirana_varijabla naziv="DomainObject.Predmet.ProtuStrankaListNazivFormatedOIB_1">
      <item>VALID društvo s ograničenom odgovornošću za nautički turizam, OIB 64978885045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VALID društvo s ograničenom odgovornošću za nautički turizam</izvorni_sadrzaj>
    <derivirana_varijabla naziv="DomainObject.Predmet.ProtustrankaIDrugi_1">VALID društvo s ograničenom odgovornošću za nautički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VALID društvo s ograničenom odgovornošću za nautički turizam, OIB 64978885045, Prodanica bb, 22202 Rogoznica</izvorni_sadrzaj>
    <derivirana_varijabla naziv="DomainObject.Predmet.ProtustrankaIDrugiAdressOIB_1">VALID društvo s ograničenom odgovornošću za nautički turizam, OIB 64978885045, Prodanica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VALID društvo s ograničenom odgovornošću za nautički turizam</item>
    </izvorni_sadrzaj>
    <derivirana_varijabla naziv="DomainObject.Predmet.SudioniciListNaziv_1">
      <item>FINA - Podružnica Šibenik</item>
      <item>VALID društvo s ograničenom odgovornošću za nautički turizam</item>
    </derivirana_varijabla>
  </DomainObject.Predmet.SudioniciListNaziv>
  <DomainObject.Predmet.SudioniciListAdressOIB>
    <izvorni_sadrzaj>
      <item>FINA - Podružnica Šibenik, OIB 85821130368, Perivoj L. Marune 1,22000 Šibenik</item>
      <item>VALID društvo s ograničenom odgovornošću za nautički turizam, OIB 64978885045, Prodanica bb,22202 Rogoznica</item>
    </izvorni_sadrzaj>
    <derivirana_varijabla naziv="DomainObject.Predmet.SudioniciListAdressOIB_1">
      <item>FINA - Podružnica Šibenik, OIB 85821130368, Perivoj L. Marune 1,22000 Šibenik</item>
      <item>VALID društvo s ograničenom odgovornošću za nautički turizam, OIB 64978885045, Prodanica 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64978885045</item>
    </izvorni_sadrzaj>
    <derivirana_varijabla naziv="DomainObject.Predmet.SudioniciListNazivOIB_1">
      <item>, OIB 85821130368</item>
      <item>, OIB 64978885045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2185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2016-01-07T10:26:00Z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