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606a" w14:paraId="eac606a" w:rsidRDefault="00E86D78" w:rsidP="00E86D78" w:rsidR="00E86D78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D78" w:rsidP="00E86D78" w:rsidR="00E86D78" w:rsidRPr="00FF3D0E">
      <w:r w:rsidRPr="00FF3D0E">
        <w:t xml:space="preserve">   REPUBLIKA  HRVATSKA</w:t>
      </w:r>
    </w:p>
    <w:p w:rsidRDefault="00E86D78" w:rsidP="00E86D78" w:rsidR="00E86D78" w:rsidRPr="00FF3D0E">
      <w:r w:rsidRPr="00FF3D0E">
        <w:t>TRGOVAČKI SUD U PAZINU</w:t>
      </w:r>
      <w:r w:rsidRPr="009066D6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</w:t>
      </w:r>
      <w:r w:rsidRPr="0036331A">
        <w:t>: 2 St-11/15-</w:t>
      </w:r>
      <w:r>
        <w:t>590</w:t>
      </w:r>
    </w:p>
    <w:p w:rsidRDefault="00E86D78" w:rsidP="00E86D78" w:rsidR="00E86D78">
      <w:r>
        <w:t xml:space="preserve">       52000 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(prije: 17 St-45/11)</w:t>
      </w:r>
    </w:p>
    <w:p w:rsidRDefault="00E86D78" w:rsidP="00E86D78" w:rsidR="00E86D78">
      <w:pPr>
        <w:jc w:val="center"/>
      </w:pPr>
    </w:p>
    <w:p w:rsidRDefault="00E86D78" w:rsidP="00E86D78" w:rsidR="00E86D78" w:rsidRPr="00FF3D0E">
      <w:pPr>
        <w:jc w:val="center"/>
      </w:pPr>
    </w:p>
    <w:p w:rsidRDefault="00E86D78" w:rsidP="00E86D78" w:rsidR="00E86D78" w:rsidRPr="00A142AB">
      <w:pPr>
        <w:ind w:right="512"/>
        <w:jc w:val="center"/>
      </w:pPr>
      <w:r w:rsidRPr="00A142AB">
        <w:t>R E P U B L I K A  H R V A T S K A</w:t>
      </w:r>
    </w:p>
    <w:p w:rsidRDefault="00E86D78" w:rsidP="00E86D78" w:rsidR="00E86D78" w:rsidRPr="00A142AB">
      <w:pPr>
        <w:ind w:right="512"/>
        <w:jc w:val="center"/>
      </w:pPr>
    </w:p>
    <w:p w:rsidRDefault="00E86D78" w:rsidP="00E86D78" w:rsidR="00E86D78" w:rsidRPr="00A142AB">
      <w:pPr>
        <w:ind w:right="512"/>
        <w:jc w:val="center"/>
      </w:pPr>
      <w:r w:rsidRPr="00A142AB">
        <w:t>R J E Š E NJ E</w:t>
      </w:r>
    </w:p>
    <w:p w:rsidRDefault="00E86D78" w:rsidP="00E86D78" w:rsidR="00E86D78" w:rsidRPr="00FF3D0E">
      <w:pPr>
        <w:jc w:val="center"/>
      </w:pPr>
    </w:p>
    <w:p w:rsidRDefault="00E86D78" w:rsidP="00E86D78" w:rsidR="00E86D78" w:rsidRPr="00FF3D0E">
      <w:pPr>
        <w:jc w:val="both"/>
      </w:pPr>
      <w:r w:rsidRPr="00FF3D0E">
        <w:tab/>
        <w:t xml:space="preserve">Trgovački sud u Pazinu, po stečajnom sucu Adrijani Labinjan Skok, u stečajnom postupku nad </w:t>
      </w:r>
      <w:r>
        <w:t xml:space="preserve">stečajnim </w:t>
      </w:r>
      <w:r w:rsidRPr="00FF3D0E">
        <w:t>dužnikom HISTRIA GROUP d.d, u stečaju, Umag, Ungarija b.b</w:t>
      </w:r>
      <w:r>
        <w:t>.</w:t>
      </w:r>
      <w:r w:rsidRPr="00FF3D0E">
        <w:t>,</w:t>
      </w:r>
      <w:r w:rsidRPr="00E86D78">
        <w:t xml:space="preserve"> </w:t>
      </w:r>
      <w:r>
        <w:t xml:space="preserve">OIB: </w:t>
      </w:r>
      <w:r w:rsidRPr="00E86D78">
        <w:t>34802459130</w:t>
      </w:r>
      <w:r>
        <w:t>,</w:t>
      </w:r>
      <w:r w:rsidRPr="00FF3D0E">
        <w:t xml:space="preserve"> dana </w:t>
      </w:r>
      <w:r>
        <w:t>8. studenog</w:t>
      </w:r>
      <w:r w:rsidRPr="00FF3D0E">
        <w:t xml:space="preserve"> 2016. </w:t>
      </w:r>
    </w:p>
    <w:p w:rsidRDefault="00E86D78" w:rsidP="00E86D78" w:rsidR="00E86D78" w:rsidRPr="00FF3D0E">
      <w:pPr>
        <w:jc w:val="both"/>
      </w:pPr>
    </w:p>
    <w:p w:rsidRDefault="00E86D78" w:rsidP="00E86D78" w:rsidR="00E86D78">
      <w:pPr>
        <w:jc w:val="center"/>
      </w:pPr>
      <w:r w:rsidRPr="00FF3D0E">
        <w:t xml:space="preserve">r i j e š i o  j e </w:t>
      </w:r>
    </w:p>
    <w:p w:rsidRDefault="00E86D78" w:rsidP="00E86D78" w:rsidR="00E86D78" w:rsidRPr="00FF3D0E">
      <w:pPr>
        <w:jc w:val="center"/>
      </w:pPr>
    </w:p>
    <w:p w:rsidRDefault="00E86D78" w:rsidP="00E86D78" w:rsidR="00E86D78">
      <w:pPr>
        <w:jc w:val="both"/>
      </w:pPr>
      <w:r>
        <w:rPr>
          <w:b/>
        </w:rPr>
        <w:tab/>
      </w:r>
      <w:r w:rsidRPr="00B50E36">
        <w:t xml:space="preserve">Posebno ispitno ročište vjerovnika stečajnog dužnika </w:t>
      </w:r>
      <w:r w:rsidRPr="00FF3D0E">
        <w:t>HISTRIA GROUP d.d, u stečaju, Umag, Ungarija b.b</w:t>
      </w:r>
      <w:r>
        <w:t>.</w:t>
      </w:r>
      <w:r w:rsidRPr="00FF3D0E">
        <w:t>,</w:t>
      </w:r>
      <w:r w:rsidRPr="00E86D78">
        <w:t xml:space="preserve"> </w:t>
      </w:r>
      <w:r>
        <w:t xml:space="preserve">OIB: </w:t>
      </w:r>
      <w:r w:rsidRPr="00E86D78">
        <w:t>34802459130</w:t>
      </w:r>
      <w:r>
        <w:t xml:space="preserve">, na kojem će se ispitati neispitane prijavljene tražbine određuje se za dan </w:t>
      </w:r>
    </w:p>
    <w:p w:rsidRDefault="00E86D78" w:rsidP="00E86D78" w:rsidR="00E86D78">
      <w:pPr>
        <w:jc w:val="both"/>
      </w:pPr>
    </w:p>
    <w:p w:rsidRDefault="00E86D78" w:rsidP="00E86D78" w:rsidR="00E86D78" w:rsidRPr="00E86D78">
      <w:pPr>
        <w:jc w:val="center"/>
      </w:pPr>
      <w:r w:rsidRPr="00E86D78">
        <w:t xml:space="preserve">30. studenog 2016. u 9:30 sati, </w:t>
      </w:r>
    </w:p>
    <w:p w:rsidRDefault="00E86D78" w:rsidP="00E86D78" w:rsidR="00E86D78" w:rsidRPr="00E86D78">
      <w:r w:rsidRPr="00E86D78">
        <w:tab/>
      </w:r>
      <w:r w:rsidRPr="00E86D78">
        <w:tab/>
      </w:r>
      <w:r>
        <w:t xml:space="preserve">kod </w:t>
      </w:r>
      <w:r w:rsidRPr="00E86D78">
        <w:t>Trgovačkog suda u Pazinu, Dr</w:t>
      </w:r>
      <w:r>
        <w:t>šćevka 1, Pazin, sudnica br. 5.</w:t>
      </w:r>
    </w:p>
    <w:p w:rsidRDefault="00E86D78" w:rsidP="00E86D78" w:rsidR="00E86D78">
      <w:pPr>
        <w:jc w:val="center"/>
      </w:pPr>
    </w:p>
    <w:p w:rsidRDefault="00E86D78" w:rsidP="00E86D78" w:rsidR="00E86D78">
      <w:pPr>
        <w:jc w:val="both"/>
      </w:pPr>
      <w:r>
        <w:tab/>
        <w:t>Pozivaju se vjerovnici i stečajni upravitelj da pristupe na zakazano ročište.</w:t>
      </w:r>
    </w:p>
    <w:p w:rsidRDefault="00E86D78" w:rsidP="00E86D78" w:rsidR="00E86D78" w:rsidRPr="00FF3D0E">
      <w:pPr>
        <w:jc w:val="center"/>
      </w:pPr>
    </w:p>
    <w:p w:rsidRDefault="00E86D78" w:rsidP="00E86D78" w:rsidR="00E86D78">
      <w:pPr>
        <w:jc w:val="center"/>
      </w:pPr>
      <w:r>
        <w:t>Obrazloženje</w:t>
      </w:r>
    </w:p>
    <w:p w:rsidRDefault="00E86D78" w:rsidP="00E86D78" w:rsidR="00E86D78">
      <w:pPr>
        <w:jc w:val="center"/>
      </w:pPr>
    </w:p>
    <w:p w:rsidRDefault="00E86D78" w:rsidP="00E86D78" w:rsidR="00E86D78" w:rsidRPr="00FF3D0E">
      <w:pPr>
        <w:jc w:val="both"/>
      </w:pPr>
      <w:r>
        <w:tab/>
        <w:t xml:space="preserve">Stečajni upravitelj je u podnesku zaprimljenom 7. studenog 2016. predložio određivanje posebnog ispitnog ročišta radi ispitivanja tražbine vjerovnika Croatia osiguranje d.d., koja u dosadašnjem tijeku postupka nije ispitana, pa je donesena odluka kao u izreci. </w:t>
      </w:r>
    </w:p>
    <w:p w:rsidRDefault="00E86D78" w:rsidP="00E86D78" w:rsidR="00E86D78" w:rsidRPr="00FF3D0E">
      <w:pPr>
        <w:jc w:val="both"/>
      </w:pPr>
    </w:p>
    <w:p w:rsidRDefault="00E86D78" w:rsidP="00E86D78" w:rsidR="00E86D78" w:rsidRPr="00FF3D0E">
      <w:pPr>
        <w:jc w:val="center"/>
      </w:pPr>
      <w:r>
        <w:t>U Pazinu</w:t>
      </w:r>
      <w:r w:rsidRPr="00FF3D0E">
        <w:t xml:space="preserve"> </w:t>
      </w:r>
      <w:r>
        <w:t>8. studenog</w:t>
      </w:r>
      <w:r w:rsidRPr="00FF3D0E">
        <w:t xml:space="preserve"> 2016. </w:t>
      </w:r>
    </w:p>
    <w:p w:rsidRDefault="00E86D78" w:rsidP="00E86D78" w:rsidR="00E86D78" w:rsidRPr="00FF3D0E">
      <w:pPr>
        <w:jc w:val="center"/>
      </w:pPr>
    </w:p>
    <w:p w:rsidRDefault="00E86D78" w:rsidP="00E86D78" w:rsidR="00E86D78" w:rsidRPr="00FF3D0E">
      <w:pPr>
        <w:jc w:val="center"/>
      </w:pPr>
    </w:p>
    <w:p w:rsidRDefault="00E86D78" w:rsidP="00E86D78" w:rsidR="00E86D78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Sudac</w:t>
      </w:r>
    </w:p>
    <w:p w:rsidRDefault="00E86D78" w:rsidP="00E86D78" w:rsidR="00E86D78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>
        <w:t>, v.r.</w:t>
      </w:r>
    </w:p>
    <w:p w:rsidRDefault="00E86D78" w:rsidP="00E86D78" w:rsidR="00E86D78" w:rsidRPr="00FF3D0E">
      <w:pPr>
        <w:jc w:val="both"/>
      </w:pPr>
    </w:p>
    <w:p w:rsidRDefault="00E86D78" w:rsidP="00E86D78" w:rsidR="00E86D78" w:rsidRPr="00FF3D0E">
      <w:pPr>
        <w:jc w:val="both"/>
      </w:pPr>
    </w:p>
    <w:p w:rsidRDefault="00E86D78" w:rsidP="00E86D78" w:rsidR="00E86D78" w:rsidRPr="00FF3D0E">
      <w:pPr>
        <w:jc w:val="both"/>
      </w:pPr>
    </w:p>
    <w:p w:rsidRDefault="00E86D78" w:rsidP="00E86D78" w:rsidR="00E86D78" w:rsidRPr="00FF3D0E">
      <w:pPr>
        <w:jc w:val="both"/>
      </w:pPr>
      <w:r w:rsidRPr="00FF3D0E">
        <w:t>UPUTA O PRAVNOM LIJEKU:</w:t>
      </w:r>
    </w:p>
    <w:p w:rsidRDefault="00E86D78" w:rsidP="00E86D78" w:rsidR="00E86D78" w:rsidRPr="00FF3D0E">
      <w:pPr>
        <w:jc w:val="both"/>
      </w:pPr>
      <w:r w:rsidRPr="00FF3D0E">
        <w:tab/>
        <w:t>Protiv ovog rješenja nezadovoljna stranka može podnijeti žalbu u roku od osam dana od dana primitka</w:t>
      </w:r>
      <w:r>
        <w:t xml:space="preserve"> prijepisa</w:t>
      </w:r>
      <w:r w:rsidRPr="00FF3D0E">
        <w:t xml:space="preserve"> istog. Žalba se podnosi putem ovog suda u tri istovjetna primjerka, a o žalbi odlučuje Visoki trgovački sud Republike Hrvatske.</w:t>
      </w:r>
    </w:p>
    <w:p w:rsidRDefault="00E86D78" w:rsidP="00E86D78" w:rsidR="00E86D78" w:rsidRPr="00FF3D0E">
      <w:pPr>
        <w:jc w:val="both"/>
      </w:pPr>
    </w:p>
    <w:p w:rsidRDefault="00E86D78" w:rsidP="00E86D78" w:rsidR="00E86D78" w:rsidRPr="00FF3D0E">
      <w:pPr>
        <w:jc w:val="both"/>
      </w:pPr>
      <w:r w:rsidRPr="00FF3D0E">
        <w:t>DNA:</w:t>
      </w:r>
    </w:p>
    <w:p w:rsidRDefault="00E86D78" w:rsidP="00E86D78" w:rsidR="00E86D78">
      <w:pPr>
        <w:jc w:val="both"/>
      </w:pPr>
      <w:r w:rsidRPr="00FF3D0E">
        <w:t>- stečajni upravitelj</w:t>
      </w:r>
      <w:r>
        <w:t xml:space="preserve"> Dražen Ezgeta, Poreč, M. Benussi 8</w:t>
      </w:r>
    </w:p>
    <w:p w:rsidRDefault="00E86D78" w:rsidP="00E86D78" w:rsidR="00500701">
      <w:pPr>
        <w:jc w:val="both"/>
      </w:pPr>
      <w:r w:rsidRPr="00FF3D0E">
        <w:t xml:space="preserve">- e-oglasna ploča </w:t>
      </w:r>
      <w:r>
        <w:t>8 dana</w:t>
      </w:r>
    </w:p>
    <w:sectPr w:rsidSect="00E86D78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538" w:rsidR="00000000">
      <w:r>
        <w:separator/>
      </w:r>
    </w:p>
  </w:endnote>
  <w:endnote w:id="0" w:type="continuationSeparator">
    <w:p w:rsidRDefault="00CB653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D78" w:rsidP="00E25409" w:rsidR="00E254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6538" w:rsidR="00E254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538" w:rsidP="00E25409" w:rsidR="00E25409">
    <w:pPr>
      <w:pStyle w:val="Podnoje"/>
      <w:framePr w:y="1" w:xAlign="center" w:vAnchor="text" w:hAnchor="margin" w:wrap="around"/>
      <w:rPr>
        <w:rStyle w:val="Brojstranice"/>
      </w:rPr>
    </w:pPr>
  </w:p>
  <w:p w:rsidRDefault="00CB6538" w:rsidR="00E25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538" w:rsidR="00000000">
      <w:r>
        <w:separator/>
      </w:r>
    </w:p>
  </w:footnote>
  <w:footnote w:id="0" w:type="continuationSeparator">
    <w:p w:rsidRDefault="00CB653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D78" w:rsidP="00E25409" w:rsidR="00E254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6538" w:rsidR="00E254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D78" w:rsidR="0036331A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Posl.br.</w:t>
    </w:r>
    <w:r w:rsidRPr="0036331A">
      <w:t>: 2 St-11/15-</w:t>
    </w:r>
    <w:r>
      <w:t>567</w:t>
    </w:r>
  </w:p>
  <w:p w:rsidRDefault="00E86D78" w:rsidP="0036331A" w:rsidR="0036331A" w:rsidRPr="0036331A">
    <w:pPr>
      <w:pStyle w:val="Zaglavlje"/>
      <w:jc w:val="right"/>
    </w:pPr>
    <w:r>
      <w:t>(prije: 17 St-45/11)</w:t>
    </w:r>
  </w:p>
  <w:p w:rsidRDefault="00CB6538" w:rsidP="00E25409" w:rsidR="00E254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538" w:rsidP="00E25409" w:rsidR="00E25409" w:rsidRPr="0036331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6D78"/>
    <w:rsid w:val="00554328"/>
    <w:rsid w:val="00985388"/>
    <w:rsid w:val="00CB6538"/>
    <w:rsid w:val="00E8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6D7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86D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86D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6D78"/>
  </w:style>
  <w:style w:styleId="Zaglavlje" w:type="paragraph">
    <w:name w:val="header"/>
    <w:basedOn w:val="Normal"/>
    <w:link w:val="ZaglavljeChar"/>
    <w:uiPriority w:val="99"/>
    <w:rsid w:val="00E86D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6D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6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6D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53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53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53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6D7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86D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86D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6D78"/>
  </w:style>
  <w:style w:styleId="Zaglavlje" w:type="paragraph">
    <w:name w:val="header"/>
    <w:basedOn w:val="Normal"/>
    <w:link w:val="ZaglavljeChar"/>
    <w:uiPriority w:val="99"/>
    <w:rsid w:val="00E86D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6D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6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6D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53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53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53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1200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2016-11-08T09:31:00Z</dcterms:created>
  <dc:creator>Jasmina Matika</dc:creator>
  <cp:lastModifiedBy>Jasmina Matika</cp:lastModifiedBy>
  <dcterms:modified xmlns:xsi="http://www.w3.org/2001/XMLSchema-instance" xsi:type="dcterms:W3CDTF">2016-11-08T10:00:00Z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