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d169" w14:paraId="be1d169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DA74F7">
        <w:t>369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E74791" w:rsidR="00893EC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DA74F7">
        <w:t>K &amp; T, d.o.o. Zadar, Diklo, Rampada 5, Zadar, OIB: 57295493915</w:t>
      </w:r>
      <w:r w:rsidR="00CF5A1E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A73B29" w:rsidP="00E74791" w:rsidR="00A73B29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DA74F7">
        <w:t>K &amp; T, d.o.o. Zadar, Diklo, Rampada 5, Zadar, OIB: 57295493915</w:t>
      </w:r>
      <w:r w:rsidR="005E6621">
        <w:t>,</w:t>
      </w:r>
      <w:r w:rsidR="008019F8">
        <w:t xml:space="preserve"> </w:t>
      </w:r>
      <w:r>
        <w:t xml:space="preserve">na temelju neizvršenih osnova za plaćanje iznosi </w:t>
      </w:r>
      <w:r w:rsidR="00DA74F7">
        <w:t>365.691,47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2D6750">
        <w:t>a</w:t>
      </w:r>
      <w:r>
        <w:t xml:space="preserve"> ovlašten</w:t>
      </w:r>
      <w:r w:rsidR="002D675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DA74F7">
        <w:t>Ante Kapović</w:t>
      </w:r>
      <w:r w:rsidR="0061573C">
        <w:t xml:space="preserve">, Zadar, </w:t>
      </w:r>
      <w:r w:rsidR="00DA74F7">
        <w:t>Diklo, Rampada 5</w:t>
      </w:r>
      <w:r w:rsidR="0061573C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DA74F7">
        <w:t>369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CF5A1E" w:rsidP="00CF5A1E" w:rsidR="00CF5A1E">
      <w:pPr>
        <w:jc w:val="right"/>
      </w:pPr>
      <w:r>
        <w:t>Sutkinja</w:t>
      </w:r>
    </w:p>
    <w:p w:rsidRDefault="00CF5A1E" w:rsidP="00CF5A1E" w:rsidR="00CF5A1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34817">
      <w:rPr>
        <w:noProof/>
      </w:rPr>
      <w:t>2</w:t>
    </w:r>
    <w:r>
      <w:fldChar w:fldCharType="end"/>
    </w:r>
  </w:p>
  <w:p w:rsidRDefault="0023481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3481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DA74F7">
      <w:t>369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F686A"/>
    <w:rsid w:val="00234817"/>
    <w:rsid w:val="002B17A7"/>
    <w:rsid w:val="002D6750"/>
    <w:rsid w:val="004631E3"/>
    <w:rsid w:val="00595A6E"/>
    <w:rsid w:val="005E6621"/>
    <w:rsid w:val="0061573C"/>
    <w:rsid w:val="006E23B2"/>
    <w:rsid w:val="006F6E1E"/>
    <w:rsid w:val="00705B14"/>
    <w:rsid w:val="007465D2"/>
    <w:rsid w:val="00755B97"/>
    <w:rsid w:val="007A338A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A73B29"/>
    <w:rsid w:val="00B3549A"/>
    <w:rsid w:val="00C32EE0"/>
    <w:rsid w:val="00CC210B"/>
    <w:rsid w:val="00CF5A1E"/>
    <w:rsid w:val="00D94EAF"/>
    <w:rsid w:val="00DA74F7"/>
    <w:rsid w:val="00E74791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8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8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8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8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8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8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8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8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&amp; T, d.o.o. za trgovinu i usluge</izvorni_sadrzaj>
    <derivirana_varijabla naziv="DomainObject.Predmet.ProtustrankaFormated_1">  K &amp; T, d.o.o. za trgovinu i usluge</derivirana_varijabla>
  </DomainObject.Predmet.ProtustrankaFormated>
  <DomainObject.Predmet.ProtustrankaFormatedOIB>
    <izvorni_sadrzaj>  K &amp; T, d.o.o. za trgovinu i usluge, OIB 57295493915</izvorni_sadrzaj>
    <derivirana_varijabla naziv="DomainObject.Predmet.ProtustrankaFormatedOIB_1">  K &amp; T, d.o.o. za trgovinu i usluge, OIB 57295493915</derivirana_varijabla>
  </DomainObject.Predmet.ProtustrankaFormatedOIB>
  <DomainObject.Predmet.ProtustrankaFormatedWithAdress>
    <izvorni_sadrzaj> K &amp; T, d.o.o. za trgovinu i usluge, Diklo,Rampada 5, 23000 Zadar</izvorni_sadrzaj>
    <derivirana_varijabla naziv="DomainObject.Predmet.ProtustrankaFormatedWithAdress_1"> K &amp; T, d.o.o. za trgovinu i usluge, Diklo,Rampada 5, 23000 Zadar</derivirana_varijabla>
  </DomainObject.Predmet.ProtustrankaFormatedWithAdress>
  <DomainObject.Predmet.ProtustrankaFormatedWithAdressOIB>
    <izvorni_sadrzaj> K &amp; T, d.o.o. za trgovinu i usluge, OIB 57295493915, Diklo,Rampada 5, 23000 Zadar</izvorni_sadrzaj>
    <derivirana_varijabla naziv="DomainObject.Predmet.ProtustrankaFormatedWithAdressOIB_1"> K &amp; T, d.o.o. za trgovinu i usluge, OIB 57295493915, Diklo,Rampada 5, 23000 Zadar</derivirana_varijabla>
  </DomainObject.Predmet.ProtustrankaFormatedWithAdressOIB>
  <DomainObject.Predmet.ProtustrankaWithAdress>
    <izvorni_sadrzaj>K &amp; T, d.o.o. za trgovinu i usluge Diklo,Rampada 5, 23000 Zadar</izvorni_sadrzaj>
    <derivirana_varijabla naziv="DomainObject.Predmet.ProtustrankaWithAdress_1">K &amp; T, d.o.o. za trgovinu i usluge Diklo,Rampada 5, 23000 Zadar</derivirana_varijabla>
  </DomainObject.Predmet.ProtustrankaWithAdress>
  <DomainObject.Predmet.ProtustrankaWithAdressOIB>
    <izvorni_sadrzaj>K &amp; T, d.o.o. za trgovinu i usluge, OIB 57295493915, Diklo,Rampada 5, 23000 Zadar</izvorni_sadrzaj>
    <derivirana_varijabla naziv="DomainObject.Predmet.ProtustrankaWithAdressOIB_1">K &amp; T, d.o.o. za trgovinu i usluge, OIB 57295493915, Diklo,Rampada 5, 23000 Zadar</derivirana_varijabla>
  </DomainObject.Predmet.ProtustrankaWithAdressOIB>
  <DomainObject.Predmet.ProtustrankaNazivFormated>
    <izvorni_sadrzaj>K &amp; T, d.o.o. za trgovinu i usluge</izvorni_sadrzaj>
    <derivirana_varijabla naziv="DomainObject.Predmet.ProtustrankaNazivFormated_1">K &amp; T, d.o.o. za trgovinu i usluge</derivirana_varijabla>
  </DomainObject.Predmet.ProtustrankaNazivFormated>
  <DomainObject.Predmet.ProtustrankaNazivFormatedOIB>
    <izvorni_sadrzaj>K &amp; T, d.o.o. za trgovinu i usluge, OIB 57295493915</izvorni_sadrzaj>
    <derivirana_varijabla naziv="DomainObject.Predmet.ProtustrankaNazivFormatedOIB_1">K &amp; T, d.o.o. za trgovinu i usluge, OIB 57295493915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365691.47</izvorni_sadrzaj>
    <derivirana_varijabla naziv="DomainObject.Predmet.TrenutnaVrijednost_1">365691.47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 &amp; T, d.o.o. za trgovinu i usluge</item>
    </izvorni_sadrzaj>
    <derivirana_varijabla naziv="DomainObject.Predmet.ProtuStrankaListFormated_1">
      <item>K &amp; T, d.o.o. za trgovinu i usluge</item>
    </derivirana_varijabla>
  </DomainObject.Predmet.ProtuStrankaListFormated>
  <DomainObject.Predmet.ProtuStrankaListFormatedOIB>
    <izvorni_sadrzaj>
      <item>K &amp; T, d.o.o. za trgovinu i usluge, OIB 57295493915</item>
    </izvorni_sadrzaj>
    <derivirana_varijabla naziv="DomainObject.Predmet.ProtuStrankaListFormatedOIB_1">
      <item>K &amp; T, d.o.o. za trgovinu i usluge, OIB 57295493915</item>
    </derivirana_varijabla>
  </DomainObject.Predmet.ProtuStrankaListFormatedOIB>
  <DomainObject.Predmet.ProtuStrankaListFormatedWithAdress>
    <izvorni_sadrzaj>
      <item>K &amp; T, d.o.o. za trgovinu i usluge, Diklo,Rampada 5, 23000 Zadar</item>
    </izvorni_sadrzaj>
    <derivirana_varijabla naziv="DomainObject.Predmet.ProtuStrankaListFormatedWithAdress_1">
      <item>K &amp; T, d.o.o. za trgovinu i usluge, Diklo,Rampada 5, 23000 Zadar</item>
    </derivirana_varijabla>
  </DomainObject.Predmet.ProtuStrankaListFormatedWithAdress>
  <DomainObject.Predmet.ProtuStrankaListFormatedWithAdressOIB>
    <izvorni_sadrzaj>
      <item>K &amp; T, d.o.o. za trgovinu i usluge, OIB 57295493915, Diklo,Rampada 5, 23000 Zadar</item>
    </izvorni_sadrzaj>
    <derivirana_varijabla naziv="DomainObject.Predmet.ProtuStrankaListFormatedWithAdressOIB_1">
      <item>K &amp; T, d.o.o. za trgovinu i usluge, OIB 57295493915, Diklo,Rampada 5, 23000 Zadar</item>
    </derivirana_varijabla>
  </DomainObject.Predmet.ProtuStrankaListFormatedWithAdressOIB>
  <DomainObject.Predmet.ProtuStrankaListNazivFormated>
    <izvorni_sadrzaj>
      <item>K &amp; T, d.o.o. za trgovinu i usluge</item>
    </izvorni_sadrzaj>
    <derivirana_varijabla naziv="DomainObject.Predmet.ProtuStrankaListNazivFormated_1">
      <item>K &amp; T, d.o.o. za trgovinu i usluge</item>
    </derivirana_varijabla>
  </DomainObject.Predmet.ProtuStrankaListNazivFormated>
  <DomainObject.Predmet.ProtuStrankaListNazivFormatedOIB>
    <izvorni_sadrzaj>
      <item>K &amp; T, d.o.o. za trgovinu i usluge, OIB 57295493915</item>
    </izvorni_sadrzaj>
    <derivirana_varijabla naziv="DomainObject.Predmet.ProtuStrankaListNazivFormatedOIB_1">
      <item>K &amp; T, d.o.o. za trgovinu i usluge, OIB 57295493915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 &amp; T, d.o.o. za trgovinu i usluge</izvorni_sadrzaj>
    <derivirana_varijabla naziv="DomainObject.Predmet.ProtustrankaIDrugi_1">K &amp; T,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 &amp; T, d.o.o. za trgovinu i usluge, OIB 57295493915, Diklo,Rampada 5, 23000 Zadar</izvorni_sadrzaj>
    <derivirana_varijabla naziv="DomainObject.Predmet.ProtustrankaIDrugiAdressOIB_1">K &amp; T, d.o.o. za trgovinu i usluge, OIB 57295493915, Diklo,Rampada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 &amp; T, d.o.o. za trgovinu i usluge</item>
    </izvorni_sadrzaj>
    <derivirana_varijabla naziv="DomainObject.Predmet.SudioniciListNaziv_1">
      <item>FINA</item>
      <item>K &amp; T, d.o.o. za trgovinu i usluge</item>
    </derivirana_varijabla>
  </DomainObject.Predmet.SudioniciListNaziv>
  <DomainObject.Predmet.SudioniciListAdressOIB>
    <izvorni_sadrzaj>
      <item>FINA, OIB 85821130368</item>
      <item>K &amp; T, d.o.o. za trgovinu i usluge, OIB 57295493915, Diklo,Rampada 5,23000 Zadar</item>
    </izvorni_sadrzaj>
    <derivirana_varijabla naziv="DomainObject.Predmet.SudioniciListAdressOIB_1">
      <item>FINA, OIB 85821130368</item>
      <item>K &amp; T, d.o.o. za trgovinu i usluge, OIB 57295493915, Diklo,Rampada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57295493915</item>
    </izvorni_sadrzaj>
    <derivirana_varijabla naziv="DomainObject.Predmet.SudioniciListNazivOIB_1">
      <item>, OIB 85821130368</item>
      <item>, OIB 57295493915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2027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2016-01-19T11:58:00Z</dcterms:created>
  <dc:creator>Tina Grgas</dc:creator>
  <cp:lastModifiedBy>Nena Mužanović</cp:lastModifiedBy>
  <cp:lastPrinted>2016-01-19T10:40:00Z</cp:lastPrinted>
  <dcterms:modified xmlns:xsi="http://www.w3.org/2001/XMLSchema-instance" xsi:type="dcterms:W3CDTF">2016-01-19T12:01:00Z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