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9e3e" w14:paraId="3df9e3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E4D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E4DAA" w:rsidR="009E4DAA" w:rsidRPr="009E4DAA">
      <w:pPr>
        <w:pStyle w:val="SudSjedite"/>
        <w:rPr>
          <w:szCs w:val="20"/>
        </w:rPr>
      </w:pPr>
      <w:r>
        <w:tab/>
      </w:r>
      <w:r w:rsidR="009E4DAA" w:rsidRPr="009E4DAA">
        <w:rPr>
          <w:szCs w:val="20"/>
        </w:rPr>
        <w:t xml:space="preserve">                                                                                                                                                                  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               6 St-145/2016-2.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>O G L A S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ŠVEGAR jednostavno društvo s ograničenom odgovornošću za trgovinu i usluge, Bjelovar, Željka Sabola 1, MBS: 010088354, OIB: 98928896204, koji se vodi kod ovoga suda pod brojem St-145/2016, temeljem odredbe čl.430., 431. i 434. Stečajnog zakona (Narodne novine br. 71/15), objavljuje: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26.296,93 kn, u koji iznos je uračunata kamata i naknada Financijske agencije za provedbu ovrhe na novčanim sredstvima. 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>II. Poziva se osoba ovlaštena za zastupanje dužnika – Valentino Horvat, Bjelovar, 1. svibnja 14, OIB: 00898453763, da u roku od 15 dana od objave ovog oglasa na mrežnoj stranici e-Oglasna ploča Trgovačkog suda u Bjelovaru podnese sudu javnobilježnički ovjerovljen popis imovine i obveza na propisanom obrascu.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U Bjelovaru, 3. ožujka 2016.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E4DAA">
        <w:rPr>
          <w:rFonts w:cs="Times New Roman" w:eastAsia="Times New Roman"/>
          <w:szCs w:val="20"/>
          <w:lang w:eastAsia="hr-HR"/>
        </w:rPr>
        <w:t>Rj</w:t>
      </w:r>
      <w:proofErr w:type="spellEnd"/>
      <w:r w:rsidRPr="009E4DAA">
        <w:rPr>
          <w:rFonts w:cs="Times New Roman" w:eastAsia="Times New Roman"/>
          <w:szCs w:val="20"/>
          <w:lang w:eastAsia="hr-HR"/>
        </w:rPr>
        <w:t>.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>II. Kal. 45 dana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4DAA">
        <w:rPr>
          <w:rFonts w:cs="Times New Roman" w:eastAsia="Times New Roman"/>
          <w:szCs w:val="20"/>
          <w:lang w:eastAsia="hr-HR"/>
        </w:rPr>
        <w:t>Bjelovar, 3.3.2016.</w:t>
      </w:r>
    </w:p>
    <w:p w:rsidRDefault="009E4DAA" w:rsidP="009E4DAA" w:rsidR="009E4DAA" w:rsidRPr="009E4DA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DAA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74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St-145/2016-2</izvorni_sadrzaj>
    <derivirana_varijabla naziv="DomainObject.Oznaka_1">St-145/2016-2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ŠVEGAR jednostavno društvo s ograničenom odgovornošću za trgovinu i usluge, Bjelovar</izvorni_sadrzaj>
    <derivirana_varijabla naziv="DomainObject.Predmet.ProtustrankaFormated_1">  ŠVEGAR jednostavno društvo s ograničenom odgovornošću za trgovinu i usluge, Bjelovar</derivirana_varijabla>
  </DomainObject.Predmet.ProtustrankaFormated>
  <DomainObject.Predmet.ProtustrankaFormatedOIB>
    <izvorni_sadrzaj>  ŠVEGAR jednostavno društvo s ograničenom odgovornošću za trgovinu i usluge, Bjelovar, OIB 98928896204</izvorni_sadrzaj>
    <derivirana_varijabla naziv="DomainObject.Predmet.ProtustrankaFormatedOIB_1">  ŠVEGAR jednostavno društvo s ograničenom odgovornošću za trgovinu i usluge, Bjelovar, OIB 98928896204</derivirana_varijabla>
  </DomainObject.Predmet.ProtustrankaFormatedOIB>
  <DomainObject.Predmet.ProtustrankaFormatedWithAdress>
    <izvorni_sadrzaj> ŠVEGAR jednostavno društvo s ograničenom odgovornošću za trgovinu i usluge, Bjelovar, Željka Sabola 1, 43000 Bjelovar</izvorni_sadrzaj>
    <derivirana_varijabla naziv="DomainObject.Predmet.ProtustrankaFormatedWithAdress_1"> ŠVEGAR jednostavno društvo s ograničenom odgovornošću za trgovinu i usluge, Bjelovar, Željka Sabola 1, 43000 Bjelovar</derivirana_varijabla>
  </DomainObject.Predmet.ProtustrankaFormatedWithAdress>
  <DomainObject.Predmet.ProtustrankaFormatedWithAdressOIB>
    <izvorni_sadrzaj> ŠVEGAR jednostavno društvo s ograničenom odgovornošću za trgovinu i usluge, Bjelovar, OIB 98928896204, Željka Sabola 1, 43000 Bjelovar</izvorni_sadrzaj>
    <derivirana_varijabla naziv="DomainObject.Predmet.ProtustrankaFormatedWithAdressOIB_1"> ŠVEGAR jednostavno društvo s ograničenom odgovornošću za trgovinu i usluge, Bjelovar, OIB 98928896204, Željka Sabola 1, 43000 Bjelovar</derivirana_varijabla>
  </DomainObject.Predmet.ProtustrankaFormatedWithAdressOIB>
  <DomainObject.Predmet.ProtustrankaWithAdress>
    <izvorni_sadrzaj>ŠVEGAR jednostavno društvo s ograničenom odgovornošću za trgovinu i usluge, Bjelovar Željka Sabola 1, 43000 Bjelovar</izvorni_sadrzaj>
    <derivirana_varijabla naziv="DomainObject.Predmet.ProtustrankaWithAdress_1">ŠVEGAR jednostavno društvo s ograničenom odgovornošću za trgovinu i usluge, Bjelovar Željka Sabola 1, 43000 Bjelovar</derivirana_varijabla>
  </DomainObject.Predmet.ProtustrankaWithAdress>
  <DomainObject.Predmet.ProtustrankaWithAdressOIB>
    <izvorni_sadrzaj>ŠVEGAR jednostavno društvo s ograničenom odgovornošću za trgovinu i usluge, Bjelovar, OIB 98928896204, Željka Sabola 1, 43000 Bjelovar</izvorni_sadrzaj>
    <derivirana_varijabla naziv="DomainObject.Predmet.ProtustrankaWithAdressOIB_1">ŠVEGAR jednostavno društvo s ograničenom odgovornošću za trgovinu i usluge, Bjelovar, OIB 98928896204, Željka Sabola 1, 43000 Bjelovar</derivirana_varijabla>
  </DomainObject.Predmet.ProtustrankaWithAdressOIB>
  <DomainObject.Predmet.ProtustrankaNazivFormated>
    <izvorni_sadrzaj>ŠVEGAR jednostavno društvo s ograničenom odgovornošću za trgovinu i usluge, Bjelovar</izvorni_sadrzaj>
    <derivirana_varijabla naziv="DomainObject.Predmet.ProtustrankaNazivFormated_1">ŠVEGAR jednostavno društvo s ograničenom odgovornošću za trgovinu i usluge, Bjelovar</derivirana_varijabla>
  </DomainObject.Predmet.ProtustrankaNazivFormated>
  <DomainObject.Predmet.ProtustrankaNazivFormatedOIB>
    <izvorni_sadrzaj>ŠVEGAR jednostavno društvo s ograničenom odgovornošću za trgovinu i usluge, Bjelovar, OIB 98928896204</izvorni_sadrzaj>
    <derivirana_varijabla naziv="DomainObject.Predmet.ProtustrankaNazivFormatedOIB_1">ŠVEGAR jednostavno društvo s ograničenom odgovornošću za trgovinu i usluge, Bjelovar, OIB 98928896204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ŠVEGAR jednostavno društvo s ograničenom odgovornošću za trgovinu i usluge, Bjelovar</item>
    </izvorni_sadrzaj>
    <derivirana_varijabla naziv="DomainObject.Predmet.ProtuStrankaListFormated_1">
      <item>ŠVEGAR jednostavno društvo s ograničenom odgovornošću za trgovinu i usluge, Bjelovar</item>
    </derivirana_varijabla>
  </DomainObject.Predmet.ProtuStrankaListFormated>
  <DomainObject.Predmet.ProtuStrankaListFormatedOIB>
    <izvorni_sadrzaj>
      <item>ŠVEGAR jednostavno društvo s ograničenom odgovornošću za trgovinu i usluge, Bjelovar, OIB 98928896204</item>
    </izvorni_sadrzaj>
    <derivirana_varijabla naziv="DomainObject.Predmet.ProtuStrankaListFormatedOIB_1">
      <item>ŠVEGAR jednostavno društvo s ograničenom odgovornošću za trgovinu i usluge, Bjelovar, OIB 98928896204</item>
    </derivirana_varijabla>
  </DomainObject.Predmet.ProtuStrankaListFormatedOIB>
  <DomainObject.Predmet.ProtuStrankaListFormatedWithAdress>
    <izvorni_sadrzaj>
      <item>ŠVEGAR jednostavno društvo s ograničenom odgovornošću za trgovinu i usluge, Bjelovar, Željka Sabola 1, 43000 Bjelovar</item>
    </izvorni_sadrzaj>
    <derivirana_varijabla naziv="DomainObject.Predmet.ProtuStrankaListFormatedWithAdress_1">
      <item>ŠVEGAR jednostavno društvo s ograničenom odgovornošću za trgovinu i usluge, Bjelovar, Željka Sabola 1, 43000 Bjelovar</item>
    </derivirana_varijabla>
  </DomainObject.Predmet.ProtuStrankaListFormatedWithAdress>
  <DomainObject.Predmet.ProtuStrankaListFormatedWithAdressOIB>
    <izvorni_sadrzaj>
      <item>ŠVEGAR jednostavno društvo s ograničenom odgovornošću za trgovinu i usluge, Bjelovar, OIB 98928896204, Željka Sabola 1, 43000 Bjelovar</item>
    </izvorni_sadrzaj>
    <derivirana_varijabla naziv="DomainObject.Predmet.ProtuStrankaListFormatedWithAdressOIB_1">
      <item>ŠVEGAR jednostavno društvo s ograničenom odgovornošću za trgovinu i usluge, Bjelovar, OIB 98928896204, Željka Sabola 1, 43000 Bjelovar</item>
    </derivirana_varijabla>
  </DomainObject.Predmet.ProtuStrankaListFormatedWithAdressOIB>
  <DomainObject.Predmet.ProtuStrankaListNazivFormated>
    <izvorni_sadrzaj>
      <item>ŠVEGAR jednostavno društvo s ograničenom odgovornošću za trgovinu i usluge, Bjelovar</item>
    </izvorni_sadrzaj>
    <derivirana_varijabla naziv="DomainObject.Predmet.ProtuStrankaListNazivFormated_1">
      <item>ŠVEGAR jednostavno društvo s ograničenom odgovornošću za trgovinu i usluge, Bjelovar</item>
    </derivirana_varijabla>
  </DomainObject.Predmet.ProtuStrankaListNazivFormated>
  <DomainObject.Predmet.ProtuStrankaListNazivFormatedOIB>
    <izvorni_sadrzaj>
      <item>ŠVEGAR jednostavno društvo s ograničenom odgovornošću za trgovinu i usluge, Bjelovar, OIB 98928896204</item>
    </izvorni_sadrzaj>
    <derivirana_varijabla naziv="DomainObject.Predmet.ProtuStrankaListNazivFormatedOIB_1">
      <item>ŠVEGAR jednostavno društvo s ograničenom odgovornošću za trgovinu i usluge, Bjelovar, OIB 98928896204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St-145/2016-2</izvorni_sadrzaj>
    <derivirana_varijabla naziv="DomainObject.PoslovniBrojDokumenta_1">St-145/2016-2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ŠVEGAR jednostavno društvo s ograničenom odgovornošću za trgovinu i usluge, Bjelovar</izvorni_sadrzaj>
    <derivirana_varijabla naziv="DomainObject.Predmet.ProtustrankaIDrugi_1">ŠVEGAR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ŠVEGAR jednostavno društvo s ograničenom odgovornošću za trgovinu i usluge, Bjelovar, OIB 98928896204, Željka Sabola 1, 43000 Bjelovar</izvorni_sadrzaj>
    <derivirana_varijabla naziv="DomainObject.Predmet.ProtustrankaIDrugiAdressOIB_1">ŠVEGAR jednostavno društvo s ograničenom odgovornošću za trgovinu i usluge, Bjelovar, OIB 98928896204, Željka Sabola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ŠVEGAR jednostavno društvo s ograničenom odgovornošću za trgovinu i usluge, Bjelovar</item>
    </izvorni_sadrzaj>
    <derivirana_varijabla naziv="DomainObject.Predmet.SudioniciListNaziv_1">
      <item>FINA, RC ZAGREB, Podružnica Bjelovar</item>
      <item>ŠVEGAR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ŠVEGAR jednostavno društvo s ograničenom odgovornošću za trgovinu i usluge, Bjelovar, OIB 98928896204, Željka Sabola 1,43000 Bjelovar</item>
    </izvorni_sadrzaj>
    <derivirana_varijabla naziv="DomainObject.Predmet.SudioniciListAdressOIB_1">
      <item>FINA, RC ZAGREB, Podružnica Bjelovar, OIB 85821130368, F. Supila 4,43000 Bjelovar</item>
      <item>ŠVEGAR jednostavno društvo s ograničenom odgovornošću za trgovinu i usluge, Bjelovar, OIB 98928896204, Željka Sabola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72663-3EDB-49DD-A184-3D95D7750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1750</properties:Characters>
  <properties:Lines>51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2016-03-03T12:53:00Z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