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9650d" w14:paraId="2f9650d" w:rsidRDefault="00051675" w:rsidP="00791D52" w:rsidR="008C7FCB" w:rsidRPr="00BD385A">
      <w:pPr>
        <w:jc w:val="both"/>
        <w15:collapsed w:val="false"/>
        <w:rPr>
          <w:lang w:val="hr-HR"/>
        </w:rPr>
      </w:pPr>
      <w:bookmarkStart w:name="_GoBack" w:id="0"/>
      <w:bookmarkEnd w:id="0"/>
      <w:r w:rsidRPr="00BD385A">
        <w:rPr>
          <w:lang w:val="hr-HR"/>
        </w:rPr>
        <w:t>REPUBLIKA HRVATSKA</w:t>
      </w:r>
    </w:p>
    <w:p w:rsidRDefault="00051675" w:rsidP="00791D52" w:rsidR="00051675" w:rsidRPr="00BD385A">
      <w:pPr>
        <w:jc w:val="both"/>
        <w:rPr>
          <w:lang w:val="hr-HR"/>
        </w:rPr>
      </w:pPr>
      <w:r w:rsidRPr="00BD385A">
        <w:rPr>
          <w:lang w:val="hr-HR"/>
        </w:rPr>
        <w:t>TRGOVAČKI SUD U RIJECI</w:t>
      </w:r>
    </w:p>
    <w:p w:rsidRDefault="002E5CB9" w:rsidP="00791D52" w:rsidR="008C7FCB">
      <w:pPr>
        <w:jc w:val="both"/>
        <w:rPr>
          <w:lang w:val="hr-HR"/>
        </w:rPr>
      </w:pPr>
      <w:r w:rsidRPr="00BD385A">
        <w:rPr>
          <w:lang w:val="hr-HR"/>
        </w:rPr>
        <w:t>Zadarska 1-3</w:t>
      </w:r>
    </w:p>
    <w:p w:rsidRDefault="00AE3EC3" w:rsidP="00791D52" w:rsidR="00AE3EC3">
      <w:pPr>
        <w:jc w:val="both"/>
        <w:rPr>
          <w:lang w:val="hr-HR"/>
        </w:rPr>
      </w:pPr>
    </w:p>
    <w:p w:rsidRDefault="00AE3EC3" w:rsidP="00791D52" w:rsidR="00AE3EC3" w:rsidRPr="00BD385A">
      <w:pPr>
        <w:jc w:val="both"/>
        <w:rPr>
          <w:lang w:val="hr-HR"/>
        </w:rPr>
      </w:pPr>
    </w:p>
    <w:p w:rsidRDefault="003B4991" w:rsidP="00791D52" w:rsidR="003B4991" w:rsidRPr="00BD385A">
      <w:pPr>
        <w:jc w:val="both"/>
        <w:rPr>
          <w:lang w:val="hr-HR"/>
        </w:rPr>
      </w:pPr>
      <w:r w:rsidRPr="00BD385A">
        <w:rPr>
          <w:lang w:val="hr-HR"/>
        </w:rPr>
        <w:tab/>
      </w:r>
      <w:r w:rsidRPr="00BD385A">
        <w:rPr>
          <w:lang w:val="hr-HR"/>
        </w:rPr>
        <w:tab/>
      </w:r>
      <w:r w:rsidRPr="00BD385A">
        <w:rPr>
          <w:lang w:val="hr-HR"/>
        </w:rPr>
        <w:tab/>
        <w:t xml:space="preserve">                                                </w:t>
      </w:r>
    </w:p>
    <w:p w:rsidRDefault="000442ED" w:rsidP="00791D52" w:rsidR="0032083E" w:rsidRPr="00BD385A">
      <w:pPr>
        <w:jc w:val="center"/>
        <w:rPr>
          <w:rFonts w:eastAsia="MS Mincho"/>
          <w:lang w:val="hr-HR"/>
        </w:rPr>
      </w:pPr>
      <w:r>
        <w:rPr>
          <w:lang w:val="hr-HR"/>
        </w:rPr>
        <w:t xml:space="preserve"> </w:t>
      </w:r>
    </w:p>
    <w:p w:rsidRDefault="0032083E" w:rsidP="00791D52" w:rsidR="0032083E" w:rsidRPr="00BD385A">
      <w:pPr>
        <w:jc w:val="both"/>
        <w:rPr>
          <w:rFonts w:eastAsia="MS Mincho"/>
          <w:lang w:val="hr-HR"/>
        </w:rPr>
      </w:pPr>
    </w:p>
    <w:p w:rsidRDefault="0032083E" w:rsidP="00791D52" w:rsidR="0032083E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</w:t>
      </w:r>
    </w:p>
    <w:p w:rsidRDefault="00AE3EC3" w:rsidP="00791D52" w:rsidR="00AE3EC3" w:rsidRPr="00BD385A">
      <w:pPr>
        <w:jc w:val="both"/>
        <w:rPr>
          <w:rFonts w:eastAsia="MS Mincho"/>
          <w:lang w:val="hr-HR"/>
        </w:rPr>
      </w:pPr>
    </w:p>
    <w:p w:rsidRDefault="0032083E" w:rsidP="00076567" w:rsidR="00076567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ab/>
      </w:r>
      <w:r w:rsidR="00B506F3" w:rsidRPr="00BD385A">
        <w:rPr>
          <w:lang w:val="hr-HR"/>
        </w:rPr>
        <w:t xml:space="preserve">Trgovački sud u Rijeci po </w:t>
      </w:r>
      <w:proofErr w:type="spellStart"/>
      <w:r w:rsidR="00B506F3" w:rsidRPr="00BD385A">
        <w:rPr>
          <w:lang w:val="hr-HR"/>
        </w:rPr>
        <w:t>Liljani</w:t>
      </w:r>
      <w:proofErr w:type="spellEnd"/>
      <w:r w:rsidR="00B506F3" w:rsidRPr="00BD385A">
        <w:rPr>
          <w:lang w:val="hr-HR"/>
        </w:rPr>
        <w:t xml:space="preserve"> Ugrin</w:t>
      </w:r>
      <w:r w:rsidR="00633089">
        <w:rPr>
          <w:lang w:val="hr-HR"/>
        </w:rPr>
        <w:t xml:space="preserve"> </w:t>
      </w:r>
      <w:r w:rsidR="00B506F3" w:rsidRPr="00BD385A">
        <w:rPr>
          <w:lang w:val="hr-HR"/>
        </w:rPr>
        <w:t xml:space="preserve">stečajnom sucu u postupku provođenja stečaja nad dužnikom </w:t>
      </w:r>
      <w:r w:rsidR="00046C35" w:rsidRPr="00BD385A">
        <w:rPr>
          <w:lang w:val="hr-HR"/>
        </w:rPr>
        <w:t xml:space="preserve">AUSTROGRAD d.o.o. za građevinarstvo i posredovanje u stečaju Rijeka, Prolaz Marije </w:t>
      </w:r>
      <w:proofErr w:type="spellStart"/>
      <w:r w:rsidR="00046C35" w:rsidRPr="00BD385A">
        <w:rPr>
          <w:lang w:val="hr-HR"/>
        </w:rPr>
        <w:t>Krucifiksa</w:t>
      </w:r>
      <w:proofErr w:type="spellEnd"/>
      <w:r w:rsidR="00046C35" w:rsidRPr="00BD385A">
        <w:rPr>
          <w:lang w:val="hr-HR"/>
        </w:rPr>
        <w:t xml:space="preserve"> Kozulić 3 ( MBS 080231226 – OIB 17711483269 )</w:t>
      </w:r>
      <w:r w:rsidR="00B506F3" w:rsidRPr="00BD385A">
        <w:rPr>
          <w:lang w:val="hr-HR"/>
        </w:rPr>
        <w:t xml:space="preserve"> </w:t>
      </w:r>
      <w:r w:rsidR="00F701FD" w:rsidRPr="00BD385A">
        <w:rPr>
          <w:lang w:val="hr-HR"/>
        </w:rPr>
        <w:t xml:space="preserve"> </w:t>
      </w:r>
      <w:proofErr w:type="spellStart"/>
      <w:r w:rsidR="00BD385A" w:rsidRPr="00BD385A">
        <w:t>temeljem</w:t>
      </w:r>
      <w:proofErr w:type="spellEnd"/>
      <w:r w:rsidR="00BD385A" w:rsidRPr="00BD385A">
        <w:t xml:space="preserve"> </w:t>
      </w:r>
      <w:proofErr w:type="spellStart"/>
      <w:r w:rsidR="00BD385A" w:rsidRPr="00BD385A">
        <w:t>odredbe</w:t>
      </w:r>
      <w:proofErr w:type="spellEnd"/>
      <w:r w:rsidR="00BD385A" w:rsidRPr="00BD385A">
        <w:t xml:space="preserve"> </w:t>
      </w:r>
      <w:proofErr w:type="spellStart"/>
      <w:r w:rsidR="00BD385A" w:rsidRPr="00BD385A">
        <w:rPr>
          <w:rFonts w:eastAsia="MS Mincho"/>
        </w:rPr>
        <w:t>članka</w:t>
      </w:r>
      <w:proofErr w:type="spellEnd"/>
      <w:r w:rsidR="00BD385A" w:rsidRPr="00BD385A">
        <w:rPr>
          <w:rFonts w:eastAsia="MS Mincho"/>
        </w:rPr>
        <w:t xml:space="preserve"> 164. </w:t>
      </w:r>
      <w:proofErr w:type="gramStart"/>
      <w:r w:rsidR="00BD385A" w:rsidRPr="00BD385A">
        <w:rPr>
          <w:rFonts w:eastAsia="MS Mincho"/>
        </w:rPr>
        <w:t>a</w:t>
      </w:r>
      <w:proofErr w:type="gramEnd"/>
      <w:r w:rsidR="00BD385A" w:rsidRPr="00BD385A">
        <w:rPr>
          <w:rFonts w:eastAsia="MS Mincho"/>
        </w:rPr>
        <w:t xml:space="preserve"> </w:t>
      </w:r>
      <w:proofErr w:type="spellStart"/>
      <w:r w:rsidR="00BD385A" w:rsidRPr="00BD385A">
        <w:t>Stečajnog</w:t>
      </w:r>
      <w:proofErr w:type="spellEnd"/>
      <w:r w:rsidR="00BD385A" w:rsidRPr="00BD385A">
        <w:t xml:space="preserve"> </w:t>
      </w:r>
      <w:proofErr w:type="spellStart"/>
      <w:r w:rsidR="00BD385A" w:rsidRPr="00BD385A">
        <w:t>zakona</w:t>
      </w:r>
      <w:proofErr w:type="spellEnd"/>
      <w:r w:rsidR="00BD385A" w:rsidRPr="00BD385A">
        <w:t xml:space="preserve"> ( „</w:t>
      </w:r>
      <w:proofErr w:type="spellStart"/>
      <w:r w:rsidR="00BD385A" w:rsidRPr="00BD385A">
        <w:t>Narodne</w:t>
      </w:r>
      <w:proofErr w:type="spellEnd"/>
      <w:r w:rsidR="00BD385A" w:rsidRPr="00BD385A">
        <w:t xml:space="preserve"> </w:t>
      </w:r>
      <w:proofErr w:type="spellStart"/>
      <w:r w:rsidR="00BD385A" w:rsidRPr="00BD385A">
        <w:t>novine</w:t>
      </w:r>
      <w:proofErr w:type="spellEnd"/>
      <w:r w:rsidR="00BD385A" w:rsidRPr="00BD385A">
        <w:t xml:space="preserve">“ br. 44/96, 29/99, 129/00, 123/03, 82/06, 116/10, 25/12 </w:t>
      </w:r>
      <w:proofErr w:type="spellStart"/>
      <w:r w:rsidR="00BD385A" w:rsidRPr="00BD385A">
        <w:t>i</w:t>
      </w:r>
      <w:proofErr w:type="spellEnd"/>
      <w:r w:rsidR="00BD385A" w:rsidRPr="00BD385A">
        <w:t xml:space="preserve"> 133/12, u </w:t>
      </w:r>
      <w:proofErr w:type="spellStart"/>
      <w:r w:rsidR="00BD385A" w:rsidRPr="00BD385A">
        <w:t>daljnjem</w:t>
      </w:r>
      <w:proofErr w:type="spellEnd"/>
      <w:r w:rsidR="00BD385A" w:rsidRPr="00BD385A">
        <w:t xml:space="preserve"> </w:t>
      </w:r>
      <w:proofErr w:type="spellStart"/>
      <w:r w:rsidR="00BD385A" w:rsidRPr="00BD385A">
        <w:t>tekstu</w:t>
      </w:r>
      <w:proofErr w:type="spellEnd"/>
      <w:r w:rsidR="00BD385A" w:rsidRPr="00BD385A">
        <w:t xml:space="preserve"> SZ )</w:t>
      </w:r>
      <w:r w:rsidR="00F3671B" w:rsidRPr="00BD385A">
        <w:rPr>
          <w:rFonts w:eastAsia="MS Mincho"/>
          <w:lang w:val="hr-HR"/>
        </w:rPr>
        <w:t xml:space="preserve"> </w:t>
      </w:r>
      <w:r w:rsidR="00F3671B" w:rsidRPr="00BD385A">
        <w:rPr>
          <w:lang w:val="hr-HR"/>
        </w:rPr>
        <w:t xml:space="preserve">dana </w:t>
      </w:r>
      <w:r w:rsidR="00633089">
        <w:rPr>
          <w:lang w:val="hr-HR"/>
        </w:rPr>
        <w:t xml:space="preserve">8. rujna </w:t>
      </w:r>
      <w:r w:rsidR="00E56DBC">
        <w:rPr>
          <w:lang w:val="hr-HR"/>
        </w:rPr>
        <w:t>2015.</w:t>
      </w:r>
      <w:r w:rsidR="00BD20D1" w:rsidRPr="00BD385A">
        <w:rPr>
          <w:lang w:val="hr-HR"/>
        </w:rPr>
        <w:t xml:space="preserve"> </w:t>
      </w:r>
      <w:r w:rsidR="000442ED">
        <w:rPr>
          <w:lang w:val="hr-HR"/>
        </w:rPr>
        <w:t xml:space="preserve">donio je slijedeći  </w:t>
      </w:r>
    </w:p>
    <w:p w:rsidRDefault="0032083E" w:rsidP="00076567" w:rsidR="0032083E" w:rsidRPr="00BD385A">
      <w:pPr>
        <w:jc w:val="both"/>
        <w:rPr>
          <w:rFonts w:eastAsia="MS Mincho"/>
          <w:lang w:val="hr-HR"/>
        </w:rPr>
      </w:pPr>
      <w:r w:rsidRPr="00BD385A">
        <w:rPr>
          <w:rFonts w:eastAsia="MS Mincho"/>
          <w:lang w:val="hr-HR"/>
        </w:rPr>
        <w:t xml:space="preserve">  </w:t>
      </w:r>
    </w:p>
    <w:p w:rsidRDefault="00F0648D" w:rsidP="00791D52" w:rsidR="00F0648D" w:rsidRPr="00BD385A">
      <w:pPr>
        <w:jc w:val="both"/>
        <w:rPr>
          <w:rFonts w:eastAsia="MS Mincho"/>
          <w:lang w:val="hr-HR"/>
        </w:rPr>
      </w:pPr>
    </w:p>
    <w:p w:rsidRDefault="000442ED" w:rsidP="000442ED" w:rsidR="000442ED" w:rsidRPr="00BD385A">
      <w:pPr>
        <w:jc w:val="center"/>
        <w:rPr>
          <w:rFonts w:eastAsia="MS Mincho"/>
          <w:lang w:val="hr-HR"/>
        </w:rPr>
      </w:pPr>
      <w:r>
        <w:rPr>
          <w:lang w:val="hr-HR"/>
        </w:rPr>
        <w:t xml:space="preserve">Z A K L J U Č A K </w:t>
      </w:r>
    </w:p>
    <w:p w:rsidRDefault="00C70C09" w:rsidP="00791D52" w:rsidR="00C70C09" w:rsidRPr="00BD385A">
      <w:pPr>
        <w:jc w:val="both"/>
        <w:rPr>
          <w:lang w:val="hr-HR"/>
        </w:rPr>
      </w:pPr>
    </w:p>
    <w:p w:rsidRDefault="00835A5A" w:rsidP="00791D52" w:rsidR="00835A5A" w:rsidRPr="00BD385A">
      <w:pPr>
        <w:jc w:val="both"/>
        <w:rPr>
          <w:lang w:val="hr-HR"/>
        </w:rPr>
      </w:pPr>
    </w:p>
    <w:p w:rsidRDefault="00BD385A" w:rsidP="00BD385A" w:rsidR="00BD385A" w:rsidRPr="00BD385A">
      <w:pPr>
        <w:ind w:firstLine="720"/>
        <w:jc w:val="both"/>
      </w:pPr>
      <w:proofErr w:type="spellStart"/>
      <w:r w:rsidRPr="00BD385A">
        <w:t>Ročište</w:t>
      </w:r>
      <w:proofErr w:type="spellEnd"/>
      <w:r w:rsidRPr="00BD385A">
        <w:t xml:space="preserve">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Pr="00BD385A">
        <w:t>razdiobu</w:t>
      </w:r>
      <w:proofErr w:type="spellEnd"/>
      <w:r w:rsidRPr="00BD385A">
        <w:t xml:space="preserve"> </w:t>
      </w:r>
      <w:proofErr w:type="spellStart"/>
      <w:r w:rsidRPr="00BD385A">
        <w:t>kupovnine</w:t>
      </w:r>
      <w:proofErr w:type="spellEnd"/>
      <w:r w:rsidRPr="00BD385A">
        <w:t xml:space="preserve"> u </w:t>
      </w:r>
      <w:proofErr w:type="spellStart"/>
      <w:r w:rsidRPr="00BD385A">
        <w:t>iznosu</w:t>
      </w:r>
      <w:proofErr w:type="spellEnd"/>
      <w:r w:rsidRPr="00BD385A">
        <w:t xml:space="preserve"> od</w:t>
      </w:r>
      <w:r w:rsidR="00AE3EC3">
        <w:t xml:space="preserve"> </w:t>
      </w:r>
      <w:r w:rsidR="00126638">
        <w:t>1.</w:t>
      </w:r>
      <w:r w:rsidR="00633089">
        <w:t>060</w:t>
      </w:r>
      <w:r w:rsidR="00126638">
        <w:t>.000</w:t>
      </w:r>
      <w:proofErr w:type="gramStart"/>
      <w:r w:rsidR="00126638">
        <w:t>,00</w:t>
      </w:r>
      <w:proofErr w:type="gramEnd"/>
      <w:r w:rsidR="00126638">
        <w:t xml:space="preserve"> </w:t>
      </w:r>
      <w:proofErr w:type="spellStart"/>
      <w:r w:rsidR="00126638">
        <w:t>kn</w:t>
      </w:r>
      <w:proofErr w:type="spellEnd"/>
      <w:r w:rsidR="00126638" w:rsidRPr="00126638">
        <w:t xml:space="preserve"> </w:t>
      </w:r>
      <w:proofErr w:type="spellStart"/>
      <w:r w:rsidR="00126638">
        <w:t>koju</w:t>
      </w:r>
      <w:proofErr w:type="spellEnd"/>
      <w:r w:rsidR="00126638">
        <w:t xml:space="preserve"> je </w:t>
      </w:r>
      <w:proofErr w:type="spellStart"/>
      <w:r w:rsidR="00126638" w:rsidRPr="00CC4323">
        <w:rPr>
          <w:lang w:val="it-IT"/>
        </w:rPr>
        <w:t>položi</w:t>
      </w:r>
      <w:r w:rsidR="00633089">
        <w:rPr>
          <w:lang w:val="it-IT"/>
        </w:rPr>
        <w:t>o</w:t>
      </w:r>
      <w:proofErr w:type="spellEnd"/>
      <w:r w:rsidR="00633089">
        <w:rPr>
          <w:lang w:val="it-IT"/>
        </w:rPr>
        <w:t xml:space="preserve"> </w:t>
      </w:r>
      <w:proofErr w:type="spellStart"/>
      <w:r w:rsidR="00633089">
        <w:rPr>
          <w:lang w:val="it-IT"/>
        </w:rPr>
        <w:t>Ergomed</w:t>
      </w:r>
      <w:proofErr w:type="spellEnd"/>
      <w:r w:rsidR="00633089">
        <w:rPr>
          <w:lang w:val="it-IT"/>
        </w:rPr>
        <w:t xml:space="preserve"> </w:t>
      </w:r>
      <w:proofErr w:type="spellStart"/>
      <w:r w:rsidR="00633089">
        <w:rPr>
          <w:lang w:val="it-IT"/>
        </w:rPr>
        <w:t>d.o.o</w:t>
      </w:r>
      <w:proofErr w:type="spellEnd"/>
      <w:r w:rsidR="00633089">
        <w:rPr>
          <w:lang w:val="it-IT"/>
        </w:rPr>
        <w:t xml:space="preserve">. </w:t>
      </w:r>
      <w:proofErr w:type="spellStart"/>
      <w:r w:rsidR="00633089">
        <w:rPr>
          <w:lang w:val="it-IT"/>
        </w:rPr>
        <w:t>Zagreb</w:t>
      </w:r>
      <w:proofErr w:type="spellEnd"/>
      <w:r w:rsidR="00633089">
        <w:rPr>
          <w:lang w:val="it-IT"/>
        </w:rPr>
        <w:t xml:space="preserve"> </w:t>
      </w:r>
      <w:proofErr w:type="spellStart"/>
      <w:r w:rsidR="00126638" w:rsidRPr="00EF2110">
        <w:rPr>
          <w:lang w:val="it-IT"/>
        </w:rPr>
        <w:t>sukladno</w:t>
      </w:r>
      <w:proofErr w:type="spellEnd"/>
      <w:r w:rsidR="00126638" w:rsidRPr="00CC4323">
        <w:rPr>
          <w:lang w:val="it-IT"/>
        </w:rPr>
        <w:t xml:space="preserve"> </w:t>
      </w:r>
      <w:proofErr w:type="spellStart"/>
      <w:r w:rsidR="00126638" w:rsidRPr="00CC4323">
        <w:rPr>
          <w:lang w:val="it-IT"/>
        </w:rPr>
        <w:t>rješenju</w:t>
      </w:r>
      <w:proofErr w:type="spellEnd"/>
      <w:r w:rsidR="00126638" w:rsidRPr="00CC4323">
        <w:rPr>
          <w:lang w:val="it-IT"/>
        </w:rPr>
        <w:t xml:space="preserve"> o </w:t>
      </w:r>
      <w:proofErr w:type="spellStart"/>
      <w:r w:rsidR="00126638" w:rsidRPr="00CC4323">
        <w:rPr>
          <w:lang w:val="it-IT"/>
        </w:rPr>
        <w:t>dosudi</w:t>
      </w:r>
      <w:proofErr w:type="spellEnd"/>
      <w:r w:rsidR="00126638" w:rsidRPr="00CC4323">
        <w:rPr>
          <w:lang w:val="it-IT"/>
        </w:rPr>
        <w:t xml:space="preserve"> od </w:t>
      </w:r>
      <w:proofErr w:type="spellStart"/>
      <w:r w:rsidR="00126638" w:rsidRPr="00CC4323">
        <w:rPr>
          <w:rFonts w:eastAsia="MS Mincho"/>
        </w:rPr>
        <w:t>posl</w:t>
      </w:r>
      <w:proofErr w:type="spellEnd"/>
      <w:r w:rsidR="00126638" w:rsidRPr="00CC4323">
        <w:rPr>
          <w:rFonts w:eastAsia="MS Mincho"/>
        </w:rPr>
        <w:t>. br. 7 St-88/10-</w:t>
      </w:r>
      <w:r w:rsidR="00126638">
        <w:rPr>
          <w:rFonts w:eastAsia="MS Mincho"/>
        </w:rPr>
        <w:t>484</w:t>
      </w:r>
      <w:r w:rsidR="00126638" w:rsidRPr="00CC4323">
        <w:rPr>
          <w:lang w:val="it-IT"/>
        </w:rPr>
        <w:t xml:space="preserve"> </w:t>
      </w:r>
      <w:proofErr w:type="gramStart"/>
      <w:r w:rsidR="00126638" w:rsidRPr="00CC4323">
        <w:rPr>
          <w:lang w:val="it-IT"/>
        </w:rPr>
        <w:t>od</w:t>
      </w:r>
      <w:proofErr w:type="gramEnd"/>
      <w:r w:rsidR="00126638" w:rsidRPr="00CC4323">
        <w:rPr>
          <w:lang w:val="it-IT"/>
        </w:rPr>
        <w:t xml:space="preserve"> </w:t>
      </w:r>
      <w:r w:rsidR="00126638">
        <w:t xml:space="preserve">4. </w:t>
      </w:r>
      <w:proofErr w:type="spellStart"/>
      <w:proofErr w:type="gramStart"/>
      <w:r w:rsidR="00126638">
        <w:t>ožujka</w:t>
      </w:r>
      <w:proofErr w:type="spellEnd"/>
      <w:proofErr w:type="gramEnd"/>
      <w:r w:rsidR="00126638">
        <w:t xml:space="preserve"> 2</w:t>
      </w:r>
      <w:r w:rsidR="00126638" w:rsidRPr="006A7F13">
        <w:t>01</w:t>
      </w:r>
      <w:r w:rsidR="00126638">
        <w:t xml:space="preserve">5. </w:t>
      </w:r>
      <w:r w:rsidRPr="00BD385A">
        <w:t xml:space="preserve"> </w:t>
      </w:r>
      <w:proofErr w:type="gramStart"/>
      <w:r w:rsidR="00126638">
        <w:t>u</w:t>
      </w:r>
      <w:proofErr w:type="gramEnd"/>
      <w:r w:rsidR="00126638">
        <w:t xml:space="preserve"> </w:t>
      </w:r>
      <w:proofErr w:type="spellStart"/>
      <w:r w:rsidRPr="00BD385A">
        <w:t>sudsko</w:t>
      </w:r>
      <w:r w:rsidR="00126638">
        <w:t>j</w:t>
      </w:r>
      <w:proofErr w:type="spellEnd"/>
      <w:r w:rsidRPr="00BD385A">
        <w:t xml:space="preserve"> </w:t>
      </w:r>
      <w:proofErr w:type="spellStart"/>
      <w:r w:rsidRPr="00BD385A">
        <w:t>prodaj</w:t>
      </w:r>
      <w:r w:rsidR="00126638">
        <w:t>i</w:t>
      </w:r>
      <w:proofErr w:type="spellEnd"/>
      <w:r w:rsidR="00126638">
        <w:t xml:space="preserve"> </w:t>
      </w:r>
      <w:proofErr w:type="spellStart"/>
      <w:r w:rsidRPr="00BD385A">
        <w:t>nekretnine</w:t>
      </w:r>
      <w:proofErr w:type="spellEnd"/>
      <w:r w:rsidRPr="00BD385A">
        <w:t xml:space="preserve"> </w:t>
      </w:r>
      <w:proofErr w:type="spellStart"/>
      <w:r w:rsidRPr="00BD385A">
        <w:t>stečajnog</w:t>
      </w:r>
      <w:proofErr w:type="spellEnd"/>
      <w:r w:rsidRPr="00BD385A">
        <w:t xml:space="preserve"> </w:t>
      </w:r>
      <w:proofErr w:type="spellStart"/>
      <w:r w:rsidRPr="00BD385A">
        <w:t>dužnika</w:t>
      </w:r>
      <w:proofErr w:type="spellEnd"/>
      <w:r w:rsidRPr="00BD385A">
        <w:t xml:space="preserve"> </w:t>
      </w:r>
      <w:proofErr w:type="spellStart"/>
      <w:r w:rsidRPr="00BD385A">
        <w:t>upisanoj</w:t>
      </w:r>
      <w:proofErr w:type="spellEnd"/>
      <w:r w:rsidRPr="00BD385A">
        <w:rPr>
          <w:lang w:val="de-DE"/>
        </w:rPr>
        <w:t xml:space="preserve"> u </w:t>
      </w:r>
      <w:proofErr w:type="spellStart"/>
      <w:r w:rsidRPr="00BD385A">
        <w:rPr>
          <w:lang w:val="de-DE"/>
        </w:rPr>
        <w:t>zemlji</w:t>
      </w:r>
      <w:proofErr w:type="spellEnd"/>
      <w:r w:rsidRPr="00BD385A">
        <w:t>š</w:t>
      </w:r>
      <w:proofErr w:type="spellStart"/>
      <w:r w:rsidRPr="00BD385A">
        <w:rPr>
          <w:lang w:val="de-DE"/>
        </w:rPr>
        <w:t>nim</w:t>
      </w:r>
      <w:proofErr w:type="spellEnd"/>
      <w:r w:rsidRPr="00BD385A">
        <w:t xml:space="preserve">  </w:t>
      </w:r>
      <w:proofErr w:type="spellStart"/>
      <w:r w:rsidRPr="00BD385A">
        <w:rPr>
          <w:lang w:val="de-DE"/>
        </w:rPr>
        <w:t>knjigama</w:t>
      </w:r>
      <w:proofErr w:type="spellEnd"/>
      <w:r w:rsidRPr="00BD385A">
        <w:rPr>
          <w:lang w:val="de-DE"/>
        </w:rPr>
        <w:t xml:space="preserve"> </w:t>
      </w:r>
      <w:proofErr w:type="spellStart"/>
      <w:r w:rsidRPr="00BD385A">
        <w:rPr>
          <w:lang w:val="de-DE"/>
        </w:rPr>
        <w:t>Op</w:t>
      </w:r>
      <w:proofErr w:type="spellEnd"/>
      <w:r w:rsidRPr="00BD385A">
        <w:t>ć</w:t>
      </w:r>
      <w:proofErr w:type="spellStart"/>
      <w:r w:rsidRPr="00BD385A">
        <w:rPr>
          <w:lang w:val="de-DE"/>
        </w:rPr>
        <w:t>inskog</w:t>
      </w:r>
      <w:proofErr w:type="spellEnd"/>
      <w:r w:rsidRPr="00BD385A">
        <w:rPr>
          <w:lang w:val="de-DE"/>
        </w:rPr>
        <w:t xml:space="preserve"> </w:t>
      </w:r>
      <w:proofErr w:type="spellStart"/>
      <w:r w:rsidRPr="00BD385A">
        <w:rPr>
          <w:lang w:val="de-DE"/>
        </w:rPr>
        <w:t>suda</w:t>
      </w:r>
      <w:proofErr w:type="spellEnd"/>
      <w:r w:rsidRPr="00BD385A">
        <w:rPr>
          <w:lang w:val="de-DE"/>
        </w:rPr>
        <w:t xml:space="preserve"> u </w:t>
      </w:r>
      <w:proofErr w:type="spellStart"/>
      <w:r w:rsidRPr="00BD385A">
        <w:t>Rijeci</w:t>
      </w:r>
      <w:proofErr w:type="spellEnd"/>
      <w:r w:rsidRPr="00BD385A">
        <w:t xml:space="preserve"> u </w:t>
      </w:r>
      <w:proofErr w:type="spellStart"/>
      <w:r w:rsidRPr="00BD385A">
        <w:t>z.k.ul</w:t>
      </w:r>
      <w:proofErr w:type="spellEnd"/>
      <w:r w:rsidRPr="00BD385A">
        <w:t>. 5570</w:t>
      </w:r>
      <w:proofErr w:type="gramStart"/>
      <w:r w:rsidRPr="00BD385A">
        <w:t xml:space="preserve">  </w:t>
      </w:r>
      <w:proofErr w:type="spellStart"/>
      <w:r w:rsidRPr="00BD385A">
        <w:t>k.o</w:t>
      </w:r>
      <w:proofErr w:type="spellEnd"/>
      <w:proofErr w:type="gramEnd"/>
      <w:r w:rsidRPr="00BD385A">
        <w:t>. Rijeka</w:t>
      </w:r>
      <w:r w:rsidR="00633089">
        <w:t xml:space="preserve"> </w:t>
      </w:r>
      <w:r w:rsidRPr="00BD385A">
        <w:t xml:space="preserve"> </w:t>
      </w:r>
      <w:proofErr w:type="spellStart"/>
      <w:r w:rsidRPr="00BD385A">
        <w:t>kat</w:t>
      </w:r>
      <w:proofErr w:type="spellEnd"/>
      <w:r w:rsidRPr="00BD385A">
        <w:t xml:space="preserve">. </w:t>
      </w:r>
      <w:proofErr w:type="spellStart"/>
      <w:proofErr w:type="gramStart"/>
      <w:r w:rsidRPr="00BD385A">
        <w:t>čest</w:t>
      </w:r>
      <w:proofErr w:type="spellEnd"/>
      <w:proofErr w:type="gramEnd"/>
      <w:r w:rsidRPr="00BD385A">
        <w:t xml:space="preserve">. </w:t>
      </w:r>
      <w:proofErr w:type="spellStart"/>
      <w:r w:rsidRPr="00BD385A">
        <w:t>broj</w:t>
      </w:r>
      <w:proofErr w:type="spellEnd"/>
      <w:proofErr w:type="gramStart"/>
      <w:r w:rsidRPr="00BD385A">
        <w:t>  1004</w:t>
      </w:r>
      <w:proofErr w:type="gramEnd"/>
      <w:r w:rsidRPr="00BD385A">
        <w:t xml:space="preserve">/1, </w:t>
      </w:r>
      <w:proofErr w:type="spellStart"/>
      <w:r w:rsidRPr="00BD385A">
        <w:t>Poduložak</w:t>
      </w:r>
      <w:proofErr w:type="spellEnd"/>
      <w:r w:rsidRPr="00BD385A">
        <w:t xml:space="preserve">  </w:t>
      </w:r>
      <w:r w:rsidR="00633089">
        <w:t>92</w:t>
      </w:r>
      <w:r w:rsidRPr="00BD385A">
        <w:t xml:space="preserve">, </w:t>
      </w:r>
      <w:r w:rsidR="00633089">
        <w:t>92</w:t>
      </w:r>
      <w:r w:rsidRPr="00BD385A">
        <w:t xml:space="preserve">. ETAŽA </w:t>
      </w:r>
      <w:proofErr w:type="spellStart"/>
      <w:r w:rsidRPr="00BD385A">
        <w:t>određuje</w:t>
      </w:r>
      <w:proofErr w:type="spellEnd"/>
      <w:r w:rsidRPr="00BD385A">
        <w:t xml:space="preserve"> se </w:t>
      </w:r>
      <w:proofErr w:type="spellStart"/>
      <w:r w:rsidRPr="00BD385A">
        <w:t>za</w:t>
      </w:r>
      <w:proofErr w:type="spellEnd"/>
      <w:r w:rsidRPr="00BD385A">
        <w:t xml:space="preserve"> </w:t>
      </w:r>
      <w:proofErr w:type="spellStart"/>
      <w:r w:rsidRPr="00BD385A">
        <w:t>dan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both"/>
      </w:pPr>
    </w:p>
    <w:p w:rsidRDefault="00633089" w:rsidP="00BD385A" w:rsidR="00BD385A" w:rsidRPr="00BD385A">
      <w:pPr>
        <w:jc w:val="center"/>
      </w:pPr>
      <w:r>
        <w:t>1</w:t>
      </w:r>
      <w:r w:rsidR="00126638">
        <w:t xml:space="preserve">5. </w:t>
      </w:r>
      <w:proofErr w:type="spellStart"/>
      <w:proofErr w:type="gramStart"/>
      <w:r>
        <w:t>listopada</w:t>
      </w:r>
      <w:proofErr w:type="spellEnd"/>
      <w:proofErr w:type="gramEnd"/>
      <w:r>
        <w:t xml:space="preserve"> </w:t>
      </w:r>
      <w:r w:rsidR="00BD385A" w:rsidRPr="00BD385A">
        <w:t>201</w:t>
      </w:r>
      <w:r w:rsidR="00E56DBC">
        <w:t>5</w:t>
      </w:r>
      <w:r w:rsidR="00BD385A" w:rsidRPr="00BD385A">
        <w:t xml:space="preserve">. </w:t>
      </w:r>
      <w:proofErr w:type="gramStart"/>
      <w:r w:rsidR="00BD385A" w:rsidRPr="00BD385A">
        <w:t>u</w:t>
      </w:r>
      <w:proofErr w:type="gramEnd"/>
      <w:r w:rsidR="00BD385A" w:rsidRPr="00BD385A">
        <w:t xml:space="preserve"> </w:t>
      </w:r>
      <w:r w:rsidR="00AE3EC3">
        <w:t>1</w:t>
      </w:r>
      <w:r>
        <w:t>1</w:t>
      </w:r>
      <w:r w:rsidR="00BD385A" w:rsidRPr="00BD385A">
        <w:t>,</w:t>
      </w:r>
      <w:r w:rsidR="00126638">
        <w:t>0</w:t>
      </w:r>
      <w:r w:rsidR="00AE3EC3">
        <w:t>0</w:t>
      </w:r>
      <w:r w:rsidR="00BD385A" w:rsidRPr="00BD385A">
        <w:t xml:space="preserve"> sati</w:t>
      </w:r>
    </w:p>
    <w:p w:rsidRDefault="00BD385A" w:rsidP="00BD385A" w:rsidR="00BD385A" w:rsidRPr="00BD385A">
      <w:pPr>
        <w:jc w:val="center"/>
      </w:pPr>
      <w:proofErr w:type="gramStart"/>
      <w:r w:rsidRPr="00BD385A">
        <w:t>u</w:t>
      </w:r>
      <w:proofErr w:type="gramEnd"/>
      <w:r w:rsidRPr="00BD385A">
        <w:t xml:space="preserve"> </w:t>
      </w:r>
      <w:proofErr w:type="spellStart"/>
      <w:r w:rsidRPr="00BD385A">
        <w:t>prostorijama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suda</w:t>
      </w:r>
      <w:proofErr w:type="spellEnd"/>
      <w:r w:rsidRPr="00BD385A">
        <w:t>, soba 111.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 w:rsidRPr="00BD385A">
        <w:t xml:space="preserve">Na </w:t>
      </w:r>
      <w:proofErr w:type="spellStart"/>
      <w:r w:rsidRPr="00BD385A">
        <w:t>ročište</w:t>
      </w:r>
      <w:proofErr w:type="spellEnd"/>
      <w:r w:rsidRPr="00BD385A">
        <w:t xml:space="preserve"> se </w:t>
      </w:r>
      <w:proofErr w:type="spellStart"/>
      <w:r w:rsidRPr="00BD385A">
        <w:t>pozivaju</w:t>
      </w:r>
      <w:proofErr w:type="spellEnd"/>
      <w:r w:rsidRPr="00BD385A">
        <w:t xml:space="preserve"> </w:t>
      </w:r>
      <w:proofErr w:type="spellStart"/>
      <w:proofErr w:type="gramStart"/>
      <w:r w:rsidRPr="00BD385A">
        <w:t>stečajni</w:t>
      </w:r>
      <w:proofErr w:type="spellEnd"/>
      <w:r w:rsidRPr="00BD385A">
        <w:t xml:space="preserve">  </w:t>
      </w:r>
      <w:proofErr w:type="spellStart"/>
      <w:r w:rsidRPr="00BD385A">
        <w:t>upravitelj</w:t>
      </w:r>
      <w:proofErr w:type="spellEnd"/>
      <w:proofErr w:type="gramEnd"/>
      <w:r w:rsidRPr="00BD385A">
        <w:t xml:space="preserve"> </w:t>
      </w:r>
      <w:proofErr w:type="spellStart"/>
      <w:r w:rsidRPr="00BD385A">
        <w:t>i</w:t>
      </w:r>
      <w:proofErr w:type="spellEnd"/>
      <w:r w:rsidRPr="00BD385A">
        <w:t xml:space="preserve"> </w:t>
      </w:r>
      <w:proofErr w:type="spellStart"/>
      <w:r w:rsidRPr="00BD385A">
        <w:t>razlučni</w:t>
      </w:r>
      <w:proofErr w:type="spellEnd"/>
      <w:r w:rsidRPr="00BD385A">
        <w:t xml:space="preserve"> </w:t>
      </w:r>
      <w:proofErr w:type="spellStart"/>
      <w:r w:rsidRPr="00BD385A">
        <w:t>vjerovni</w:t>
      </w:r>
      <w:r w:rsidR="00633089">
        <w:t>k</w:t>
      </w:r>
      <w:proofErr w:type="spellEnd"/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  <w:r w:rsidRPr="00BD385A">
        <w:t>II.</w:t>
      </w:r>
      <w:r w:rsidRPr="00BD385A">
        <w:tab/>
      </w:r>
      <w:proofErr w:type="spellStart"/>
      <w:r w:rsidRPr="00BD385A">
        <w:t>Ovaj</w:t>
      </w:r>
      <w:proofErr w:type="spellEnd"/>
      <w:r w:rsidRPr="00BD385A">
        <w:t xml:space="preserve"> </w:t>
      </w:r>
      <w:proofErr w:type="spellStart"/>
      <w:r w:rsidRPr="00BD385A">
        <w:t>zaključak</w:t>
      </w:r>
      <w:proofErr w:type="spellEnd"/>
      <w:r w:rsidRPr="00BD385A">
        <w:t xml:space="preserve"> </w:t>
      </w:r>
      <w:proofErr w:type="spellStart"/>
      <w:r w:rsidRPr="00BD385A">
        <w:t>objavit</w:t>
      </w:r>
      <w:proofErr w:type="spellEnd"/>
      <w:r w:rsidRPr="00BD385A">
        <w:t xml:space="preserve"> </w:t>
      </w:r>
      <w:proofErr w:type="spellStart"/>
      <w:proofErr w:type="gramStart"/>
      <w:r w:rsidRPr="00BD385A">
        <w:t>će</w:t>
      </w:r>
      <w:proofErr w:type="spellEnd"/>
      <w:proofErr w:type="gramEnd"/>
      <w:r w:rsidRPr="00BD385A">
        <w:t xml:space="preserve"> se </w:t>
      </w:r>
      <w:proofErr w:type="spellStart"/>
      <w:r w:rsidRPr="00BD385A">
        <w:t>na</w:t>
      </w:r>
      <w:proofErr w:type="spellEnd"/>
      <w:r w:rsidRPr="00BD385A">
        <w:t xml:space="preserve"> </w:t>
      </w:r>
      <w:proofErr w:type="spellStart"/>
      <w:r w:rsidR="00633089">
        <w:t>mrežnoj</w:t>
      </w:r>
      <w:proofErr w:type="spellEnd"/>
      <w:r w:rsidR="00633089">
        <w:t xml:space="preserve"> </w:t>
      </w:r>
      <w:proofErr w:type="spellStart"/>
      <w:r w:rsidR="00633089">
        <w:t>stranici</w:t>
      </w:r>
      <w:proofErr w:type="spellEnd"/>
      <w:r w:rsidR="00633089">
        <w:t xml:space="preserve"> e-</w:t>
      </w:r>
      <w:proofErr w:type="spellStart"/>
      <w:r w:rsidR="00633089">
        <w:t>Oglasne</w:t>
      </w:r>
      <w:proofErr w:type="spellEnd"/>
      <w:r w:rsidR="00633089">
        <w:t xml:space="preserve"> </w:t>
      </w:r>
      <w:proofErr w:type="spellStart"/>
      <w:r w:rsidR="00633089">
        <w:t>ploče</w:t>
      </w:r>
      <w:proofErr w:type="spellEnd"/>
      <w:r w:rsidR="00633089">
        <w:t xml:space="preserve"> </w:t>
      </w:r>
      <w:proofErr w:type="spellStart"/>
      <w:r w:rsidRPr="00BD385A">
        <w:t>suda</w:t>
      </w:r>
      <w:proofErr w:type="spellEnd"/>
      <w:r w:rsidRP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633089" w:rsidP="00BD385A" w:rsidR="00BD385A" w:rsidRPr="00BD385A">
      <w:pPr>
        <w:jc w:val="center"/>
      </w:pPr>
      <w:proofErr w:type="gramStart"/>
      <w:r>
        <w:t xml:space="preserve">U </w:t>
      </w:r>
      <w:proofErr w:type="spellStart"/>
      <w:r>
        <w:t>Rijeci</w:t>
      </w:r>
      <w:proofErr w:type="spellEnd"/>
      <w:r w:rsidR="00BD385A" w:rsidRPr="00BD385A">
        <w:t xml:space="preserve">, </w:t>
      </w:r>
      <w:r>
        <w:rPr>
          <w:lang w:val="hr-HR"/>
        </w:rPr>
        <w:t>8.</w:t>
      </w:r>
      <w:proofErr w:type="gramEnd"/>
      <w:r>
        <w:rPr>
          <w:lang w:val="hr-HR"/>
        </w:rPr>
        <w:t xml:space="preserve"> rujna 2015</w:t>
      </w:r>
      <w:r w:rsidR="00BD385A" w:rsidRPr="00BD385A">
        <w:t>.</w:t>
      </w:r>
    </w:p>
    <w:p w:rsidRDefault="00BD385A" w:rsidP="00BD385A" w:rsidR="00BD385A" w:rsidRPr="00BD385A">
      <w:pPr>
        <w:jc w:val="right"/>
      </w:pPr>
      <w:r w:rsidRPr="00BD385A">
        <w:tab/>
      </w:r>
      <w:r w:rsidRPr="00BD385A">
        <w:tab/>
      </w:r>
      <w:r w:rsidRPr="00BD385A">
        <w:tab/>
      </w:r>
    </w:p>
    <w:p w:rsidRDefault="00BD385A" w:rsidP="00BD385A" w:rsidR="00BD385A" w:rsidRPr="00BD385A">
      <w:pPr>
        <w:jc w:val="right"/>
      </w:pPr>
      <w:proofErr w:type="spellStart"/>
      <w:r w:rsidRPr="00BD385A">
        <w:t>Stečajni</w:t>
      </w:r>
      <w:proofErr w:type="spellEnd"/>
      <w:r w:rsidRPr="00BD385A">
        <w:t xml:space="preserve"> </w:t>
      </w:r>
      <w:proofErr w:type="spellStart"/>
      <w:r w:rsidRPr="00BD385A">
        <w:t>sudac</w:t>
      </w:r>
      <w:proofErr w:type="spellEnd"/>
      <w:r w:rsidRPr="00BD385A">
        <w:t xml:space="preserve"> </w:t>
      </w:r>
    </w:p>
    <w:p w:rsidRDefault="00BD385A" w:rsidP="00BD385A" w:rsidR="00BD385A" w:rsidRPr="00BD385A">
      <w:pPr>
        <w:jc w:val="right"/>
      </w:pPr>
      <w:r w:rsidRPr="00BD385A">
        <w:tab/>
        <w:t>Liljana Ugrin</w:t>
      </w:r>
    </w:p>
    <w:p w:rsidRDefault="00BD385A" w:rsidP="00BD385A" w:rsidR="00BD385A" w:rsidRPr="00BD385A"/>
    <w:p w:rsidRDefault="00BD385A" w:rsidP="00BD385A" w:rsidR="00BD385A" w:rsidRPr="00BD385A"/>
    <w:p w:rsidRDefault="00BD385A" w:rsidP="00BD385A" w:rsidR="00BD385A" w:rsidRPr="00BD385A">
      <w:r w:rsidRPr="00BD385A">
        <w:t xml:space="preserve">UPUTA O PRAVNOM LIJEKU </w:t>
      </w:r>
    </w:p>
    <w:p w:rsidRDefault="00BD385A" w:rsidP="00BD385A" w:rsidR="00BD385A" w:rsidRPr="00BD385A">
      <w:proofErr w:type="spellStart"/>
      <w:r w:rsidRPr="00BD385A">
        <w:t>Protiv</w:t>
      </w:r>
      <w:proofErr w:type="spellEnd"/>
      <w:r w:rsidRPr="00BD385A">
        <w:t xml:space="preserve"> </w:t>
      </w:r>
      <w:proofErr w:type="spellStart"/>
      <w:r w:rsidRPr="00BD385A">
        <w:t>ovog</w:t>
      </w:r>
      <w:proofErr w:type="spellEnd"/>
      <w:r w:rsidRPr="00BD385A">
        <w:t xml:space="preserve"> </w:t>
      </w:r>
      <w:proofErr w:type="spellStart"/>
      <w:r w:rsidRPr="00BD385A">
        <w:t>zaključka</w:t>
      </w:r>
      <w:proofErr w:type="spellEnd"/>
      <w:r w:rsidRPr="00BD385A">
        <w:t xml:space="preserve"> </w:t>
      </w:r>
      <w:proofErr w:type="spellStart"/>
      <w:r w:rsidRPr="00BD385A">
        <w:t>nije</w:t>
      </w:r>
      <w:proofErr w:type="spellEnd"/>
      <w:r w:rsidRPr="00BD385A">
        <w:t xml:space="preserve"> </w:t>
      </w:r>
      <w:proofErr w:type="spellStart"/>
      <w:r w:rsidRPr="00BD385A">
        <w:t>dopušten</w:t>
      </w:r>
      <w:proofErr w:type="spellEnd"/>
      <w:r w:rsidRPr="00BD385A">
        <w:t xml:space="preserve"> </w:t>
      </w:r>
      <w:proofErr w:type="spellStart"/>
      <w:r w:rsidRPr="00BD385A">
        <w:t>pravni</w:t>
      </w:r>
      <w:proofErr w:type="spellEnd"/>
      <w:r w:rsidRPr="00BD385A">
        <w:t xml:space="preserve"> </w:t>
      </w:r>
      <w:proofErr w:type="spellStart"/>
      <w:r w:rsidRPr="00BD385A">
        <w:t>lijek</w:t>
      </w:r>
      <w:proofErr w:type="spellEnd"/>
      <w:r w:rsidRPr="00BD385A">
        <w:t xml:space="preserve"> </w:t>
      </w:r>
      <w:proofErr w:type="gramStart"/>
      <w:r w:rsidRPr="00BD385A">
        <w:t xml:space="preserve">( </w:t>
      </w:r>
      <w:proofErr w:type="spellStart"/>
      <w:r w:rsidRPr="00BD385A">
        <w:t>članak</w:t>
      </w:r>
      <w:proofErr w:type="spellEnd"/>
      <w:proofErr w:type="gramEnd"/>
      <w:r w:rsidRPr="00BD385A">
        <w:t xml:space="preserve">  11.  </w:t>
      </w:r>
      <w:proofErr w:type="spellStart"/>
      <w:proofErr w:type="gramStart"/>
      <w:r w:rsidRPr="00BD385A">
        <w:t>stavak</w:t>
      </w:r>
      <w:proofErr w:type="spellEnd"/>
      <w:proofErr w:type="gramEnd"/>
      <w:r w:rsidRPr="00BD385A">
        <w:t xml:space="preserve"> 9. </w:t>
      </w:r>
      <w:proofErr w:type="gramStart"/>
      <w:r w:rsidRPr="00BD385A">
        <w:t>SZ )</w:t>
      </w:r>
      <w:proofErr w:type="gramEnd"/>
      <w:r w:rsidRPr="00BD385A">
        <w:t>.</w:t>
      </w:r>
    </w:p>
    <w:p w:rsidRDefault="00BD385A" w:rsidP="00BD385A" w:rsidR="00BD385A">
      <w:pPr>
        <w:jc w:val="both"/>
      </w:pPr>
    </w:p>
    <w:p w:rsidRDefault="00BD385A" w:rsidP="00BD385A" w:rsidR="00BD385A">
      <w:pPr>
        <w:jc w:val="both"/>
      </w:pPr>
    </w:p>
    <w:p w:rsidRDefault="000442ED" w:rsidP="00BD385A" w:rsidR="000442ED">
      <w:pPr>
        <w:jc w:val="both"/>
      </w:pPr>
    </w:p>
    <w:p w:rsidRDefault="000442ED" w:rsidP="00BD385A" w:rsidR="000442ED">
      <w:pPr>
        <w:jc w:val="both"/>
      </w:pPr>
    </w:p>
    <w:p w:rsidRDefault="000442ED" w:rsidP="00BD385A" w:rsidR="000442ED" w:rsidRPr="00BD385A">
      <w:pPr>
        <w:jc w:val="both"/>
      </w:pPr>
    </w:p>
    <w:p w:rsidRDefault="00BD385A" w:rsidP="00BD385A" w:rsidR="00BD385A" w:rsidRPr="00BD385A">
      <w:pPr>
        <w:jc w:val="both"/>
      </w:pPr>
      <w:r>
        <w:lastRenderedPageBreak/>
        <w:t>DNA</w:t>
      </w:r>
    </w:p>
    <w:p w:rsidRDefault="000442ED" w:rsidP="00BD385A" w:rsidR="00BD385A">
      <w:pPr>
        <w:jc w:val="both"/>
      </w:pPr>
      <w:proofErr w:type="spellStart"/>
      <w:r>
        <w:t>Zaključak</w:t>
      </w:r>
      <w:proofErr w:type="spellEnd"/>
      <w:r>
        <w:t xml:space="preserve"> </w:t>
      </w:r>
      <w:proofErr w:type="spellStart"/>
      <w:r w:rsidR="00BD385A">
        <w:t>dostaviti</w:t>
      </w:r>
      <w:proofErr w:type="spellEnd"/>
    </w:p>
    <w:p w:rsidRDefault="00BD385A" w:rsidP="00BD385A" w:rsidR="00BD385A">
      <w:pPr>
        <w:jc w:val="both"/>
      </w:pPr>
      <w:r>
        <w:tab/>
      </w:r>
      <w:r w:rsidR="00633089">
        <w:t xml:space="preserve">     </w:t>
      </w:r>
      <w:proofErr w:type="spellStart"/>
      <w:proofErr w:type="gramStart"/>
      <w:r>
        <w:t>stečajnom</w:t>
      </w:r>
      <w:proofErr w:type="spellEnd"/>
      <w:proofErr w:type="gramEnd"/>
      <w:r>
        <w:t xml:space="preserve"> </w:t>
      </w:r>
      <w:proofErr w:type="spellStart"/>
      <w:r>
        <w:t>upravitelju</w:t>
      </w:r>
      <w:proofErr w:type="spellEnd"/>
      <w:r>
        <w:t xml:space="preserve"> </w:t>
      </w:r>
    </w:p>
    <w:p w:rsidRDefault="00BD385A" w:rsidP="00BD385A" w:rsidR="00E56DBC">
      <w:pPr>
        <w:jc w:val="both"/>
      </w:pPr>
      <w:r>
        <w:t xml:space="preserve">           </w:t>
      </w:r>
      <w:r w:rsidR="00633089">
        <w:t xml:space="preserve">     </w:t>
      </w:r>
      <w:proofErr w:type="spellStart"/>
      <w:proofErr w:type="gramStart"/>
      <w:r>
        <w:t>razlučnom</w:t>
      </w:r>
      <w:proofErr w:type="spellEnd"/>
      <w:proofErr w:type="gramEnd"/>
      <w:r>
        <w:t xml:space="preserve"> </w:t>
      </w:r>
      <w:proofErr w:type="spellStart"/>
      <w:r>
        <w:t>vjerovniku</w:t>
      </w:r>
      <w:proofErr w:type="spellEnd"/>
      <w:r>
        <w:t xml:space="preserve"> H</w:t>
      </w:r>
      <w:r w:rsidR="00E56DBC">
        <w:t>-</w:t>
      </w:r>
      <w:proofErr w:type="spellStart"/>
      <w:r w:rsidR="00E56DBC">
        <w:t>abduco</w:t>
      </w:r>
      <w:proofErr w:type="spellEnd"/>
      <w:r w:rsidR="00E56DBC">
        <w:t xml:space="preserve">, </w:t>
      </w:r>
      <w:proofErr w:type="spellStart"/>
      <w:r w:rsidR="00E56DBC">
        <w:t>odvj</w:t>
      </w:r>
      <w:proofErr w:type="spellEnd"/>
      <w:r w:rsidR="00E56DBC">
        <w:t xml:space="preserve"> </w:t>
      </w:r>
    </w:p>
    <w:p w:rsidRDefault="00E56DBC" w:rsidP="00BD385A" w:rsidR="00BD385A">
      <w:pPr>
        <w:jc w:val="both"/>
      </w:pPr>
      <w:r>
        <w:t xml:space="preserve">           </w:t>
      </w:r>
      <w:r w:rsidR="00AE3EC3">
        <w:t xml:space="preserve">                                 </w:t>
      </w:r>
      <w:r w:rsidR="00633089">
        <w:t xml:space="preserve">     </w:t>
      </w:r>
      <w:proofErr w:type="spellStart"/>
      <w:r>
        <w:t>Rep</w:t>
      </w:r>
      <w:r w:rsidR="00AE3EC3">
        <w:t>u</w:t>
      </w:r>
      <w:r>
        <w:t>blika</w:t>
      </w:r>
      <w:proofErr w:type="spellEnd"/>
      <w:r>
        <w:t xml:space="preserve"> </w:t>
      </w:r>
      <w:proofErr w:type="spellStart"/>
      <w:r>
        <w:t>Hrvatsk</w:t>
      </w:r>
      <w:r w:rsidR="00AE3EC3">
        <w:t>a</w:t>
      </w:r>
      <w:proofErr w:type="spellEnd"/>
      <w:r>
        <w:t xml:space="preserve">, </w:t>
      </w:r>
      <w:r w:rsidR="00F01B66">
        <w:t>ŽDO</w:t>
      </w:r>
      <w:r>
        <w:t xml:space="preserve"> </w:t>
      </w:r>
    </w:p>
    <w:p w:rsidRDefault="00633089" w:rsidP="00BD385A" w:rsidR="00BD385A" w:rsidRPr="00BD385A">
      <w:pPr>
        <w:jc w:val="both"/>
      </w:pPr>
      <w:proofErr w:type="gramStart"/>
      <w:r>
        <w:t>Dana</w:t>
      </w:r>
      <w:r w:rsidR="00BD385A">
        <w:t xml:space="preserve">, </w:t>
      </w:r>
      <w:r>
        <w:rPr>
          <w:lang w:val="hr-HR"/>
        </w:rPr>
        <w:t>8.</w:t>
      </w:r>
      <w:proofErr w:type="gramEnd"/>
      <w:r>
        <w:rPr>
          <w:lang w:val="hr-HR"/>
        </w:rPr>
        <w:t xml:space="preserve"> rujna 2015</w:t>
      </w:r>
      <w:r w:rsidR="00BD385A">
        <w:t>.</w:t>
      </w: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BD385A" w:rsidP="00BD385A" w:rsidR="00BD385A" w:rsidRPr="00BD385A">
      <w:pPr>
        <w:jc w:val="both"/>
      </w:pPr>
    </w:p>
    <w:p w:rsidRDefault="00E50A03" w:rsidP="00BD385A" w:rsidR="00E50A03" w:rsidRPr="00BD385A">
      <w:pPr>
        <w:jc w:val="both"/>
        <w:rPr>
          <w:rFonts w:eastAsia="MS Mincho"/>
          <w:lang w:val="hr-HR"/>
        </w:rPr>
      </w:pPr>
    </w:p>
    <w:sectPr w:rsidSect="00126638" w:rsidR="00E50A03" w:rsidRPr="00BD385A">
      <w:headerReference w:type="default" r:id="rId9"/>
      <w:pgSz w:h="15840" w:w="12240"/>
      <w:pgMar w:gutter="0" w:footer="709" w:header="709" w:left="1418" w:bottom="1418" w:right="1418" w:top="57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698" w:rsidR="00E32698">
      <w:r>
        <w:separator/>
      </w:r>
    </w:p>
  </w:endnote>
  <w:endnote w:id="0" w:type="continuationSeparator">
    <w:p w:rsidRDefault="00E32698" w:rsidR="00E32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698" w:rsidR="00E32698">
      <w:r>
        <w:separator/>
      </w:r>
    </w:p>
  </w:footnote>
  <w:footnote w:id="0" w:type="continuationSeparator">
    <w:p w:rsidRDefault="00E32698" w:rsidR="00E326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0D1" w:rsidP="00791D52" w:rsidR="00BD20D1">
    <w:pPr>
      <w:jc w:val="right"/>
      <w:rPr>
        <w:lang w:val="hr-HR"/>
      </w:rPr>
    </w:pPr>
    <w:proofErr w:type="spellStart"/>
    <w:r w:rsidRPr="00F0648D">
      <w:rPr>
        <w:lang w:val="hr-HR"/>
      </w:rPr>
      <w:t>Posl</w:t>
    </w:r>
    <w:proofErr w:type="spellEnd"/>
    <w:r w:rsidRPr="00F0648D">
      <w:rPr>
        <w:lang w:val="hr-HR"/>
      </w:rPr>
      <w:t>. br. 7 St-88/10-</w:t>
    </w:r>
    <w:r w:rsidR="00633089">
      <w:t>574</w:t>
    </w:r>
  </w:p>
  <w:p w:rsidRDefault="00076567" w:rsidP="00791D52" w:rsidR="00076567">
    <w:pPr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442ED"/>
    <w:rsid w:val="00046C35"/>
    <w:rsid w:val="0005063E"/>
    <w:rsid w:val="00051675"/>
    <w:rsid w:val="00076567"/>
    <w:rsid w:val="000929EB"/>
    <w:rsid w:val="00100B91"/>
    <w:rsid w:val="00105386"/>
    <w:rsid w:val="00107EA9"/>
    <w:rsid w:val="00126638"/>
    <w:rsid w:val="0012670F"/>
    <w:rsid w:val="001377D0"/>
    <w:rsid w:val="00161072"/>
    <w:rsid w:val="00164629"/>
    <w:rsid w:val="00172120"/>
    <w:rsid w:val="001C74B0"/>
    <w:rsid w:val="001D159F"/>
    <w:rsid w:val="001E7FF7"/>
    <w:rsid w:val="001F38C4"/>
    <w:rsid w:val="0022797F"/>
    <w:rsid w:val="002559BE"/>
    <w:rsid w:val="00263288"/>
    <w:rsid w:val="00265D8A"/>
    <w:rsid w:val="00281DEF"/>
    <w:rsid w:val="00286758"/>
    <w:rsid w:val="00296C03"/>
    <w:rsid w:val="002C3B3C"/>
    <w:rsid w:val="002D02DB"/>
    <w:rsid w:val="002E546E"/>
    <w:rsid w:val="002E5CB9"/>
    <w:rsid w:val="003059B4"/>
    <w:rsid w:val="0032083E"/>
    <w:rsid w:val="003226C8"/>
    <w:rsid w:val="00365C81"/>
    <w:rsid w:val="00381CF3"/>
    <w:rsid w:val="003824B8"/>
    <w:rsid w:val="00384FAC"/>
    <w:rsid w:val="003B4991"/>
    <w:rsid w:val="003B6896"/>
    <w:rsid w:val="003D2954"/>
    <w:rsid w:val="00402D64"/>
    <w:rsid w:val="004067F0"/>
    <w:rsid w:val="00406AF6"/>
    <w:rsid w:val="00424AD5"/>
    <w:rsid w:val="0044040D"/>
    <w:rsid w:val="004405B1"/>
    <w:rsid w:val="00461F6B"/>
    <w:rsid w:val="00465E82"/>
    <w:rsid w:val="00490AC8"/>
    <w:rsid w:val="00497FAF"/>
    <w:rsid w:val="004E0AFE"/>
    <w:rsid w:val="00502D2E"/>
    <w:rsid w:val="00510046"/>
    <w:rsid w:val="00552443"/>
    <w:rsid w:val="00561502"/>
    <w:rsid w:val="00584847"/>
    <w:rsid w:val="00584B04"/>
    <w:rsid w:val="005A2AAF"/>
    <w:rsid w:val="005F46C2"/>
    <w:rsid w:val="00605AAE"/>
    <w:rsid w:val="00611084"/>
    <w:rsid w:val="00633089"/>
    <w:rsid w:val="006515B9"/>
    <w:rsid w:val="006901AE"/>
    <w:rsid w:val="006945DC"/>
    <w:rsid w:val="00697BE9"/>
    <w:rsid w:val="006B4D73"/>
    <w:rsid w:val="006C0E6D"/>
    <w:rsid w:val="006E35E8"/>
    <w:rsid w:val="007004AD"/>
    <w:rsid w:val="00702F7F"/>
    <w:rsid w:val="00710374"/>
    <w:rsid w:val="0071759B"/>
    <w:rsid w:val="00722CC2"/>
    <w:rsid w:val="00765447"/>
    <w:rsid w:val="007849AB"/>
    <w:rsid w:val="00787BF8"/>
    <w:rsid w:val="00791D52"/>
    <w:rsid w:val="007A7A1F"/>
    <w:rsid w:val="007B383D"/>
    <w:rsid w:val="007F44DB"/>
    <w:rsid w:val="0082261F"/>
    <w:rsid w:val="0083016F"/>
    <w:rsid w:val="00835A5A"/>
    <w:rsid w:val="008403DE"/>
    <w:rsid w:val="00846426"/>
    <w:rsid w:val="00860011"/>
    <w:rsid w:val="0087451B"/>
    <w:rsid w:val="008860E1"/>
    <w:rsid w:val="008C08F0"/>
    <w:rsid w:val="008C17A5"/>
    <w:rsid w:val="008C7FCB"/>
    <w:rsid w:val="008D61DF"/>
    <w:rsid w:val="008F3E77"/>
    <w:rsid w:val="008F46EA"/>
    <w:rsid w:val="00905C73"/>
    <w:rsid w:val="0090759B"/>
    <w:rsid w:val="00922DDE"/>
    <w:rsid w:val="00931975"/>
    <w:rsid w:val="00973C40"/>
    <w:rsid w:val="00983F8B"/>
    <w:rsid w:val="009A3323"/>
    <w:rsid w:val="009B46C9"/>
    <w:rsid w:val="009B78B8"/>
    <w:rsid w:val="009D02D4"/>
    <w:rsid w:val="00A56C87"/>
    <w:rsid w:val="00A825D0"/>
    <w:rsid w:val="00A92FD4"/>
    <w:rsid w:val="00AB5EAB"/>
    <w:rsid w:val="00AE3EC3"/>
    <w:rsid w:val="00AF110C"/>
    <w:rsid w:val="00AF242D"/>
    <w:rsid w:val="00AF548B"/>
    <w:rsid w:val="00B010CB"/>
    <w:rsid w:val="00B01EEE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0D1"/>
    <w:rsid w:val="00BD227A"/>
    <w:rsid w:val="00BD385A"/>
    <w:rsid w:val="00BE78B3"/>
    <w:rsid w:val="00C70C09"/>
    <w:rsid w:val="00CB57FC"/>
    <w:rsid w:val="00CC52C2"/>
    <w:rsid w:val="00CD187E"/>
    <w:rsid w:val="00CF79D0"/>
    <w:rsid w:val="00D22D09"/>
    <w:rsid w:val="00D56DF2"/>
    <w:rsid w:val="00D57353"/>
    <w:rsid w:val="00D96B4D"/>
    <w:rsid w:val="00DB0904"/>
    <w:rsid w:val="00DC1DA1"/>
    <w:rsid w:val="00DD320A"/>
    <w:rsid w:val="00DF4F30"/>
    <w:rsid w:val="00E21A71"/>
    <w:rsid w:val="00E23477"/>
    <w:rsid w:val="00E32698"/>
    <w:rsid w:val="00E460BC"/>
    <w:rsid w:val="00E50A03"/>
    <w:rsid w:val="00E539DF"/>
    <w:rsid w:val="00E56967"/>
    <w:rsid w:val="00E56DBC"/>
    <w:rsid w:val="00EA0E3F"/>
    <w:rsid w:val="00EA1B87"/>
    <w:rsid w:val="00EB2B00"/>
    <w:rsid w:val="00EB6704"/>
    <w:rsid w:val="00EE01BF"/>
    <w:rsid w:val="00EE790F"/>
    <w:rsid w:val="00EF47CE"/>
    <w:rsid w:val="00F01B66"/>
    <w:rsid w:val="00F0648D"/>
    <w:rsid w:val="00F27CA3"/>
    <w:rsid w:val="00F311CC"/>
    <w:rsid w:val="00F35853"/>
    <w:rsid w:val="00F3671B"/>
    <w:rsid w:val="00F47163"/>
    <w:rsid w:val="00F52C03"/>
    <w:rsid w:val="00F677F4"/>
    <w:rsid w:val="00F701FD"/>
    <w:rsid w:val="00FA5391"/>
    <w:rsid w:val="00FD02F9"/>
    <w:rsid w:val="00FD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styleId="Tekstrezerviranogmjesta" w:type="character">
    <w:name w:val="Placeholder Text"/>
    <w:basedOn w:val="Zadanifontodlomka"/>
    <w:uiPriority w:val="99"/>
    <w:semiHidden/>
    <w:rsid w:val="005100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0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0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0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0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styleId="Tekstrezerviranogmjesta" w:type="character">
    <w:name w:val="Placeholder Text"/>
    <w:basedOn w:val="Zadanifontodlomka"/>
    <w:uiPriority w:val="99"/>
    <w:semiHidden/>
    <w:rsid w:val="005100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0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0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0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0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68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191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2010.</izvorni_sadrzaj>
    <derivirana_varijabla naziv="DomainObject.Predmet.DatumOsnivanja_1">23. lipnja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St-88/2010</izvorni_sadrzaj>
    <derivirana_varijabla naziv="DomainObject.Predmet.OznakaBroj_1">St-88/2010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NN 113/10 - otvaranje st.</izvorni_sadrzaj>
    <derivirana_varijabla naziv="DomainObject.Predmet.PrimjedbaSuca_1">Objava NN 113/10 - otvaranje st.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AUSTROGRAD d.o.o. RIJEKA</izvorni_sadrzaj>
    <derivirana_varijabla naziv="DomainObject.Predmet.ProtustrankaFormated_1">  AUSTROGRAD d.o.o. RIJEKA</derivirana_varijabla>
  </DomainObject.Predmet.ProtustrankaFormated>
  <DomainObject.Predmet.ProtustrankaFormatedOIB>
    <izvorni_sadrzaj>  AUSTROGRAD d.o.o. RIJEKA, OIB 17711483269</izvorni_sadrzaj>
    <derivirana_varijabla naziv="DomainObject.Predmet.ProtustrankaFormatedOIB_1">  AUSTROGRAD d.o.o. RIJEKA, OIB 17711483269</derivirana_varijabla>
  </DomainObject.Predmet.ProtustrankaFormatedOIB>
  <DomainObject.Predmet.ProtustrankaFormatedWithAdress>
    <izvorni_sadrzaj> AUSTROGRAD d.o.o. RIJEKA, PROLAZ MARIJE KRUCIFIKSA KONZULIĆ 3, 51000 Rijeka</izvorni_sadrzaj>
    <derivirana_varijabla naziv="DomainObject.Predmet.ProtustrankaFormatedWithAdress_1"> AUSTROGRAD d.o.o. RIJEKA, PROLAZ MARIJE KRUCIFIKSA KONZULIĆ 3, 51000 Rijeka</derivirana_varijabla>
  </DomainObject.Predmet.ProtustrankaFormatedWithAdress>
  <DomainObject.Predmet.ProtustrankaFormatedWithAdressOIB>
    <izvorni_sadrzaj> AUSTROGRAD d.o.o. RIJEKA, OIB 17711483269, PROLAZ MARIJE KRUCIFIKSA KONZULIĆ 3, 51000 Rijeka</izvorni_sadrzaj>
    <derivirana_varijabla naziv="DomainObject.Predmet.ProtustrankaFormatedWithAdressOIB_1"> AUSTROGRAD d.o.o. RIJEKA, OIB 17711483269, PROLAZ MARIJE KRUCIFIKSA KONZULIĆ 3, 51000 Rijeka</derivirana_varijabla>
  </DomainObject.Predmet.ProtustrankaFormatedWithAdressOIB>
  <DomainObject.Predmet.ProtustrankaWithAdress>
    <izvorni_sadrzaj>AUSTROGRAD d.o.o. RIJEKA PROLAZ MARIJE KRUCIFIKSA KONZULIĆ 3, 51000 Rijeka</izvorni_sadrzaj>
    <derivirana_varijabla naziv="DomainObject.Predmet.ProtustrankaWithAdress_1">AUSTROGRAD d.o.o. RIJEKA PROLAZ MARIJE KRUCIFIKSA KONZULIĆ 3, 51000 Rijeka</derivirana_varijabla>
  </DomainObject.Predmet.ProtustrankaWithAdress>
  <DomainObject.Predmet.ProtustrankaWithAdressOIB>
    <izvorni_sadrzaj>AUSTROGRAD d.o.o. RIJEKA, OIB 17711483269, PROLAZ MARIJE KRUCIFIKSA KONZULIĆ 3, 51000 Rijeka</izvorni_sadrzaj>
    <derivirana_varijabla naziv="DomainObject.Predmet.ProtustrankaWithAdressOIB_1">AUSTROGRAD d.o.o. RIJEKA, OIB 17711483269, PROLAZ MARIJE KRUCIFIKSA KONZULIĆ 3, 51000 Rijeka</derivirana_varijabla>
  </DomainObject.Predmet.ProtustrankaWithAdressOIB>
  <DomainObject.Predmet.ProtustrankaNazivFormated>
    <izvorni_sadrzaj>AUSTROGRAD d.o.o. RIJEKA</izvorni_sadrzaj>
    <derivirana_varijabla naziv="DomainObject.Predmet.ProtustrankaNazivFormated_1">AUSTROGRAD d.o.o. RIJEKA</derivirana_varijabla>
  </DomainObject.Predmet.ProtustrankaNazivFormated>
  <DomainObject.Predmet.ProtustrankaNazivFormatedOIB>
    <izvorni_sadrzaj>AUSTROGRAD d.o.o. RIJEKA, OIB 17711483269</izvorni_sadrzaj>
    <derivirana_varijabla naziv="DomainObject.Predmet.ProtustrankaNazivFormatedOIB_1">AUSTROGRAD d.o.o. RIJEKA, OIB 17711483269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AUSTROGRAD 2002 d.o.o. RIJEKA zastupanog po punomoćniku POLDAN-GATARA-DIZDAREVIĆ; Sanja Kamenar</izvorni_sadrzaj>
    <derivirana_varijabla naziv="DomainObject.Predmet.StrankaFormated_1">  AUSTROGRAD 2002 d.o.o. RIJEKA zastupanog po punomoćniku POLDAN-GATARA-DIZDAREVIĆ; Sanja Kamenar</derivirana_varijabla>
  </DomainObject.Predmet.StrankaFormated>
  <DomainObject.Predmet.StrankaFormatedOIB>
    <izvorni_sadrzaj>  AUSTROGRAD 2002 d.o.o. RIJEKA, OIB 42943405015 zastupanog po punomoćniku POLDAN-GATARA-DIZDAREVIĆ; Sanja Kamenar</izvorni_sadrzaj>
    <derivirana_varijabla naziv="DomainObject.Predmet.StrankaFormatedOIB_1">  AUSTROGRAD 2002 d.o.o. RIJEKA, OIB 42943405015 zastupanog po punomoćniku POLDAN-GATARA-DIZDAREVIĆ; Sanja Kamenar</derivirana_varijabla>
  </DomainObject.Predmet.StrankaFormatedOIB>
  <DomainObject.Predmet.StrankaFormatedWithAdress>
    <izvorni_sadrzaj> AUSTROGRAD 2002 d.o.o. RIJEKA, VLADIVOJA I MILIVOJA LENCA 65, 51000 Rijeka zastupanog po punomoćniku POLDAN-GATARA-DIZDAREVIĆ; Sanja Kamenar, Rijeka</izvorni_sadrzaj>
    <derivirana_varijabla naziv="DomainObject.Predmet.StrankaFormatedWithAdress_1"> AUSTROGRAD 2002 d.o.o. RIJEKA, VLADIVOJA I MILIVOJA LENCA 65, 51000 Rijeka zastupanog po punomoćniku POLDAN-GATARA-DIZDAREVIĆ; Sanja Kamenar, Rijeka</derivirana_varijabla>
  </DomainObject.Predmet.StrankaFormatedWithAdress>
  <DomainObject.Predmet.StrankaFormatedWithAdressOIB>
    <izvorni_sadrzaj> AUSTROGRAD 2002 d.o.o. RIJEKA, OIB 42943405015, VLADIVOJA I MILIVOJA LENCA 65, 51000 Rijeka zastupanog po punomoćniku POLDAN-GATARA-DIZDAREVIĆ; Sanja Kamenar, Rijeka</izvorni_sadrzaj>
    <derivirana_varijabla naziv="DomainObject.Predmet.StrankaFormatedWithAdressOIB_1"> AUSTROGRAD 2002 d.o.o. RIJEKA, OIB 42943405015, VLADIVOJA I MILIVOJA LENCA 65, 51000 Rijeka zastupanog po punomoćniku POLDAN-GATARA-DIZDAREVIĆ; Sanja Kamenar, Rijeka</derivirana_varijabla>
  </DomainObject.Predmet.StrankaFormatedWithAdressOIB>
  <DomainObject.Predmet.StrankaWithAdress>
    <izvorni_sadrzaj>AUSTROGRAD 2002 d.o.o. RIJEKA VLADIVOJA I MILIVOJA LENCA 65,51000 Rijeka,Sanja Kamenar Rijeka</izvorni_sadrzaj>
    <derivirana_varijabla naziv="DomainObject.Predmet.StrankaWithAdress_1">AUSTROGRAD 2002 d.o.o. RIJEKA VLADIVOJA I MILIVOJA LENCA 65,51000 Rijeka,Sanja Kamenar Rijeka</derivirana_varijabla>
  </DomainObject.Predmet.StrankaWithAdress>
  <DomainObject.Predmet.StrankaWithAdressOIB>
    <izvorni_sadrzaj>AUSTROGRAD 2002 d.o.o. RIJEKA, OIB 42943405015, VLADIVOJA I MILIVOJA LENCA 65,51000 Rijeka,Sanja Kamenar, Rijeka</izvorni_sadrzaj>
    <derivirana_varijabla naziv="DomainObject.Predmet.StrankaWithAdressOIB_1">AUSTROGRAD 2002 d.o.o. RIJEKA, OIB 42943405015, VLADIVOJA I MILIVOJA LENCA 65,51000 Rijeka,Sanja Kamenar, Rijeka</derivirana_varijabla>
  </DomainObject.Predmet.StrankaWithAdressOIB>
  <DomainObject.Predmet.StrankaNazivFormated>
    <izvorni_sadrzaj>AUSTROGRAD 2002 d.o.o. RIJEKA,Sanja Kamenar</izvorni_sadrzaj>
    <derivirana_varijabla naziv="DomainObject.Predmet.StrankaNazivFormated_1">AUSTROGRAD 2002 d.o.o. RIJEKA,Sanja Kamenar</derivirana_varijabla>
  </DomainObject.Predmet.StrankaNazivFormated>
  <DomainObject.Predmet.StrankaNazivFormatedOIB>
    <izvorni_sadrzaj>AUSTROGRAD 2002 d.o.o. RIJEKA, OIB 42943405015,Sanja Kamenar</izvorni_sadrzaj>
    <derivirana_varijabla naziv="DomainObject.Predmet.StrankaNazivFormatedOIB_1">AUSTROGRAD 2002 d.o.o. RIJEKA, OIB 42943405015,Sanja Kamenar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AUSTROGRAD 2002 d.o.o. RIJEKA zastupanog po punomoćniku POLDAN-GATARA-DIZDAREVIĆ</item>
      <item>Sanja Kamenar</item>
    </izvorni_sadrzaj>
    <derivirana_varijabla naziv="DomainObject.Predmet.StrankaListFormated_1">
      <item>AUSTROGRAD 2002 d.o.o. RIJEKA zastupanog po punomoćniku POLDAN-GATARA-DIZDAREVIĆ</item>
      <item>Sanja Kamenar</item>
    </derivirana_varijabla>
  </DomainObject.Predmet.StrankaListFormated>
  <DomainObject.Predmet.StrankaListFormatedOIB>
    <izvorni_sadrzaj>
      <item>AUSTROGRAD 2002 d.o.o. RIJEKA, OIB 42943405015 zastupanog po punomoćniku POLDAN-GATARA-DIZDAREVIĆ</item>
      <item>Sanja Kamenar</item>
    </izvorni_sadrzaj>
    <derivirana_varijabla naziv="DomainObject.Predmet.StrankaListFormatedOIB_1">
      <item>AUSTROGRAD 2002 d.o.o. RIJEKA, OIB 42943405015 zastupanog po punomoćniku POLDAN-GATARA-DIZDAREVIĆ</item>
      <item>Sanja Kamenar</item>
    </derivirana_varijabla>
  </DomainObject.Predmet.StrankaListFormatedOIB>
  <DomainObject.Predmet.StrankaListFormatedWithAdress>
    <izvorni_sadrzaj>
      <item>AUSTROGRAD 2002 d.o.o. RIJEKA, VLADIVOJA I MILIVOJA LENCA 65, 51000 Rijeka zastupanog po punomoćniku POLDAN-GATARA-DIZDAREVIĆ</item>
      <item>Sanja Kamenar, Rijeka</item>
    </izvorni_sadrzaj>
    <derivirana_varijabla naziv="DomainObject.Predmet.StrankaListFormatedWithAdress_1">
      <item>AUSTROGRAD 2002 d.o.o. RIJEKA, VLADIVOJA I MILIVOJA LENCA 65, 51000 Rijeka zastupanog po punomoćniku POLDAN-GATARA-DIZDAREVIĆ</item>
      <item>Sanja Kamenar, Rijeka</item>
    </derivirana_varijabla>
  </DomainObject.Predmet.StrankaListFormatedWithAdress>
  <DomainObject.Predmet.StrankaListFormatedWithAdressOIB>
    <izvorni_sadrzaj>
      <item>AUSTROGRAD 2002 d.o.o. RIJEKA, OIB 42943405015, VLADIVOJA I MILIVOJA LENCA 65, 51000 Rijeka zastupanog po punomoćniku POLDAN-GATARA-DIZDAREVIĆ</item>
      <item>Sanja Kamenar, Rijeka</item>
    </izvorni_sadrzaj>
    <derivirana_varijabla naziv="DomainObject.Predmet.StrankaListFormatedWithAdressOIB_1">
      <item>AUSTROGRAD 2002 d.o.o. RIJEKA, OIB 42943405015, VLADIVOJA I MILIVOJA LENCA 65, 51000 Rijeka zastupanog po punomoćniku POLDAN-GATARA-DIZDAREVIĆ</item>
      <item>Sanja Kamenar, Rijeka</item>
    </derivirana_varijabla>
  </DomainObject.Predmet.StrankaListFormatedWithAdressOIB>
  <DomainObject.Predmet.StrankaListNazivFormated>
    <izvorni_sadrzaj>
      <item>AUSTROGRAD 2002 d.o.o. RIJEKA</item>
      <item>Sanja Kamenar</item>
    </izvorni_sadrzaj>
    <derivirana_varijabla naziv="DomainObject.Predmet.StrankaListNazivFormated_1">
      <item>AUSTROGRAD 2002 d.o.o. RIJEKA</item>
      <item>Sanja Kamenar</item>
    </derivirana_varijabla>
  </DomainObject.Predmet.StrankaListNazivFormated>
  <DomainObject.Predmet.StrankaListNazivFormatedOIB>
    <izvorni_sadrzaj>
      <item>AUSTROGRAD 2002 d.o.o. RIJEKA, OIB 42943405015</item>
      <item>Sanja Kamenar</item>
    </izvorni_sadrzaj>
    <derivirana_varijabla naziv="DomainObject.Predmet.StrankaListNazivFormatedOIB_1">
      <item>AUSTROGRAD 2002 d.o.o. RIJEKA, OIB 42943405015</item>
      <item>Sanja Kamenar</item>
    </derivirana_varijabla>
  </DomainObject.Predmet.StrankaListNazivFormatedOIB>
  <DomainObject.Predmet.ProtuStrankaListFormated>
    <izvorni_sadrzaj>
      <item>AUSTROGRAD d.o.o. RIJEKA</item>
    </izvorni_sadrzaj>
    <derivirana_varijabla naziv="DomainObject.Predmet.ProtuStrankaListFormated_1">
      <item>AUSTROGRAD d.o.o. RIJEKA</item>
    </derivirana_varijabla>
  </DomainObject.Predmet.ProtuStrankaListFormated>
  <DomainObject.Predmet.ProtuStrankaListFormatedOIB>
    <izvorni_sadrzaj>
      <item>AUSTROGRAD d.o.o. RIJEKA, OIB 17711483269</item>
    </izvorni_sadrzaj>
    <derivirana_varijabla naziv="DomainObject.Predmet.ProtuStrankaListFormatedOIB_1">
      <item>AUSTROGRAD d.o.o. RIJEKA, OIB 17711483269</item>
    </derivirana_varijabla>
  </DomainObject.Predmet.ProtuStrankaListFormatedOIB>
  <DomainObject.Predmet.ProtuStrankaListFormatedWithAdress>
    <izvorni_sadrzaj>
      <item>AUSTROGRAD d.o.o. RIJEKA, PROLAZ MARIJE KRUCIFIKSA KONZULIĆ 3, 51000 Rijeka</item>
    </izvorni_sadrzaj>
    <derivirana_varijabla naziv="DomainObject.Predmet.ProtuStrankaListFormatedWithAdress_1">
      <item>AUSTROGRAD d.o.o. RIJEKA, PROLAZ MARIJE KRUCIFIKSA KONZULIĆ 3, 51000 Rijeka</item>
    </derivirana_varijabla>
  </DomainObject.Predmet.ProtuStrankaListFormatedWithAdress>
  <DomainObject.Predmet.ProtuStrankaListFormatedWithAdressOIB>
    <izvorni_sadrzaj>
      <item>AUSTROGRAD d.o.o. RIJEKA, OIB 17711483269, PROLAZ MARIJE KRUCIFIKSA KONZULIĆ 3, 51000 Rijeka</item>
    </izvorni_sadrzaj>
    <derivirana_varijabla naziv="DomainObject.Predmet.ProtuStrankaListFormatedWithAdressOIB_1">
      <item>AUSTROGRAD d.o.o. RIJEKA, OIB 17711483269, PROLAZ MARIJE KRUCIFIKSA KONZULIĆ 3, 51000 Rijeka</item>
    </derivirana_varijabla>
  </DomainObject.Predmet.ProtuStrankaListFormatedWithAdressOIB>
  <DomainObject.Predmet.ProtuStrankaListNazivFormated>
    <izvorni_sadrzaj>
      <item>AUSTROGRAD d.o.o. RIJEKA</item>
    </izvorni_sadrzaj>
    <derivirana_varijabla naziv="DomainObject.Predmet.ProtuStrankaListNazivFormated_1">
      <item>AUSTROGRAD d.o.o. RIJEKA</item>
    </derivirana_varijabla>
  </DomainObject.Predmet.ProtuStrankaListNazivFormated>
  <DomainObject.Predmet.ProtuStrankaListNazivFormatedOIB>
    <izvorni_sadrzaj>
      <item>AUSTROGRAD d.o.o. RIJEKA, OIB 17711483269</item>
    </izvorni_sadrzaj>
    <derivirana_varijabla naziv="DomainObject.Predmet.ProtuStrankaListNazivFormatedOIB_1">
      <item>AUSTROGRAD d.o.o. RIJEKA, OIB 17711483269</item>
    </derivirana_varijabla>
  </DomainObject.Predmet.ProtuStrankaListNazivFormatedOIB>
  <DomainObject.Predmet.OstaliListFormated>
    <izvorni_sadrzaj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Formated_1">
      <item>POLDAN-GATARA-DIZDAREVIĆ punomoćnik sudionika u postupku AUSTROGRAD 2002 d.o.o. RIJEKA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Formated>
  <DomainObject.Predmet.OstaliListFormatedOIB>
    <izvorni_sadrzaj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FormatedOIB_1">
      <item>POLDAN-GATARA-DIZDAREVIĆ punomoćnik sudionika u postupku AUSTROGRAD 2002 d.o.o. RIJEKA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FormatedOIB>
  <DomainObject.Predmet.OstaliListFormatedWithAdress>
    <izvorni_sadrzaj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izvorni_sadrzaj>
    <derivirana_varijabla naziv="DomainObject.Predmet.OstaliListFormatedWithAdress_1">
      <item>POLDAN-GATARA-DIZDAREVIĆ, JADRANSKI TRG 4, 51000 Rijeka punomoćnik sudionika u postupku AUSTROGRAD 2002 d.o.o. RIJEKA</item>
      <item>ZDRAVKO ČUPKOVIĆ, ZDRAVKA KUČIĆA 3, 51000 Rijeka</item>
      <item>POREZNA UPRAVA RIJEKA</item>
      <item>ŽDO RIJEKA</item>
      <item>PREDRAG DŽELAJLIJA, Matije Gupca 3, Rijeka</item>
      <item>Hypo  Alpe-Adria-Bank d.d. Zagreb,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Suzanićev put 35, 51221 Kostrena</item>
      <item>HYPO ALPE-ADRIA-BANK dioničko društvo, Slavonska avenija 6, 10000 Zagreb</item>
      <item>Luka Rimac, Radnička c. 80, 10000 Zagreb</item>
    </derivirana_varijabla>
  </DomainObject.Predmet.OstaliListFormatedWithAdress>
  <DomainObject.Predmet.OstaliListFormatedWithAdressOIB>
    <izvorni_sadrzaj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izvorni_sadrzaj>
    <derivirana_varijabla naziv="DomainObject.Predmet.OstaliListFormatedWithAdressOIB_1">
      <item>POLDAN-GATARA-DIZDAREVIĆ, JADRANSKI TRG 4, 51000 Rijeka punomoćnik sudionika u postupku AUSTROGRAD 2002 d.o.o. RIJEKA</item>
      <item>ZDRAVKO ČUPKOVIĆ, OIB 74095088079, ZDRAVKA KUČIĆA 3, 51000 Rijeka</item>
      <item>POREZNA UPRAVA RIJEKA</item>
      <item>ŽDO RIJEKA</item>
      <item>PREDRAG DŽELAJLIJA, Matije Gupca 3, Rijeka</item>
      <item>Hypo  Alpe-Adria-Bank d.d. Zagreb, OIB 97123977652, Slavonska avenija 6, 10 000 Zagreb Zagreb</item>
      <item>Robert Kopajtić, Trpimirova 3, 51000 Rijeka</item>
      <item>Vukić i dr., Nikole Tesle 9/V-VI, 51 000 Rijeka</item>
      <item>Odvj. GORAN MARJANOVIĆ, Križanićeva 1, 51000 Rijeka</item>
      <item>ZOU KNEŽEVIĆ MAđarević Bradamante, RIBARSKA 4, 51000 Rijeka</item>
      <item>Odvjetničko društvo Kovačević - Koren i partneri, Supilova 6/III, 51000 Rijeka</item>
      <item>Odvjetničko društvo Stanić i dr., Riva 4, 51000 Rijeka</item>
      <item>Snježana Kolarić, Fiorella la Guardia 10/IV, Rijeka</item>
      <item>OSIMPEX d.o.o., OIB 17937349035, Europske avenije 2, 31000 Osijek</item>
      <item>Vlado Lončar, Kralja Tomislava 25a, 47000 Karlovac</item>
      <item>ZOU GORAN MARJANOVIĆ I BERISLAV PAVEŠIĆ, Križanićeva 1, 51000 Rijeka</item>
      <item>Zoran Vukić, Nikole Tesle 9, Rijeka</item>
      <item>Berislav Kovačević, Supilova 6, 51000 Rijeka</item>
      <item>IGOR HRŽIĆ, Iblerov trg 10/VII, 10000 Zagreb</item>
      <item>Saša Poldan, Jadranski trg 4/II, Rijeka</item>
      <item>POREZNA UPRAVA n/r Gorana Kezele, Rijeka</item>
      <item>Ante Župić, Budmanijeva 1, 10000 Zagreb</item>
      <item>OPĆINSKI SUD U RIJECI z.k. odjel, Rijeka</item>
      <item>Sanja Kamenar, Dežmanova 1, 51000 Rijeka</item>
      <item>ZOU Sanja Kamenar Milutin i Irena Klepac Mustać, Dežmanova 1, 51000 Rijeka</item>
      <item>3RZ d.o.o. Kostrena, OIB 98654535360, Suzanićev put 35, 51221 Kostrena</item>
      <item>HYPO ALPE-ADRIA-BANK dioničko društvo, OIB 14036333877, Slavonska avenija 6, 10000 Zagreb</item>
      <item>Luka Rimac, Radnička c. 80, 10000 Zagreb</item>
    </derivirana_varijabla>
  </DomainObject.Predmet.OstaliListFormatedWithAdressOIB>
  <DomainObject.Predmet.OstaliListNazivFormated>
    <izvorni_sadrzaj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OstaliListNazivFormated_1"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OstaliListNazivFormated>
  <DomainObject.Predmet.OstaliListNazivFormatedOIB>
    <izvorni_sadrzaj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izvorni_sadrzaj>
    <derivirana_varijabla naziv="DomainObject.Predmet.OstaliListNazivFormatedOIB_1">
      <item>POLDAN-GATARA-DIZDAREVIĆ</item>
      <item>ZDRAVKO ČUPKOVIĆ, OIB 74095088079</item>
      <item>POREZNA UPRAVA RIJEKA</item>
      <item>ŽDO RIJEKA</item>
      <item>PREDRAG DŽELAJLIJA</item>
      <item>Hypo  Alpe-Adria-Bank d.d. Zagreb, OIB 97123977652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d.o.o., OIB 17937349035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ZOU Sanja Kamenar Milutin i Irena Klepac Mustać</item>
      <item>3RZ d.o.o. Kostrena, OIB 98654535360</item>
      <item>HYPO ALPE-ADRIA-BANK dioničko društvo, OIB 14036333877</item>
      <item>Luka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AUSTROGRAD 2002 d.o.o. RIJEKA i dr.</izvorni_sadrzaj>
    <derivirana_varijabla naziv="DomainObject.Predmet.StrankaIDrugi_1">AUSTROGRAD 2002 d.o.o. RIJEKA i dr.</derivirana_varijabla>
  </DomainObject.Predmet.StrankaIDrugi>
  <DomainObject.Predmet.ProtustrankaIDrugi>
    <izvorni_sadrzaj>AUSTROGRAD d.o.o. RIJEKA</izvorni_sadrzaj>
    <derivirana_varijabla naziv="DomainObject.Predmet.ProtustrankaIDrugi_1">AUSTROGRAD d.o.o. RIJEKA</derivirana_varijabla>
  </DomainObject.Predmet.ProtustrankaIDrugi>
  <DomainObject.Predmet.StrankaIDrugiAdressOIB>
    <izvorni_sadrzaj>AUSTROGRAD 2002 d.o.o. RIJEKA, OIB 42943405015, VLADIVOJA I MILIVOJA LENCA 65, 51000 Rijeka i dr.</izvorni_sadrzaj>
    <derivirana_varijabla naziv="DomainObject.Predmet.StrankaIDrugiAdressOIB_1">AUSTROGRAD 2002 d.o.o. RIJEKA, OIB 42943405015, VLADIVOJA I MILIVOJA LENCA 65, 51000 Rijeka i dr.</derivirana_varijabla>
  </DomainObject.Predmet.StrankaIDrugiAdressOIB>
  <DomainObject.Predmet.ProtustrankaIDrugiAdressOIB>
    <izvorni_sadrzaj>AUSTROGRAD d.o.o. RIJEKA, OIB 17711483269, PROLAZ MARIJE KRUCIFIKSA KONZULIĆ 3, 51000 Rijeka</izvorni_sadrzaj>
    <derivirana_varijabla naziv="DomainObject.Predmet.ProtustrankaIDrugiAdressOIB_1">AUSTROGRAD d.o.o. RIJEKA, OIB 17711483269, PROLAZ MARIJE KRUCIFIKSA KONZULIĆ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izvorni_sadrzaj>
    <derivirana_varijabla naziv="DomainObject.Predmet.SudioniciListNaziv_1">
      <item>AUSTROGRAD 2002 d.o.o. RIJEKA</item>
      <item>AUSTROGRAD d.o.o. RIJEKA</item>
      <item>POLDAN-GATARA-DIZDAREVIĆ</item>
      <item>ZDRAVKO ČUPKOVIĆ</item>
      <item>POREZNA UPRAVA RIJEKA</item>
      <item>ŽDO RIJEKA</item>
      <item>PREDRAG DŽELAJLIJA</item>
      <item>Hypo  Alpe-Adria-Bank d.d. Zagreb</item>
      <item>Robert Kopajtić</item>
      <item>Vukić i dr.</item>
      <item>Odvj. GORAN MARJANOVIĆ</item>
      <item>ZOU KNEŽEVIĆ MAđarević Bradamante</item>
      <item>Odvjetničko društvo Kovačević - Koren i partneri</item>
      <item>Odvjetničko društvo Stanić i dr.</item>
      <item>Snježana Kolarić</item>
      <item>OSIMPEX d.o.o.</item>
      <item>Vlado Lončar</item>
      <item>ZOU GORAN MARJANOVIĆ I BERISLAV PAVEŠIĆ</item>
      <item>Zoran Vukić</item>
      <item>Berislav Kovačević</item>
      <item>IGOR HRŽIĆ</item>
      <item>Saša Poldan</item>
      <item>POREZNA UPRAVA n/r Gorana Kezele</item>
      <item>Ante Župić</item>
      <item>OPĆINSKI SUD U RIJECI z.k. odjel</item>
      <item>Sanja Kamenar</item>
      <item>Sanja Kamenar</item>
      <item>ZOU Sanja Kamenar Milutin i Irena Klepac Mustać</item>
      <item>3RZ d.o.o. Kostrena</item>
      <item>HYPO ALPE-ADRIA-BANK dioničko društvo</item>
      <item>Luka Rimac</item>
    </derivirana_varijabla>
  </DomainObject.Predmet.SudioniciListNaziv>
  <DomainObject.Predmet.SudioniciListAdressOIB>
    <izvorni_sadrzaj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izvorni_sadrzaj>
    <derivirana_varijabla naziv="DomainObject.Predmet.SudioniciListAdressOIB_1">
      <item>AUSTROGRAD 2002 d.o.o. RIJEKA, OIB 42943405015, VLADIVOJA I MILIVOJA LENCA 65,51000 Rijeka</item>
      <item>AUSTROGRAD d.o.o. RIJEKA, OIB 17711483269, PROLAZ MARIJE KRUCIFIKSA KONZULIĆ 3,51000 Rijeka</item>
      <item>POLDAN-GATARA-DIZDAREVIĆ, JADRANSKI TRG 4,51000 Rijeka</item>
      <item>ZDRAVKO ČUPKOVIĆ, OIB 74095088079, ZDRAVKA KUČIĆA 3,51000 Rijeka</item>
      <item>POREZNA UPRAVA RIJEKA</item>
      <item>ŽDO RIJEKA</item>
      <item>PREDRAG DŽELAJLIJA, Matije Gupca 3,Rijeka</item>
      <item>Hypo  Alpe-Adria-Bank d.d. Zagreb, OIB 97123977652, Slavonska avenija 6,10 000 Zagreb Zagreb</item>
      <item>Robert Kopajtić, Trpimirova 3,51000 Rijeka</item>
      <item>Vukić i dr., Nikole Tesle 9/V-VI,51 000 Rijeka</item>
      <item>Odvj. GORAN MARJANOVIĆ, Križanićeva 1,51000 Rijeka</item>
      <item>ZOU KNEŽEVIĆ MAđarević Bradamante, RIBARSKA 4,51000 Rijeka</item>
      <item>Odvjetničko društvo Kovačević - Koren i partneri, Supilova 6/III,51000 Rijeka</item>
      <item>Odvjetničko društvo Stanić i dr., Riva 4,51000 Rijeka</item>
      <item>Snježana Kolarić, Fiorella la Guardia 10/IV,Rijeka</item>
      <item>OSIMPEX d.o.o., OIB 17937349035, Europske avenije 2,31000 Osijek</item>
      <item>Vlado Lončar, Kralja Tomislava 25a,47000 Karlovac</item>
      <item>ZOU GORAN MARJANOVIĆ I BERISLAV PAVEŠIĆ, Križanićeva 1,51000 Rijeka</item>
      <item>Zoran Vukić, Nikole Tesle 9,Rijeka</item>
      <item>Berislav Kovačević, Supilova 6,51000 Rijeka</item>
      <item>IGOR HRŽIĆ, Iblerov trg 10/VII,10000 Zagreb</item>
      <item>Saša Poldan, Jadranski trg 4/II,Rijeka</item>
      <item>POREZNA UPRAVA n/r Gorana Kezele, Rijeka</item>
      <item>Ante Župić, Budmanijeva 1,10000 Zagreb</item>
      <item>OPĆINSKI SUD U RIJECI z.k. odjel, Rijeka</item>
      <item>Sanja Kamenar, Dežmanova 1,51000 Rijeka</item>
      <item>Sanja Kamenar, Rijeka</item>
      <item>ZOU Sanja Kamenar Milutin i Irena Klepac Mustać, Dežmanova 1,51000 Rijeka</item>
      <item>3RZ d.o.o. Kostrena, OIB 98654535360, Suzanićev put 35,51221 Kostrena</item>
      <item>HYPO ALPE-ADRIA-BANK dioničko društvo, OIB 14036333877, Slavonska avenija 6,10000 Zagreb</item>
      <item>Luka Rimac, Radnička c.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izvorni_sadrzaj>
    <derivirana_varijabla naziv="DomainObject.Predmet.SudioniciListNazivOIB_1">
      <item>, OIB 42943405015</item>
      <item>, OIB 17711483269</item>
      <item>, OIB null</item>
      <item>, OIB 74095088079</item>
      <item>, OIB null</item>
      <item>, OIB null</item>
      <item>, OIB null</item>
      <item>, OIB 97123977652</item>
      <item>, OIB null</item>
      <item>, OIB null</item>
      <item>, OIB null</item>
      <item>, OIB null</item>
      <item>, OIB null</item>
      <item>, OIB null</item>
      <item>, OIB null</item>
      <item>, OIB 17937349035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98654535360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219</properties:Words>
  <properties:Characters>1142</properties:Characters>
  <properties:Lines>56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2015-09-08T13:03:00Z</dcterms:created>
  <dc:creator>Liljana Ugrin</dc:creator>
  <cp:lastModifiedBy>Tanja Fidel</cp:lastModifiedBy>
  <cp:lastPrinted>2015-09-08T13:01:00Z</cp:lastPrinted>
  <dcterms:modified xmlns:xsi="http://www.w3.org/2001/XMLSchema-instance" xsi:type="dcterms:W3CDTF">2015-09-09T06:07:00Z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