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b46e" w14:paraId="2eab46e" w:rsidRDefault="00937FF9" w:rsidP="00060C52" w:rsidR="00060C52" w:rsidRPr="00060C52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0C52" w:rsidRPr="00060C52">
        <w:rPr>
          <w:rFonts w:cs="Times New Roman" w:eastAsia="Times New Roman"/>
          <w:lang w:eastAsia="hr-HR"/>
        </w:rPr>
        <w:t xml:space="preserve">      </w:t>
      </w:r>
      <w:r w:rsidR="00060C52" w:rsidRPr="00060C52">
        <w:rPr>
          <w:rFonts w:cs="Times New Roman" w:eastAsia="Times New Roman"/>
          <w:b w:val="false"/>
          <w:lang w:eastAsia="hr-HR"/>
        </w:rPr>
        <w:t>REPUBLIKA HRVATSKA</w:t>
      </w:r>
    </w:p>
    <w:p w:rsidRDefault="00060C52" w:rsidP="00060C52" w:rsidR="00060C52" w:rsidRPr="00060C52">
      <w:pPr>
        <w:spacing w:after="0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 xml:space="preserve"> TRGOVAČKI SUD U ZAGREBU</w:t>
      </w:r>
    </w:p>
    <w:p w:rsidRDefault="00060C52" w:rsidP="00060C52" w:rsidR="00060C52" w:rsidRPr="00060C52">
      <w:pPr>
        <w:spacing w:after="0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 xml:space="preserve">         STALNA SLUŽBA </w:t>
      </w:r>
    </w:p>
    <w:p w:rsidRDefault="00060C52" w:rsidP="00060C52" w:rsidR="00060C52" w:rsidRPr="00060C52">
      <w:pPr>
        <w:spacing w:after="0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 xml:space="preserve">   Karlovac, Ljudevita Šestića 4</w:t>
      </w:r>
    </w:p>
    <w:p w:rsidRDefault="00060C52" w:rsidP="00060C52" w:rsidR="00060C52" w:rsidRPr="00060C52">
      <w:pPr>
        <w:spacing w:after="0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jc w:val="center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R E P U B L I K A   H R V A T S K A</w:t>
      </w:r>
    </w:p>
    <w:p w:rsidRDefault="00060C52" w:rsidP="00060C52" w:rsidR="00060C52" w:rsidRPr="00060C52">
      <w:pPr>
        <w:spacing w:after="0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R J E Š E N J E</w:t>
      </w:r>
    </w:p>
    <w:p w:rsidRDefault="00060C52" w:rsidP="00060C52" w:rsidR="00060C52" w:rsidRPr="00060C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I</w:t>
      </w:r>
    </w:p>
    <w:p w:rsidRDefault="00060C52" w:rsidP="00060C52" w:rsidR="00060C52" w:rsidRPr="00060C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Z A K L J U Č A K</w:t>
      </w:r>
    </w:p>
    <w:p w:rsidRDefault="00060C52" w:rsidP="00060C52" w:rsidR="00060C52" w:rsidRPr="00060C52">
      <w:pPr>
        <w:spacing w:after="0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ab/>
        <w:t>TRGOVAČKI SUD U ZAGREBU, Stalna služba</w:t>
      </w:r>
      <w:r w:rsidRPr="00060C52">
        <w:rPr>
          <w:rFonts w:cs="Times New Roman" w:eastAsia="Times New Roman"/>
          <w:b/>
          <w:lang w:eastAsia="hr-HR"/>
        </w:rPr>
        <w:t>,</w:t>
      </w:r>
      <w:r w:rsidRPr="00060C52">
        <w:rPr>
          <w:rFonts w:cs="Times New Roman" w:eastAsia="Times New Roman"/>
          <w:lang w:eastAsia="hr-HR"/>
        </w:rPr>
        <w:t xml:space="preserve"> po sucu Jadranki Mađeruh, kao stečajnom sucu, odlučujući o prijedlogu predlagatelja ZELENA KRILA j.d.o.o., Zagreb, Ulica Božidara Magovca 20b, OIB: 05905290488, za otvaranje stečajnog postupka nad dužnikom ZELENA KRILA j.d.o.o., Zagreb, Ulica Božidara Magovca 20b, OIB: 05905290488, 8. ožujka 2017.</w:t>
      </w: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jc w:val="center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r i j e š i o     j e</w:t>
      </w:r>
    </w:p>
    <w:p w:rsidRDefault="00060C52" w:rsidP="00060C52" w:rsidR="00060C52" w:rsidRPr="00060C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Pokreće se prethodni postupak radi utvrđivanja pretpostavki za otvaranje stečajnog postupka nad dužnikom ZELENA KRILA j.d.o.o., Zagreb, Ulica Božidara Magovca 20b, OIB: 05905290488.</w:t>
      </w:r>
    </w:p>
    <w:p w:rsidRDefault="00060C52" w:rsidP="00060C52" w:rsidR="00060C52" w:rsidRPr="00060C5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z a k l j u č i o   j e</w:t>
      </w:r>
    </w:p>
    <w:p w:rsidRDefault="00060C52" w:rsidP="00060C52" w:rsidR="00060C52" w:rsidRPr="00060C5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 xml:space="preserve">Naređuje se osobi ovlaštenoj za zastupanje dužnika ZELENA KRILA j.d.o.o., Zagreb, Ulica Božidara Magovca 20b, OIB: 05905290488, Danieli Komorčec, Zagreb, Ulica Božidara Magovca 20b, OIB: 58292358454, da u roku 8 dana dostavi ovom sudu popis imovine i obveza dužnika, a koji se sastoji od naznake: 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nekretnina i pokretnina dužnika,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imovinskih prava dužnika na tuđim stvarima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novčanih i nenovčanih tražbina dužnika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drugih prava koji čine imovinu dužnika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novčanih sredstva na računima dužnika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druge imovine dužnika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obveza dužnika unesenih u njegove poslovne knjige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drugih novčanih i nenovčanih obveza dužnika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razlučnih prava na imovini dužnika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 xml:space="preserve">izlučnih prava 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prosječnih mjesečnih troškova redovnog poslovanja dužnika u posljednjih godinu dana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060C52" w:rsidP="00060C52" w:rsidR="00060C52" w:rsidRPr="00060C52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060C52" w:rsidP="00060C52" w:rsidR="00060C52" w:rsidRPr="00060C52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ind w:left="1833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Za davanje neistinitog ili nepotpunog popisa imovine i obveza, dužnik odgovara kao za davanje lažnog iskaza u postupku pred sudom.</w:t>
      </w:r>
    </w:p>
    <w:p w:rsidRDefault="00060C52" w:rsidP="00060C52" w:rsidR="00060C52" w:rsidRPr="00060C52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060C52" w:rsidP="00060C52" w:rsidR="00060C52" w:rsidRPr="00060C52">
      <w:pPr>
        <w:spacing w:after="0"/>
        <w:ind w:left="708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 xml:space="preserve">Zakazuje se ročište radi očitovanja o prijedlogu za otvaranje stečajnog postupka za dan </w:t>
      </w:r>
      <w:r w:rsidRPr="00060C52">
        <w:rPr>
          <w:rFonts w:cs="Times New Roman" w:eastAsia="Times New Roman"/>
          <w:b/>
          <w:lang w:eastAsia="hr-HR"/>
        </w:rPr>
        <w:t>22. ožujka 2017. u 13,30 sati</w:t>
      </w:r>
      <w:r w:rsidRPr="00060C52">
        <w:rPr>
          <w:rFonts w:cs="Times New Roman" w:eastAsia="Times New Roman"/>
          <w:lang w:eastAsia="hr-HR"/>
        </w:rPr>
        <w:t xml:space="preserve"> u zgradi suda u Karlovcu, Ljudevita Šestića 4, soba broj 5, na koje se dostavom ovog zaključka pozivaju: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dužnik,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osoba ovlaštena za zastupanje dužnika po zakonu,</w:t>
      </w:r>
    </w:p>
    <w:p w:rsidRDefault="00060C52" w:rsidP="00060C52" w:rsidR="00060C52" w:rsidRPr="00060C52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FINA, uz poziv na dostavu podataka o stanju žiro računa dužnika.</w:t>
      </w:r>
    </w:p>
    <w:p w:rsidRDefault="00060C52" w:rsidP="00060C52" w:rsidR="00060C52" w:rsidRPr="00060C52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Pozvane osobe mogu se i pisano izjasniti o prijedlogu.</w:t>
      </w:r>
    </w:p>
    <w:p w:rsidRDefault="00060C52" w:rsidP="00060C52" w:rsidR="00060C52" w:rsidRPr="00060C5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jc w:val="center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Obrazloženje</w:t>
      </w:r>
    </w:p>
    <w:p w:rsidRDefault="00060C52" w:rsidP="00060C52" w:rsidR="00060C52" w:rsidRPr="00060C52">
      <w:pPr>
        <w:spacing w:after="0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ab/>
        <w:t xml:space="preserve">Predlagatelj dužnik ZELENA KRILA j.d.o.o., Zagreb, Ulica Božidara Magovca 20b, OIB: 05905290488,  je  17. siječnja 2017. podnio prijedlog za otvaranje stečajnog postupka nad dužnikom ZELENA KRILA j.d.o.o., Zagreb, Ulica Božidara Magovca 20b, OIB: 05905290488. U prijedlogu navodi da dužnik ima dug prema vjerovnicima u iznosu od 42.470,00 kn koji nije uspio namiriti jer nema dovoljno sredstava za  namirenje duga. </w:t>
      </w: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ab/>
        <w:t>Slijedom navedenog predlagatelj je učinio vjerojatnim postojanje stečajnog razloga, nesposobnosti za plaćanje.</w:t>
      </w: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ab/>
      </w:r>
      <w:r w:rsidRPr="00060C52">
        <w:rPr>
          <w:rFonts w:cs="Times New Roman" w:eastAsia="Times New Roman"/>
          <w:lang w:eastAsia="hr-HR"/>
        </w:rPr>
        <w:tab/>
      </w: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lastRenderedPageBreak/>
        <w:tab/>
        <w:t xml:space="preserve">Prema odredbi čl. 109. st. 1. SZ-a prijedlog za otvaranje stečajnog postupka ovlašten je podnijeti vjerovnik ili dužnik, a temeljem čl. 110. st. 2. SZ-a prijedlog za otvaranje stečajnog postupka dužni su bez odgode, a najkasnije 21 dana od nastanka stečajnog razloga podnijeti: osoba ovlaštena za zastupanje dužnika po zakonu, član upravnog odbora dioničkog društva, likvidator, član nadzornog odbora dužnika, član društva s ograničenom odgovornošću. </w:t>
      </w: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ab/>
        <w:t xml:space="preserve">Prema tome, predlagatelj je u smislu odredbe čl. 109. SZ-a ovlašten podnijeti prijedlog za otvaranje stečajnog postupka, te je to dužan i učiniti. </w:t>
      </w: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ab/>
        <w:t>Slijedom navedenog odlučeno je kao u izreci rješenja, a temeljem čl. 115. st. 1. SZ-a.</w:t>
      </w: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 xml:space="preserve">Budući da dužnik uz prijedlog za otvaranje stečajnog postupka nije dostavio popis imovine i obveza dužnika to je odlučeno kao u točki 1. izreke zaključka, a temeljem čl. 16. st. 1. i 2. SZ-a. </w:t>
      </w: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Temeljem čl. 117. st. 6. SZ-a u vezi čl. 177. st. 3. SZ-a odlučeno je kao u točki II. izreke zaključka.</w:t>
      </w: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060C52" w:rsidP="00060C52" w:rsidR="00060C52" w:rsidRPr="00060C52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jc w:val="center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U Karlovcu 8. ožujka 2017.</w:t>
      </w:r>
    </w:p>
    <w:p w:rsidRDefault="00060C52" w:rsidP="00060C52" w:rsidR="00060C52" w:rsidRPr="00060C52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 xml:space="preserve">          Stečajni sudac:</w:t>
      </w:r>
    </w:p>
    <w:p w:rsidRDefault="00060C52" w:rsidP="00060C52" w:rsidR="00060C52">
      <w:pPr>
        <w:spacing w:after="0"/>
        <w:jc w:val="center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060C52" w:rsidP="00060C52" w:rsidR="00060C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Draženka Prpić</w:t>
      </w:r>
    </w:p>
    <w:p w:rsidRDefault="00060C52" w:rsidP="00060C52" w:rsidR="00060C52" w:rsidRPr="00060C52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060C52" w:rsidP="00060C52" w:rsidR="00060C52" w:rsidRPr="00060C52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Protiv ovog rješenja nije dopuštena posebna žalba (čl. 115. st. 1. SZ-a).</w:t>
      </w:r>
    </w:p>
    <w:p w:rsidRDefault="00060C52" w:rsidP="00060C52" w:rsidR="00060C52" w:rsidRPr="00060C52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060C52">
        <w:rPr>
          <w:rFonts w:cs="Times New Roman" w:eastAsia="Times New Roman"/>
          <w:lang w:eastAsia="hr-HR"/>
        </w:rPr>
        <w:t>Protiv zaključka nije dopuštena žalba (čl 19. st. 7. SZ-a).</w:t>
      </w:r>
    </w:p>
    <w:p w:rsidRDefault="00060C52" w:rsidP="00060C52" w:rsidR="00060C52" w:rsidRPr="00060C52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060C52" w:rsidP="00060C52" w:rsidR="00060C52" w:rsidRPr="00060C52">
      <w:pPr>
        <w:tabs>
          <w:tab w:pos="2256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3986619"/>
      <w:docPartObj>
        <w:docPartGallery w:val="Page Numbers (Top of Page)"/>
        <w:docPartUnique/>
      </w:docPartObj>
    </w:sdtPr>
    <w:sdtContent>
      <w:p w:rsidRDefault="00060C52" w:rsidR="00060C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:rsidRDefault="00060C52" w:rsidR="008333A9">
    <w:pPr>
      <w:pStyle w:val="Zaglavlje"/>
    </w:pPr>
    <w:r>
      <w:t>1 St-148/17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C52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503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St-148/2017-5</izvorni_sadrzaj>
    <derivirana_varijabla naziv="DomainObject.Oznaka_1">St-148/2017-5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KRILA j.d.o.o. zastupanog po punomoćniku Daniela Komorčec</izvorni_sadrzaj>
    <derivirana_varijabla naziv="DomainObject.Predmet.ProtustrankaFormated_1">  ZELENA KRILA j.d.o.o. zastupanog po punomoćniku Daniela Komorčec</derivirana_varijabla>
  </DomainObject.Predmet.ProtustrankaFormated>
  <DomainObject.Predmet.ProtustrankaFormatedOIB>
    <izvorni_sadrzaj>  ZELENA KRILA j.d.o.o., OIB 05905290488 zastupanog po punomoćniku Daniela Komorčec</izvorni_sadrzaj>
    <derivirana_varijabla naziv="DomainObject.Predmet.ProtustrankaFormatedOIB_1">  ZELENA KRILA j.d.o.o., OIB 05905290488 zastupanog po punomoćniku Daniela Komorčec</derivirana_varijabla>
  </DomainObject.Predmet.ProtustrankaFormatedOIB>
  <DomainObject.Predmet.ProtustrankaFormatedWithAdress>
    <izvorni_sadrzaj> ZELENA KRILA j.d.o.o., Ulica Božidara Magovca 20 B, 10000 Zagreb zastupanog po punomoćniku Daniela Komorčec</izvorni_sadrzaj>
    <derivirana_varijabla naziv="DomainObject.Predmet.ProtustrankaFormatedWithAdress_1"> ZELENA KRILA j.d.o.o., Ulica Božidara Magovca 20 B, 10000 Zagreb zastupanog po punomoćniku Daniela Komorčec</derivirana_varijabla>
  </DomainObject.Predmet.ProtustrankaFormatedWithAdress>
  <DomainObject.Predmet.ProtustrankaFormatedWithAdressOIB>
    <izvorni_sadrzaj> ZELENA KRILA j.d.o.o., OIB 05905290488, Ulica Božidara Magovca 20 B, 10000 Zagreb zastupanog po punomoćniku Daniela Komorčec</izvorni_sadrzaj>
    <derivirana_varijabla naziv="DomainObject.Predmet.ProtustrankaFormatedWithAdressOIB_1"> ZELENA KRILA j.d.o.o., OIB 05905290488, Ulica Božidara Magovca 20 B, 10000 Zagreb zastupanog po punomoćniku Daniela Komorčec</derivirana_varijabla>
  </DomainObject.Predmet.ProtustrankaFormatedWithAdressOIB>
  <DomainObject.Predmet.ProtustrankaWithAdress>
    <izvorni_sadrzaj>ZELENA KRILA j.d.o.o. Ulica Božidara Magovca 20 B, 10000 Zagreb</izvorni_sadrzaj>
    <derivirana_varijabla naziv="DomainObject.Predmet.ProtustrankaWithAdress_1">ZELENA KRILA j.d.o.o. Ulica Božidara Magovca 20 B, 10000 Zagreb</derivirana_varijabla>
  </DomainObject.Predmet.ProtustrankaWithAdress>
  <DomainObject.Predmet.ProtustrankaWithAdressOIB>
    <izvorni_sadrzaj>ZELENA KRILA j.d.o.o., OIB 05905290488, Ulica Božidara Magovca 20 B, 10000 Zagreb</izvorni_sadrzaj>
    <derivirana_varijabla naziv="DomainObject.Predmet.ProtustrankaWithAdressOIB_1">ZELENA KRILA j.d.o.o., OIB 05905290488, Ulica Božidara Magovca 20 B, 10000 Zagreb</derivirana_varijabla>
  </DomainObject.Predmet.ProtustrankaWithAdressOIB>
  <DomainObject.Predmet.ProtustrankaNazivFormated>
    <izvorni_sadrzaj>ZELENA KRILA j.d.o.o.</izvorni_sadrzaj>
    <derivirana_varijabla naziv="DomainObject.Predmet.ProtustrankaNazivFormated_1">ZELENA KRILA j.d.o.o.</derivirana_varijabla>
  </DomainObject.Predmet.ProtustrankaNazivFormated>
  <DomainObject.Predmet.ProtustrankaNazivFormatedOIB>
    <izvorni_sadrzaj>ZELENA KRILA j.d.o.o., OIB 05905290488</izvorni_sadrzaj>
    <derivirana_varijabla naziv="DomainObject.Predmet.ProtustrankaNazivFormatedOIB_1">ZELENA KRILA j.d.o.o., OIB 05905290488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ZELENA KRILAj.d.o.o.</izvorni_sadrzaj>
    <derivirana_varijabla naziv="DomainObject.Predmet.StrankaFormated_1">  ZELENA KRILAj.d.o.o.</derivirana_varijabla>
  </DomainObject.Predmet.StrankaFormated>
  <DomainObject.Predmet.StrankaFormatedOIB>
    <izvorni_sadrzaj>  ZELENA KRILAj.d.o.o., OIB 05905290488</izvorni_sadrzaj>
    <derivirana_varijabla naziv="DomainObject.Predmet.StrankaFormatedOIB_1">  ZELENA KRILAj.d.o.o., OIB 05905290488</derivirana_varijabla>
  </DomainObject.Predmet.StrankaFormatedOIB>
  <DomainObject.Predmet.StrankaFormatedWithAdress>
    <izvorni_sadrzaj> ZELENA KRILAj.d.o.o., Ulica Božidara Magovca 20 B, 10000 Zagreb</izvorni_sadrzaj>
    <derivirana_varijabla naziv="DomainObject.Predmet.StrankaFormatedWithAdress_1"> ZELENA KRILAj.d.o.o., Ulica Božidara Magovca 20 B, 10000 Zagreb</derivirana_varijabla>
  </DomainObject.Predmet.StrankaFormatedWithAdress>
  <DomainObject.Predmet.StrankaFormatedWithAdressOIB>
    <izvorni_sadrzaj> ZELENA KRILAj.d.o.o., OIB 05905290488, Ulica Božidara Magovca 20 B, 10000 Zagreb</izvorni_sadrzaj>
    <derivirana_varijabla naziv="DomainObject.Predmet.StrankaFormatedWithAdressOIB_1"> ZELENA KRILAj.d.o.o., OIB 05905290488, Ulica Božidara Magovca 20 B, 10000 Zagreb</derivirana_varijabla>
  </DomainObject.Predmet.StrankaFormatedWithAdressOIB>
  <DomainObject.Predmet.StrankaWithAdress>
    <izvorni_sadrzaj>ZELENA KRILAj.d.o.o. Ulica Božidara Magovca 20 B,10000 Zagreb</izvorni_sadrzaj>
    <derivirana_varijabla naziv="DomainObject.Predmet.StrankaWithAdress_1">ZELENA KRILAj.d.o.o. Ulica Božidara Magovca 20 B,10000 Zagreb</derivirana_varijabla>
  </DomainObject.Predmet.StrankaWithAdress>
  <DomainObject.Predmet.StrankaWithAdressOIB>
    <izvorni_sadrzaj>ZELENA KRILAj.d.o.o., OIB 05905290488, Ulica Božidara Magovca 20 B,10000 Zagreb</izvorni_sadrzaj>
    <derivirana_varijabla naziv="DomainObject.Predmet.StrankaWithAdressOIB_1">ZELENA KRILAj.d.o.o., OIB 05905290488, Ulica Božidara Magovca 20 B,10000 Zagreb</derivirana_varijabla>
  </DomainObject.Predmet.StrankaWithAdressOIB>
  <DomainObject.Predmet.StrankaNazivFormated>
    <izvorni_sadrzaj>ZELENA KRILAj.d.o.o.</izvorni_sadrzaj>
    <derivirana_varijabla naziv="DomainObject.Predmet.StrankaNazivFormated_1">ZELENA KRILAj.d.o.o.</derivirana_varijabla>
  </DomainObject.Predmet.StrankaNazivFormated>
  <DomainObject.Predmet.StrankaNazivFormatedOIB>
    <izvorni_sadrzaj>ZELENA KRILAj.d.o.o., OIB 05905290488</izvorni_sadrzaj>
    <derivirana_varijabla naziv="DomainObject.Predmet.StrankaNazivFormatedOIB_1">ZELENA KRILAj.d.o.o., OIB 05905290488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ZELENA KRILAj.d.o.o.</item>
    </izvorni_sadrzaj>
    <derivirana_varijabla naziv="DomainObject.Predmet.StrankaListFormated_1">
      <item>ZELENA KRILAj.d.o.o.</item>
    </derivirana_varijabla>
  </DomainObject.Predmet.StrankaListFormated>
  <DomainObject.Predmet.StrankaListFormatedOIB>
    <izvorni_sadrzaj>
      <item>ZELENA KRILAj.d.o.o., OIB 05905290488</item>
    </izvorni_sadrzaj>
    <derivirana_varijabla naziv="DomainObject.Predmet.StrankaListFormatedOIB_1">
      <item>ZELENA KRILAj.d.o.o., OIB 05905290488</item>
    </derivirana_varijabla>
  </DomainObject.Predmet.StrankaListFormatedOIB>
  <DomainObject.Predmet.StrankaListFormatedWithAdress>
    <izvorni_sadrzaj>
      <item>ZELENA KRILAj.d.o.o., Ulica Božidara Magovca 20 B, 10000 Zagreb</item>
    </izvorni_sadrzaj>
    <derivirana_varijabla naziv="DomainObject.Predmet.StrankaListFormatedWithAdress_1">
      <item>ZELENA KRILAj.d.o.o., Ulica Božidara Magovca 20 B, 10000 Zagreb</item>
    </derivirana_varijabla>
  </DomainObject.Predmet.StrankaListFormatedWithAdress>
  <DomainObject.Predmet.StrankaListFormatedWithAdressOIB>
    <izvorni_sadrzaj>
      <item>ZELENA KRILAj.d.o.o., OIB 05905290488, Ulica Božidara Magovca 20 B, 10000 Zagreb</item>
    </izvorni_sadrzaj>
    <derivirana_varijabla naziv="DomainObject.Predmet.StrankaListFormatedWithAdressOIB_1">
      <item>ZELENA KRILAj.d.o.o., OIB 05905290488, Ulica Božidara Magovca 20 B, 10000 Zagreb</item>
    </derivirana_varijabla>
  </DomainObject.Predmet.StrankaListFormatedWithAdressOIB>
  <DomainObject.Predmet.StrankaListNazivFormated>
    <izvorni_sadrzaj>
      <item>ZELENA KRILAj.d.o.o.</item>
    </izvorni_sadrzaj>
    <derivirana_varijabla naziv="DomainObject.Predmet.StrankaListNazivFormated_1">
      <item>ZELENA KRILAj.d.o.o.</item>
    </derivirana_varijabla>
  </DomainObject.Predmet.StrankaListNazivFormated>
  <DomainObject.Predmet.StrankaListNazivFormatedOIB>
    <izvorni_sadrzaj>
      <item>ZELENA KRILAj.d.o.o., OIB 05905290488</item>
    </izvorni_sadrzaj>
    <derivirana_varijabla naziv="DomainObject.Predmet.StrankaListNazivFormatedOIB_1">
      <item>ZELENA KRILAj.d.o.o., OIB 05905290488</item>
    </derivirana_varijabla>
  </DomainObject.Predmet.StrankaListNazivFormatedOIB>
  <DomainObject.Predmet.ProtuStrankaListFormated>
    <izvorni_sadrzaj>
      <item>ZELENA KRILA j.d.o.o. zastupanog po punomoćniku Daniela Komorčec</item>
    </izvorni_sadrzaj>
    <derivirana_varijabla naziv="DomainObject.Predmet.ProtuStrankaListFormated_1">
      <item>ZELENA KRILA j.d.o.o. zastupanog po punomoćniku Daniela Komorčec</item>
    </derivirana_varijabla>
  </DomainObject.Predmet.ProtuStrankaListFormated>
  <DomainObject.Predmet.ProtuStrankaListFormatedOIB>
    <izvorni_sadrzaj>
      <item>ZELENA KRILA j.d.o.o., OIB 05905290488 zastupanog po punomoćniku Daniela Komorčec</item>
    </izvorni_sadrzaj>
    <derivirana_varijabla naziv="DomainObject.Predmet.ProtuStrankaListFormatedOIB_1">
      <item>ZELENA KRILA j.d.o.o., OIB 05905290488 zastupanog po punomoćniku Daniela Komorčec</item>
    </derivirana_varijabla>
  </DomainObject.Predmet.ProtuStrankaListFormatedOIB>
  <DomainObject.Predmet.ProtuStrankaListFormatedWithAdress>
    <izvorni_sadrzaj>
      <item>ZELENA KRILA j.d.o.o., Ulica Božidara Magovca 20 B, 10000 Zagreb zastupanog po punomoćniku Daniela Komorčec</item>
    </izvorni_sadrzaj>
    <derivirana_varijabla naziv="DomainObject.Predmet.ProtuStrankaListFormatedWithAdress_1">
      <item>ZELENA KRILA j.d.o.o., Ulica Božidara Magovca 20 B, 10000 Zagreb zastupanog po punomoćniku Daniela Komorčec</item>
    </derivirana_varijabla>
  </DomainObject.Predmet.ProtuStrankaListFormatedWithAdress>
  <DomainObject.Predmet.ProtuStrankaListFormatedWithAdressOIB>
    <izvorni_sadrzaj>
      <item>ZELENA KRILA j.d.o.o., OIB 05905290488, Ulica Božidara Magovca 20 B, 10000 Zagreb zastupanog po punomoćniku Daniela Komorčec</item>
    </izvorni_sadrzaj>
    <derivirana_varijabla naziv="DomainObject.Predmet.ProtuStrankaListFormatedWithAdressOIB_1">
      <item>ZELENA KRILA j.d.o.o., OIB 05905290488, Ulica Božidara Magovca 20 B, 10000 Zagreb zastupanog po punomoćniku Daniela Komorčec</item>
    </derivirana_varijabla>
  </DomainObject.Predmet.ProtuStrankaListFormatedWithAdressOIB>
  <DomainObject.Predmet.ProtuStrankaListNazivFormated>
    <izvorni_sadrzaj>
      <item>ZELENA KRILA j.d.o.o.</item>
    </izvorni_sadrzaj>
    <derivirana_varijabla naziv="DomainObject.Predmet.ProtuStrankaListNazivFormated_1">
      <item>ZELENA KRILA j.d.o.o.</item>
    </derivirana_varijabla>
  </DomainObject.Predmet.ProtuStrankaListNazivFormated>
  <DomainObject.Predmet.ProtuStrankaListNazivFormatedOIB>
    <izvorni_sadrzaj>
      <item>ZELENA KRILA j.d.o.o., OIB 05905290488</item>
    </izvorni_sadrzaj>
    <derivirana_varijabla naziv="DomainObject.Predmet.ProtuStrankaListNazivFormatedOIB_1">
      <item>ZELENA KRILA j.d.o.o., OIB 05905290488</item>
    </derivirana_varijabla>
  </DomainObject.Predmet.ProtuStrankaListNazivFormatedOIB>
  <DomainObject.Predmet.OstaliListFormated>
    <izvorni_sadrzaj>
      <item>Daniela Komorčec punomoćnik sudionika u postupku ZELENA KRILA j.d.o.o.</item>
    </izvorni_sadrzaj>
    <derivirana_varijabla naziv="DomainObject.Predmet.OstaliListFormated_1">
      <item>Daniela Komorčec punomoćnik sudionika u postupku ZELENA KRILA j.d.o.o.</item>
    </derivirana_varijabla>
  </DomainObject.Predmet.OstaliListFormated>
  <DomainObject.Predmet.OstaliListFormatedOIB>
    <izvorni_sadrzaj>
      <item>Daniela Komorčec, OIB 58292358454 punomoćnik sudionika u postupku ZELENA KRILA j.d.o.o.</item>
    </izvorni_sadrzaj>
    <derivirana_varijabla naziv="DomainObject.Predmet.OstaliListFormatedOIB_1">
      <item>Daniela Komorčec, OIB 58292358454 punomoćnik sudionika u postupku ZELENA KRILA j.d.o.o.</item>
    </derivirana_varijabla>
  </DomainObject.Predmet.OstaliListFormatedOIB>
  <DomainObject.Predmet.OstaliListFormatedWithAdress>
    <izvorni_sadrzaj>
      <item>Daniela Komorčec, Božidara Magovca 20b, 10000 Zagreb punomoćnik sudionika u postupku ZELENA KRILA j.d.o.o.</item>
    </izvorni_sadrzaj>
    <derivirana_varijabla naziv="DomainObject.Predmet.OstaliListFormatedWithAdress_1">
      <item>Daniela Komorčec, Božidara Magovca 20b, 10000 Zagreb punomoćnik sudionika u postupku ZELENA KRILA j.d.o.o.</item>
    </derivirana_varijabla>
  </DomainObject.Predmet.OstaliListFormatedWithAdress>
  <DomainObject.Predmet.OstaliListFormatedWithAdressOIB>
    <izvorni_sadrzaj>
      <item>Daniela Komorčec, OIB 58292358454, Božidara Magovca 20b, 10000 Zagreb punomoćnik sudionika u postupku ZELENA KRILA j.d.o.o.</item>
    </izvorni_sadrzaj>
    <derivirana_varijabla naziv="DomainObject.Predmet.OstaliListFormatedWithAdressOIB_1">
      <item>Daniela Komorčec, OIB 58292358454, Božidara Magovca 20b, 10000 Zagreb punomoćnik sudionika u postupku ZELENA KRILA j.d.o.o.</item>
    </derivirana_varijabla>
  </DomainObject.Predmet.OstaliListFormatedWithAdressOIB>
  <DomainObject.Predmet.OstaliListNazivFormated>
    <izvorni_sadrzaj>
      <item>Daniela Komorčec</item>
    </izvorni_sadrzaj>
    <derivirana_varijabla naziv="DomainObject.Predmet.OstaliListNazivFormated_1">
      <item>Daniela Komorčec</item>
    </derivirana_varijabla>
  </DomainObject.Predmet.OstaliListNazivFormated>
  <DomainObject.Predmet.OstaliListNazivFormatedOIB>
    <izvorni_sadrzaj>
      <item>Daniela Komorčec, OIB 58292358454</item>
    </izvorni_sadrzaj>
    <derivirana_varijabla naziv="DomainObject.Predmet.OstaliListNazivFormatedOIB_1">
      <item>Daniela Komorčec, OIB 58292358454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St-148/2017-5</izvorni_sadrzaj>
    <derivirana_varijabla naziv="DomainObject.PoslovniBrojDokumenta_1">St-148/2017-5</derivirana_varijabla>
  </DomainObject.PoslovniBrojDokumenta>
  <DomainObject.Predmet.StrankaIDrugi>
    <izvorni_sadrzaj>ZELENA KRILAj.d.o.o.</izvorni_sadrzaj>
    <derivirana_varijabla naziv="DomainObject.Predmet.StrankaIDrugi_1">ZELENA KRILAj.d.o.o.</derivirana_varijabla>
  </DomainObject.Predmet.StrankaIDrugi>
  <DomainObject.Predmet.ProtustrankaIDrugi>
    <izvorni_sadrzaj>ZELENA KRILA j.d.o.o.</izvorni_sadrzaj>
    <derivirana_varijabla naziv="DomainObject.Predmet.ProtustrankaIDrugi_1">ZELENA KRILA j.d.o.o.</derivirana_varijabla>
  </DomainObject.Predmet.ProtustrankaIDrugi>
  <DomainObject.Predmet.StrankaIDrugiAdressOIB>
    <izvorni_sadrzaj>ZELENA KRILAj.d.o.o., OIB 05905290488, Ulica Božidara Magovca 20 B, 10000 Zagreb</izvorni_sadrzaj>
    <derivirana_varijabla naziv="DomainObject.Predmet.StrankaIDrugiAdressOIB_1">ZELENA KRILAj.d.o.o., OIB 05905290488, Ulica Božidara Magovca 20 B, 10000 Zagreb</derivirana_varijabla>
  </DomainObject.Predmet.StrankaIDrugiAdressOIB>
  <DomainObject.Predmet.ProtustrankaIDrugiAdressOIB>
    <izvorni_sadrzaj>ZELENA KRILA j.d.o.o., OIB 05905290488, Ulica Božidara Magovca 20 B, 10000 Zagreb</izvorni_sadrzaj>
    <derivirana_varijabla naziv="DomainObject.Predmet.ProtustrankaIDrugiAdressOIB_1">ZELENA KRILA j.d.o.o., OIB 05905290488, Ulica Božidara Magovca 20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KRILAj.d.o.o.</item>
      <item>ZELENA KRILA j.d.o.o.</item>
      <item>Daniela Komorčec</item>
    </izvorni_sadrzaj>
    <derivirana_varijabla naziv="DomainObject.Predmet.SudioniciListNaziv_1">
      <item>ZELENA KRILAj.d.o.o.</item>
      <item>ZELENA KRILA j.d.o.o.</item>
      <item>Daniela Komorčec</item>
    </derivirana_varijabla>
  </DomainObject.Predmet.SudioniciListNaziv>
  <DomainObject.Predmet.SudioniciListAdressOIB>
    <izvorni_sadrzaj>
      <item>ZELENA KRILAj.d.o.o., OIB 05905290488, Ulica Božidara Magovca 20 B,10000 Zagreb</item>
      <item>ZELENA KRILA j.d.o.o., OIB 05905290488, Ulica Božidara Magovca 20 B,10000 Zagreb</item>
      <item>Daniela Komorčec, OIB 58292358454, Božidara Magovca 20b,10000 Zagreb</item>
    </izvorni_sadrzaj>
    <derivirana_varijabla naziv="DomainObject.Predmet.SudioniciListAdressOIB_1">
      <item>ZELENA KRILAj.d.o.o., OIB 05905290488, Ulica Božidara Magovca 20 B,10000 Zagreb</item>
      <item>ZELENA KRILA j.d.o.o., OIB 05905290488, Ulica Božidara Magovca 20 B,10000 Zagreb</item>
      <item>Daniela Komorčec, OIB 58292358454, Božidara Magovca 20b,10000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A18AC-92DF-4050-BB87-A0E4DE007D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911</properties:Words>
  <properties:Characters>4767</properties:Characters>
  <properties:Lines>136</properties:Lines>
  <properties:Paragraphs>53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2017-03-08T08:48:00Z</cp:lastPrinted>
  <dcterms:modified xmlns:xsi="http://www.w3.org/2001/XMLSchema-instance" xsi:type="dcterms:W3CDTF">2017-03-08T08:48:00Z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St-148/2017-5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