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c751" w14:paraId="3d5c75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3B90" w:rsidP="00FA3B90" w:rsidR="00FA3B90" w:rsidRPr="00FA3B90">
      <w:pPr>
        <w:spacing w:after="0"/>
        <w:ind w:left="5664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       Poslovni broj 3. St-384/2017-1</w:t>
      </w:r>
    </w:p>
    <w:p w:rsidRDefault="00FA3B90" w:rsidP="00FA3B90" w:rsidR="00FA3B90" w:rsidRPr="00FA3B90">
      <w:pPr>
        <w:spacing w:after="0"/>
        <w:ind w:left="705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FA3B90">
        <w:rPr>
          <w:rFonts w:cs="Times New Roman" w:eastAsia="Times New Roman"/>
          <w:lang w:eastAsia="hr-HR"/>
        </w:rPr>
        <w:tab/>
      </w:r>
      <w:r w:rsidRPr="00FA3B90">
        <w:rPr>
          <w:rFonts w:cs="Times New Roman" w:eastAsia="Times New Roman"/>
          <w:lang w:eastAsia="hr-HR"/>
        </w:rPr>
        <w:tab/>
      </w:r>
      <w:r w:rsidRPr="00FA3B90">
        <w:rPr>
          <w:rFonts w:cs="Times New Roman" w:eastAsia="Times New Roman"/>
          <w:lang w:eastAsia="hr-HR"/>
        </w:rPr>
        <w:tab/>
        <w:t xml:space="preserve">       </w:t>
      </w:r>
    </w:p>
    <w:p w:rsidRDefault="00FA3B90" w:rsidP="00FA3B90" w:rsidR="00FA3B90" w:rsidRPr="00FA3B90">
      <w:pPr>
        <w:spacing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ab/>
        <w:t>REPUBLIKA HRVATSKA</w:t>
      </w:r>
    </w:p>
    <w:p w:rsidRDefault="00FA3B90" w:rsidP="00FA3B90" w:rsidR="00FA3B90" w:rsidRPr="00FA3B90">
      <w:pPr>
        <w:spacing w:after="0"/>
        <w:ind w:firstLine="708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TRGOVAČKI SUD U ZADRU</w:t>
      </w:r>
    </w:p>
    <w:p w:rsidRDefault="00FA3B90" w:rsidP="00FA3B90" w:rsidR="00FA3B90" w:rsidRPr="00FA3B90">
      <w:pPr>
        <w:spacing w:after="0"/>
        <w:ind w:firstLine="708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Zadar, Dr. Franje Tuđmana 35</w:t>
      </w: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R E P U B L I K A  H R V A T S K A </w:t>
      </w:r>
    </w:p>
    <w:p w:rsidRDefault="00FA3B90" w:rsidP="00FA3B90" w:rsidR="00FA3B90" w:rsidRPr="00FA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R J E Š E NJ E </w:t>
      </w:r>
    </w:p>
    <w:p w:rsidRDefault="00FA3B90" w:rsidP="00FA3B90" w:rsidR="00FA3B90" w:rsidRPr="00FA3B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Trgovački sud u Zadru, po sutkinji Tini Grgas, postupajući po prijedlogu Republike Hrvatske, Ministarstva financija, Porezne uprave, Područni ured Dalmacija za otvaranje stečajnoga postupka nad dužnikom AQUA SPORT j.d.o.o. sa sjedištem u Zadar, Trg D. Tomljanovića Gavrana 1/B, OIB: 45195062626, kojeg zastupa direktor Goran </w:t>
      </w:r>
      <w:proofErr w:type="spellStart"/>
      <w:r w:rsidRPr="00FA3B90">
        <w:rPr>
          <w:rFonts w:cs="Times New Roman" w:eastAsia="Times New Roman"/>
          <w:lang w:eastAsia="hr-HR"/>
        </w:rPr>
        <w:t>Jovančević</w:t>
      </w:r>
      <w:proofErr w:type="spellEnd"/>
      <w:r w:rsidRPr="00FA3B90">
        <w:rPr>
          <w:rFonts w:cs="Times New Roman" w:eastAsia="Times New Roman"/>
          <w:lang w:eastAsia="hr-HR"/>
        </w:rPr>
        <w:t xml:space="preserve"> iz Zadra, Trg D. Tomljanovića Gavrana 1/B, 8. rujna 2017. </w:t>
      </w:r>
    </w:p>
    <w:p w:rsidRDefault="00FA3B90" w:rsidP="00FA3B90" w:rsidR="00FA3B90" w:rsidRPr="00FA3B90">
      <w:pPr>
        <w:spacing w:after="0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r i je š i o   j e</w:t>
      </w: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FA3B90">
        <w:rPr>
          <w:rFonts w:cs="Times New Roman" w:eastAsia="Times New Roman"/>
          <w:b/>
          <w:lang w:eastAsia="hr-HR"/>
        </w:rPr>
        <w:t>ročište koje se zakazuje za dan 4. listopada 2017. u 8,30 sati u zgradi ovog suda, sudnica broj 34/I (Trgovački sud u Zadru, Dr. Franje Tuđmana 35, Zadar).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Goran </w:t>
      </w:r>
      <w:proofErr w:type="spellStart"/>
      <w:r w:rsidRPr="00FA3B90">
        <w:rPr>
          <w:rFonts w:cs="Times New Roman" w:eastAsia="Times New Roman"/>
          <w:lang w:eastAsia="hr-HR"/>
        </w:rPr>
        <w:t>Jovančević</w:t>
      </w:r>
      <w:proofErr w:type="spellEnd"/>
      <w:r w:rsidRPr="00FA3B90">
        <w:rPr>
          <w:rFonts w:cs="Times New Roman" w:eastAsia="Times New Roman"/>
          <w:lang w:eastAsia="hr-HR"/>
        </w:rPr>
        <w:t xml:space="preserve">, podnositelj prijedloga  i pravna osoba koja obavlja poslove platnog prometa za dužnika, sve radi davanja odgovarajućih podataka i obavijesti u smislu odredbi čl. 177. Stečajnog zakona (Narodne novine 71/15). 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IV. </w:t>
      </w:r>
      <w:r w:rsidRPr="00FA3B90">
        <w:rPr>
          <w:rFonts w:cs="Times New Roman" w:eastAsia="Times New Roman"/>
          <w:b/>
          <w:lang w:eastAsia="hr-HR"/>
        </w:rPr>
        <w:t>Ako osoba ovlaštena za zastupanje dužnika po zakonu</w:t>
      </w:r>
      <w:r w:rsidRPr="00FA3B90">
        <w:rPr>
          <w:rFonts w:cs="Times New Roman" w:eastAsia="Times New Roman"/>
          <w:lang w:eastAsia="hr-HR"/>
        </w:rPr>
        <w:t xml:space="preserve"> </w:t>
      </w:r>
      <w:r w:rsidRPr="00FA3B90">
        <w:rPr>
          <w:rFonts w:cs="Times New Roman" w:eastAsia="Times New Roman"/>
          <w:b/>
          <w:lang w:eastAsia="hr-HR"/>
        </w:rPr>
        <w:t xml:space="preserve">Goran </w:t>
      </w:r>
      <w:proofErr w:type="spellStart"/>
      <w:r w:rsidRPr="00FA3B90">
        <w:rPr>
          <w:rFonts w:cs="Times New Roman" w:eastAsia="Times New Roman"/>
          <w:b/>
          <w:lang w:eastAsia="hr-HR"/>
        </w:rPr>
        <w:t>Jovančević</w:t>
      </w:r>
      <w:proofErr w:type="spellEnd"/>
      <w:r w:rsidRPr="00FA3B90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Obrazloženje</w:t>
      </w: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Oglasom objavljenim na e-Oglasnoj ploči suda od 30. svibnja 2017., pozvane su osobe ovlaštene za zastupanje dužnika po zakonu u roku od 15 dana od objave istog podnijeti </w:t>
      </w:r>
      <w:r w:rsidRPr="00FA3B90">
        <w:rPr>
          <w:rFonts w:cs="Times New Roman" w:eastAsia="Times New Roman"/>
          <w:lang w:eastAsia="hr-HR"/>
        </w:rPr>
        <w:lastRenderedPageBreak/>
        <w:t xml:space="preserve">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kojima je učinila vjerojatnim postojanje svoje tražbine i imovine dužnika. 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FA3B90">
        <w:rPr>
          <w:rFonts w:cs="Times New Roman" w:eastAsia="Times New Roman"/>
          <w:lang w:eastAsia="hr-HR"/>
        </w:rPr>
        <w:t>posl</w:t>
      </w:r>
      <w:proofErr w:type="spellEnd"/>
      <w:r w:rsidRPr="00FA3B90">
        <w:rPr>
          <w:rFonts w:cs="Times New Roman" w:eastAsia="Times New Roman"/>
          <w:lang w:eastAsia="hr-HR"/>
        </w:rPr>
        <w:t>.  br. St-193/2017-7 od 17. srpnja 2017. obustavljen skraćeni stečajni postupak nad dužnikom.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S obzirom da je potonje rješenje postalo pravomoćno, to je temeljem odredbi čl. 433., 123., 177.,178. i 180. SZ-a donesena odluka kao u izreci ovog rješenja. </w:t>
      </w:r>
    </w:p>
    <w:p w:rsidRDefault="00FA3B90" w:rsidP="00FA3B90" w:rsidR="00FA3B90" w:rsidRPr="00FA3B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jc w:val="center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U Zadru 8. rujna 2016. </w:t>
      </w:r>
    </w:p>
    <w:p w:rsidRDefault="00FA3B90" w:rsidP="00FA3B90" w:rsidR="00FA3B90" w:rsidRPr="00FA3B9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left="360"/>
        <w:jc w:val="both"/>
        <w:rPr>
          <w:rFonts w:cs="Times New Roman" w:eastAsia="Times New Roman"/>
        </w:rPr>
      </w:pPr>
    </w:p>
    <w:p w:rsidRDefault="00FA3B90" w:rsidP="00FA3B90" w:rsidR="00FA3B90" w:rsidRPr="00FA3B90">
      <w:pPr>
        <w:spacing w:after="0"/>
        <w:ind w:firstLine="360"/>
        <w:jc w:val="right"/>
        <w:rPr>
          <w:rFonts w:cs="Times New Roman" w:eastAsia="Times New Roman"/>
        </w:rPr>
      </w:pPr>
      <w:r w:rsidRPr="00FA3B90">
        <w:rPr>
          <w:rFonts w:cs="Times New Roman" w:eastAsia="Times New Roman"/>
        </w:rPr>
        <w:t xml:space="preserve">                                            Sutkinja:</w:t>
      </w:r>
    </w:p>
    <w:p w:rsidRDefault="00FA3B90" w:rsidP="00FA3B90" w:rsidR="00FA3B90" w:rsidRPr="00FA3B90">
      <w:pPr>
        <w:spacing w:after="0"/>
        <w:ind w:firstLine="360"/>
        <w:jc w:val="right"/>
        <w:rPr>
          <w:rFonts w:cs="Times New Roman" w:eastAsia="Times New Roman"/>
        </w:rPr>
      </w:pPr>
      <w:r w:rsidRPr="00FA3B90">
        <w:rPr>
          <w:rFonts w:cs="Times New Roman" w:eastAsia="Times New Roman"/>
        </w:rPr>
        <w:t>Tina Grgas</w:t>
      </w:r>
    </w:p>
    <w:p w:rsidRDefault="00FA3B90" w:rsidP="00FA3B90" w:rsidR="00FA3B90" w:rsidRPr="00FA3B90">
      <w:pPr>
        <w:spacing w:after="0"/>
        <w:jc w:val="right"/>
        <w:rPr>
          <w:rFonts w:cs="Times New Roman" w:eastAsia="Times New Roman"/>
        </w:rPr>
      </w:pPr>
    </w:p>
    <w:p w:rsidRDefault="00FA3B90" w:rsidP="00FA3B90" w:rsidR="00FA3B90" w:rsidRPr="00FA3B9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36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UPUTA O PRAVNOM LIJEKU:  </w:t>
      </w:r>
    </w:p>
    <w:p w:rsidRDefault="00FA3B90" w:rsidP="00FA3B90" w:rsidR="00FA3B90" w:rsidRPr="00FA3B90">
      <w:pPr>
        <w:spacing w:after="0"/>
        <w:ind w:firstLine="36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Protiv ovog rješenja nije dopuštena žalba.</w:t>
      </w:r>
    </w:p>
    <w:p w:rsidRDefault="00FA3B90" w:rsidP="00FA3B90" w:rsidR="00FA3B90" w:rsidRPr="00FA3B9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A3B90" w:rsidP="00FA3B90" w:rsidR="00FA3B90" w:rsidRPr="00FA3B90">
      <w:pPr>
        <w:spacing w:after="0"/>
        <w:ind w:firstLine="36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Dostaviti: </w:t>
      </w:r>
    </w:p>
    <w:p w:rsidRDefault="00FA3B90" w:rsidP="00FA3B90" w:rsidR="00FA3B90" w:rsidRPr="00FA3B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Dužniku neposredno i putem e-Oglasne ploče suda</w:t>
      </w:r>
    </w:p>
    <w:p w:rsidRDefault="00FA3B90" w:rsidP="00FA3B90" w:rsidR="00FA3B90" w:rsidRPr="00FA3B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 xml:space="preserve">Članu uprave dužnika s upozorenjem, poštanskim putem i putem e-Oglasne ploče suda </w:t>
      </w:r>
    </w:p>
    <w:p w:rsidRDefault="00FA3B90" w:rsidP="00FA3B90" w:rsidR="00FA3B90" w:rsidRPr="00FA3B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FINA-elektronskim putem</w:t>
      </w:r>
    </w:p>
    <w:p w:rsidRDefault="00FA3B90" w:rsidP="00FA3B90" w:rsidR="00FA3B90" w:rsidRPr="00FA3B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Predlagatelju RH po ŽDO Zadar neposredno</w:t>
      </w:r>
    </w:p>
    <w:p w:rsidRDefault="00FA3B90" w:rsidP="00FA3B90" w:rsidR="00FA3B90" w:rsidRPr="00FA3B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FA3B90">
        <w:rPr>
          <w:rFonts w:cs="Times New Roman" w:eastAsia="Times New Roman"/>
          <w:lang w:eastAsia="hr-HR"/>
        </w:rPr>
        <w:t>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B9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741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St-384/2017-2</izvorni_sadrzaj>
    <derivirana_varijabla naziv="DomainObject.Oznaka_1">St-384/2017-2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SPORT j.d.o.o. za turizam i trgovinu</izvorni_sadrzaj>
    <derivirana_varijabla naziv="DomainObject.Predmet.ProtustrankaFormated_1">  AQUA SPORT j.d.o.o. za turizam i trgovinu</derivirana_varijabla>
  </DomainObject.Predmet.ProtustrankaFormated>
  <DomainObject.Predmet.ProtustrankaFormatedOIB>
    <izvorni_sadrzaj>  AQUA SPORT j.d.o.o. za turizam i trgovinu, OIB 45195062626</izvorni_sadrzaj>
    <derivirana_varijabla naziv="DomainObject.Predmet.ProtustrankaFormatedOIB_1">  AQUA SPORT j.d.o.o. za turizam i trgovinu, OIB 45195062626</derivirana_varijabla>
  </DomainObject.Predmet.ProtustrankaFormatedOIB>
  <DomainObject.Predmet.ProtustrankaFormatedWithAdress>
    <izvorni_sadrzaj> AQUA SPORT j.d.o.o. za turizam i trgovinu, Trg D. Tomljanovića Gavrana 1/B, 23000 Zadar</izvorni_sadrzaj>
    <derivirana_varijabla naziv="DomainObject.Predmet.ProtustrankaFormatedWithAdress_1"> AQUA SPORT j.d.o.o. za turizam i trgovinu, Trg D. Tomljanovića Gavrana 1/B, 23000 Zadar</derivirana_varijabla>
  </DomainObject.Predmet.ProtustrankaFormatedWithAdress>
  <DomainObject.Predmet.ProtustrankaFormatedWithAdressOIB>
    <izvorni_sadrzaj> AQUA SPORT j.d.o.o. za turizam i trgovinu, OIB 45195062626, Trg D. Tomljanovića Gavrana 1/B, 23000 Zadar</izvorni_sadrzaj>
    <derivirana_varijabla naziv="DomainObject.Predmet.ProtustrankaFormatedWithAdressOIB_1"> AQUA SPORT j.d.o.o. za turizam i trgovinu, OIB 45195062626, Trg D. Tomljanovića Gavrana 1/B, 23000 Zadar</derivirana_varijabla>
  </DomainObject.Predmet.ProtustrankaFormatedWithAdressOIB>
  <DomainObject.Predmet.ProtustrankaWithAdress>
    <izvorni_sadrzaj>AQUA SPORT j.d.o.o. za turizam i trgovinu Trg D. Tomljanovića Gavrana 1/B, 23000 Zadar</izvorni_sadrzaj>
    <derivirana_varijabla naziv="DomainObject.Predmet.ProtustrankaWithAdress_1">AQUA SPORT j.d.o.o. za turizam i trgovinu Trg D. Tomljanovića Gavrana 1/B, 23000 Zadar</derivirana_varijabla>
  </DomainObject.Predmet.ProtustrankaWithAdress>
  <DomainObject.Predmet.ProtustrankaWithAdressOIB>
    <izvorni_sadrzaj>AQUA SPORT j.d.o.o. za turizam i trgovinu, OIB 45195062626, Trg D. Tomljanovića Gavrana 1/B, 23000 Zadar</izvorni_sadrzaj>
    <derivirana_varijabla naziv="DomainObject.Predmet.ProtustrankaWithAdressOIB_1">AQUA SPORT j.d.o.o. za turizam i trgovinu, OIB 45195062626, Trg D. Tomljanovića Gavrana 1/B, 23000 Zadar</derivirana_varijabla>
  </DomainObject.Predmet.ProtustrankaWithAdressOIB>
  <DomainObject.Predmet.ProtustrankaNazivFormated>
    <izvorni_sadrzaj>AQUA SPORT j.d.o.o. za turizam i trgovinu</izvorni_sadrzaj>
    <derivirana_varijabla naziv="DomainObject.Predmet.ProtustrankaNazivFormated_1">AQUA SPORT j.d.o.o. za turizam i trgovinu</derivirana_varijabla>
  </DomainObject.Predmet.ProtustrankaNazivFormated>
  <DomainObject.Predmet.ProtustrankaNazivFormatedOIB>
    <izvorni_sadrzaj>AQUA SPORT j.d.o.o. za turizam i trgovinu, OIB 45195062626</izvorni_sadrzaj>
    <derivirana_varijabla naziv="DomainObject.Predmet.ProtustrankaNazivFormatedOIB_1">AQUA SPORT j.d.o.o. za turizam i trgovinu, OIB 45195062626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AQUA SPORT j.d.o.o. za turizam i trgovinu</item>
    </izvorni_sadrzaj>
    <derivirana_varijabla naziv="DomainObject.Predmet.ProtuStrankaListFormated_1">
      <item>AQUA SPORT j.d.o.o. za turizam i trgovinu</item>
    </derivirana_varijabla>
  </DomainObject.Predmet.ProtuStrankaListFormated>
  <DomainObject.Predmet.ProtuStrankaListFormatedOIB>
    <izvorni_sadrzaj>
      <item>AQUA SPORT j.d.o.o. za turizam i trgovinu, OIB 45195062626</item>
    </izvorni_sadrzaj>
    <derivirana_varijabla naziv="DomainObject.Predmet.ProtuStrankaListFormatedOIB_1">
      <item>AQUA SPORT j.d.o.o. za turizam i trgovinu, OIB 45195062626</item>
    </derivirana_varijabla>
  </DomainObject.Predmet.ProtuStrankaListFormatedOIB>
  <DomainObject.Predmet.ProtuStrankaListFormatedWithAdress>
    <izvorni_sadrzaj>
      <item>AQUA SPORT j.d.o.o. za turizam i trgovinu, Trg D. Tomljanovića Gavrana 1/B, 23000 Zadar</item>
    </izvorni_sadrzaj>
    <derivirana_varijabla naziv="DomainObject.Predmet.ProtuStrankaListFormatedWithAdress_1">
      <item>AQUA SPORT j.d.o.o. za turizam i trgovinu, Trg D. Tomljanovića Gavrana 1/B, 23000 Zadar</item>
    </derivirana_varijabla>
  </DomainObject.Predmet.ProtuStrankaListFormatedWithAdress>
  <DomainObject.Predmet.ProtuStrankaListFormatedWithAdressOIB>
    <izvorni_sadrzaj>
      <item>AQUA SPORT j.d.o.o. za turizam i trgovinu, OIB 45195062626, Trg D. Tomljanovića Gavrana 1/B, 23000 Zadar</item>
    </izvorni_sadrzaj>
    <derivirana_varijabla naziv="DomainObject.Predmet.ProtuStrankaListFormatedWithAdressOIB_1">
      <item>AQUA SPORT j.d.o.o. za turizam i trgovinu, OIB 45195062626, Trg D. Tomljanovića Gavrana 1/B, 23000 Zadar</item>
    </derivirana_varijabla>
  </DomainObject.Predmet.ProtuStrankaListFormatedWithAdressOIB>
  <DomainObject.Predmet.ProtuStrankaListNazivFormated>
    <izvorni_sadrzaj>
      <item>AQUA SPORT j.d.o.o. za turizam i trgovinu</item>
    </izvorni_sadrzaj>
    <derivirana_varijabla naziv="DomainObject.Predmet.ProtuStrankaListNazivFormated_1">
      <item>AQUA SPORT j.d.o.o. za turizam i trgovinu</item>
    </derivirana_varijabla>
  </DomainObject.Predmet.ProtuStrankaListNazivFormated>
  <DomainObject.Predmet.ProtuStrankaListNazivFormatedOIB>
    <izvorni_sadrzaj>
      <item>AQUA SPORT j.d.o.o. za turizam i trgovinu, OIB 45195062626</item>
    </izvorni_sadrzaj>
    <derivirana_varijabla naziv="DomainObject.Predmet.ProtuStrankaListNazivFormatedOIB_1">
      <item>AQUA SPORT j.d.o.o. za turizam i trgovinu, OIB 45195062626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St-384/2017-2</izvorni_sadrzaj>
    <derivirana_varijabla naziv="DomainObject.PoslovniBrojDokumenta_1">St-384/2017-2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AQUA SPORT j.d.o.o. za turizam i trgovinu</izvorni_sadrzaj>
    <derivirana_varijabla naziv="DomainObject.Predmet.ProtustrankaIDrugi_1">AQUA SPORT j.d.o.o.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AQUA SPORT j.d.o.o. za turizam i trgovinu, OIB 45195062626, Trg D. Tomljanovića Gavrana 1/B, 23000 Zadar</izvorni_sadrzaj>
    <derivirana_varijabla naziv="DomainObject.Predmet.ProtustrankaIDrugiAdressOIB_1">AQUA SPORT j.d.o.o. za turizam i trgovinu, OIB 45195062626, Trg D. Tomljanovića Gavrana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SPORT j.d.o.o. za turizam i trgovinu</item>
      <item>FINA</item>
    </izvorni_sadrzaj>
    <derivirana_varijabla naziv="DomainObject.Predmet.SudioniciListNaziv_1">
      <item>AQUA SPORT j.d.o.o. za turizam i trgovinu</item>
      <item>FINA</item>
    </derivirana_varijabla>
  </DomainObject.Predmet.SudioniciListNaziv>
  <DomainObject.Predmet.SudioniciListAdressOIB>
    <izvorni_sadrzaj>
      <item>AQUA SPORT j.d.o.o. za turizam i trgovinu, OIB 45195062626, Trg D. Tomljanovića Gavrana 1/B,23000 Zadar</item>
      <item>FINA, OIB 85821130368</item>
    </izvorni_sadrzaj>
    <derivirana_varijabla naziv="DomainObject.Predmet.SudioniciListAdressOIB_1">
      <item>AQUA SPORT j.d.o.o. za turizam i trgovinu, OIB 45195062626, Trg D. Tomljanovića Gavrana 1/B,23000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D750F-384F-4664-877C-3A88FA8D7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3010</properties:Characters>
  <properties:Lines>80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2017-09-08T08:18:00Z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St-384/2017-2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