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1106" w14:paraId="8a61106" w:rsidRDefault="009D5A7A" w:rsidP="009D5A7A" w:rsidR="001F614D">
      <w:pPr>
        <w:jc w:val="center"/>
        <w15:collapsed w:val="false"/>
      </w:pPr>
      <w:bookmarkStart w:name="_GoBack" w:id="0"/>
      <w:bookmarkEnd w:id="0"/>
      <w:r>
        <w:t>Obrazac 20.</w:t>
      </w:r>
    </w:p>
    <w:p w:rsidRDefault="009D5A7A" w:rsidP="009D5A7A" w:rsidR="009D5A7A">
      <w:pPr>
        <w:jc w:val="center"/>
      </w:pPr>
    </w:p>
    <w:p w:rsidRDefault="009D5A7A" w:rsidP="009D5A7A" w:rsidR="009D5A7A" w:rsidRPr="009D5A7A">
      <w:pPr>
        <w:jc w:val="center"/>
        <w:rPr>
          <w:b/>
        </w:rPr>
      </w:pPr>
      <w:r>
        <w:rPr>
          <w:b/>
        </w:rPr>
        <w:t xml:space="preserve">IZVJEŠĆE STEČAJNE UPRAVITELJICE  ZA IZVJEŠTAJNO ROČIŠTE  ZAKAZANO ZA DAN </w:t>
      </w:r>
      <w:r w:rsidR="00ED5487">
        <w:rPr>
          <w:b/>
        </w:rPr>
        <w:t>07.LIPNJA</w:t>
      </w:r>
      <w:r>
        <w:rPr>
          <w:b/>
        </w:rPr>
        <w:t xml:space="preserve"> 2017. GODINE</w:t>
      </w:r>
    </w:p>
    <w:p w:rsidRDefault="009D5A7A" w:rsidP="009D5A7A" w:rsidR="009D5A7A" w:rsidRPr="009D5A7A">
      <w:pPr>
        <w:jc w:val="center"/>
        <w:rPr>
          <w:b/>
        </w:rPr>
      </w:pPr>
    </w:p>
    <w:p w:rsidRDefault="009D5A7A" w:rsidP="009D5A7A" w:rsidR="009D5A7A">
      <w:pPr>
        <w:rPr>
          <w:b/>
        </w:rPr>
      </w:pPr>
      <w:r w:rsidRPr="009D5A7A">
        <w:rPr>
          <w:b/>
        </w:rPr>
        <w:t xml:space="preserve"> O TIJEKU STEČAJN</w:t>
      </w:r>
      <w:r w:rsidR="00CC1843">
        <w:rPr>
          <w:b/>
        </w:rPr>
        <w:t>O</w:t>
      </w:r>
      <w:r w:rsidRPr="009D5A7A">
        <w:rPr>
          <w:b/>
        </w:rPr>
        <w:t>G POSTUPKA, STANJU STEČAJNE MASE, GOSPODARSKOM POLOŽAJU DUŽNIKA I PRIJEDLOZIMA ZA DALJNI TIJEK STEČAJNOG POSTUPKA</w:t>
      </w:r>
    </w:p>
    <w:p w:rsidRDefault="009D5A7A" w:rsidP="009D5A7A" w:rsidR="009D5A7A" w:rsidRPr="009D5A7A"/>
    <w:p w:rsidRDefault="009D5A7A" w:rsidP="009D5A7A" w:rsidR="009D5A7A" w:rsidRPr="00D31826">
      <w:pPr>
        <w:rPr>
          <w:b/>
        </w:rPr>
      </w:pPr>
      <w:r w:rsidRPr="00D31826">
        <w:rPr>
          <w:b/>
        </w:rPr>
        <w:t>Nadležni trgovački sud: Trgovački sud u Varaždinu</w:t>
      </w:r>
    </w:p>
    <w:p w:rsidRDefault="009D5A7A" w:rsidP="009D5A7A" w:rsidR="009D5A7A" w:rsidRPr="00D31826">
      <w:pPr>
        <w:rPr>
          <w:b/>
        </w:rPr>
      </w:pPr>
      <w:r w:rsidRPr="00D31826">
        <w:rPr>
          <w:b/>
        </w:rPr>
        <w:t>Poslovni broj spisa: 5 St-</w:t>
      </w:r>
      <w:r w:rsidR="00ED5487">
        <w:rPr>
          <w:b/>
        </w:rPr>
        <w:t>913</w:t>
      </w:r>
      <w:r w:rsidRPr="00D31826">
        <w:rPr>
          <w:b/>
        </w:rPr>
        <w:t>/16</w:t>
      </w:r>
    </w:p>
    <w:p w:rsidRDefault="009D5A7A" w:rsidP="009D5A7A" w:rsidR="009D5A7A" w:rsidRPr="00D31826">
      <w:pPr>
        <w:rPr>
          <w:b/>
        </w:rPr>
      </w:pPr>
      <w:r w:rsidRPr="00D31826">
        <w:rPr>
          <w:b/>
        </w:rPr>
        <w:t xml:space="preserve">Dužnik: </w:t>
      </w:r>
      <w:r w:rsidR="00ED5487">
        <w:rPr>
          <w:b/>
        </w:rPr>
        <w:t xml:space="preserve">TRANSPORTI ĐURIN </w:t>
      </w:r>
      <w:r w:rsidR="00232CA0">
        <w:rPr>
          <w:b/>
        </w:rPr>
        <w:t xml:space="preserve"> </w:t>
      </w:r>
      <w:r w:rsidRPr="00D31826">
        <w:rPr>
          <w:b/>
        </w:rPr>
        <w:t xml:space="preserve">d.o.o. u stečaju, </w:t>
      </w:r>
      <w:r w:rsidR="00ED5487">
        <w:rPr>
          <w:b/>
        </w:rPr>
        <w:t>Križevci, M-Nehaja 1 OIB:20228748545</w:t>
      </w:r>
    </w:p>
    <w:p w:rsidRDefault="009D5A7A" w:rsidP="009D5A7A" w:rsidR="009D5A7A" w:rsidRPr="00D31826">
      <w:pPr>
        <w:rPr>
          <w:b/>
        </w:rPr>
      </w:pPr>
    </w:p>
    <w:p w:rsidRDefault="009D5A7A" w:rsidP="009D5A7A" w:rsidR="009D5A7A">
      <w:pPr>
        <w:rPr>
          <w:b/>
        </w:rPr>
      </w:pPr>
      <w:proofErr w:type="spellStart"/>
      <w:r>
        <w:rPr>
          <w:b/>
        </w:rPr>
        <w:t>I.</w:t>
      </w:r>
      <w:r w:rsidRPr="009D5A7A">
        <w:rPr>
          <w:b/>
        </w:rPr>
        <w:t>Tijek</w:t>
      </w:r>
      <w:proofErr w:type="spellEnd"/>
      <w:r w:rsidRPr="009D5A7A">
        <w:rPr>
          <w:b/>
        </w:rPr>
        <w:t xml:space="preserve"> stečajnog postupka u razdoblju od dana otvaranja stečajnog postupka do  </w:t>
      </w:r>
      <w:r w:rsidR="00ED5487">
        <w:rPr>
          <w:b/>
        </w:rPr>
        <w:t xml:space="preserve">07.lipnja </w:t>
      </w:r>
      <w:r w:rsidRPr="009D5A7A">
        <w:rPr>
          <w:b/>
        </w:rPr>
        <w:t xml:space="preserve"> 201</w:t>
      </w:r>
      <w:r w:rsidR="00ED5487">
        <w:rPr>
          <w:b/>
        </w:rPr>
        <w:t>7</w:t>
      </w:r>
      <w:r w:rsidRPr="009D5A7A">
        <w:rPr>
          <w:b/>
        </w:rPr>
        <w:t>. godine</w:t>
      </w:r>
    </w:p>
    <w:p w:rsidRDefault="009D5A7A" w:rsidP="009D5A7A" w:rsidR="009D5A7A">
      <w:pPr>
        <w:rPr>
          <w:b/>
        </w:rPr>
      </w:pPr>
      <w:r>
        <w:rPr>
          <w:b/>
        </w:rPr>
        <w:t xml:space="preserve">   </w:t>
      </w:r>
    </w:p>
    <w:p w:rsidRDefault="009D5A7A" w:rsidP="009D5A7A" w:rsidR="009D5A7A">
      <w:pPr>
        <w:rPr>
          <w:b/>
        </w:rPr>
      </w:pPr>
      <w:r>
        <w:rPr>
          <w:b/>
        </w:rPr>
        <w:t xml:space="preserve"> Uzroci i razlozi otvaranja stečajnog postupka</w:t>
      </w:r>
    </w:p>
    <w:p w:rsidRDefault="00955381" w:rsidP="009D5A7A" w:rsidR="00955381">
      <w:pPr>
        <w:rPr>
          <w:b/>
        </w:rPr>
      </w:pPr>
    </w:p>
    <w:p w:rsidRDefault="00955381" w:rsidP="009D5A7A" w:rsidR="009D5A7A">
      <w:r w:rsidRPr="00955381">
        <w:t xml:space="preserve">Prijedlog za otvaranje stečajnog postupka nad stečajnim dužnikom </w:t>
      </w:r>
      <w:r w:rsidR="00ED5487">
        <w:t xml:space="preserve">Transporti </w:t>
      </w:r>
      <w:proofErr w:type="spellStart"/>
      <w:r w:rsidR="00ED5487">
        <w:t>Đurin</w:t>
      </w:r>
      <w:proofErr w:type="spellEnd"/>
      <w:r w:rsidR="00ED5487">
        <w:t xml:space="preserve"> d.o.o. Križevci, M.Nehaja1,  predlagatelj  je  podnio navodeći kao stečajne razloge  da dužnik na dan 11. listopada 2016. godine u Očevidniku redoslijeda  osnova  za plaćanje  ima evidentirane neizvršene osnove za plaćanje u ukupnom iznosu od 1.262.160,35 kn, da je nesposoban za plaćanje,  čime je </w:t>
      </w:r>
      <w:r w:rsidR="00EA6F4E">
        <w:t xml:space="preserve"> učinio  vjerojatnim postojanje  stečajnog  razloga prema članku 110. Stečajnog zakona</w:t>
      </w:r>
    </w:p>
    <w:p w:rsidRDefault="007C0241" w:rsidP="009D5A7A" w:rsidR="007C0241">
      <w:r>
        <w:t xml:space="preserve">Stečajni postupak otvoren je  s danom </w:t>
      </w:r>
      <w:r w:rsidR="00EA6F4E">
        <w:t xml:space="preserve">14. ožujka 2017. </w:t>
      </w:r>
      <w:r>
        <w:t xml:space="preserve"> godine</w:t>
      </w:r>
      <w:r w:rsidR="00243B75">
        <w:t>.</w:t>
      </w:r>
    </w:p>
    <w:p w:rsidRDefault="00EA6F4E" w:rsidP="009D5A7A" w:rsidR="00EA6F4E"/>
    <w:p w:rsidRDefault="00FD1677" w:rsidP="009D5A7A" w:rsidR="00FD1677">
      <w:r>
        <w:t>U dosadašnjem tijeku stečajnog postupka stečajna upraviteljica je:</w:t>
      </w:r>
    </w:p>
    <w:p w:rsidRDefault="00FD1677" w:rsidP="009D5A7A" w:rsidR="00FD1677">
      <w:r>
        <w:t>-izradila pečat društva u stečaju</w:t>
      </w:r>
    </w:p>
    <w:p w:rsidRDefault="00FD1677" w:rsidP="009D5A7A" w:rsidR="00FD1677">
      <w:r>
        <w:t>-</w:t>
      </w:r>
      <w:r w:rsidR="003C4292">
        <w:t xml:space="preserve"> otvorila žiro račun stečajnog dužnika</w:t>
      </w:r>
    </w:p>
    <w:p w:rsidRDefault="003C4292" w:rsidP="009D5A7A" w:rsidR="003C4292">
      <w:r>
        <w:t>- sredila knjigovodstvenu dokumentaciju, izradila završnu bilancu prije stečaja i početnu stečajnu bilancu</w:t>
      </w:r>
    </w:p>
    <w:p w:rsidRDefault="003C4292" w:rsidP="009D5A7A" w:rsidR="003C4292">
      <w:r>
        <w:t>-</w:t>
      </w:r>
      <w:r w:rsidR="00DB2688">
        <w:t>izvršila popis imovine stečajnog dužnika</w:t>
      </w:r>
    </w:p>
    <w:p w:rsidRDefault="00EA6F4E" w:rsidP="009D5A7A" w:rsidR="00EA6F4E">
      <w:r>
        <w:t>- otkazala ugovor o radu  zaposleniku  društva</w:t>
      </w:r>
    </w:p>
    <w:p w:rsidRDefault="00DB2688" w:rsidP="009D5A7A" w:rsidR="00DB2688">
      <w:r>
        <w:t>- pozvala dužnike stečajnog  dužnika na plaćanje nepodmirenih obveza( opomene)</w:t>
      </w:r>
    </w:p>
    <w:p w:rsidRDefault="00FD1677" w:rsidP="009D5A7A" w:rsidR="00FD1677">
      <w:r>
        <w:t xml:space="preserve">-Utvrdila </w:t>
      </w:r>
      <w:r w:rsidR="003C4292">
        <w:t>tražbine  za neisplaćene plaće  bivših zaposlenika</w:t>
      </w:r>
    </w:p>
    <w:p w:rsidRDefault="00FD1677" w:rsidP="009D5A7A" w:rsidR="00DF5A5A">
      <w:r>
        <w:t>-Obradila prispjele tražbine vjerovnika  viših isplatnih redova i sastavila tablic</w:t>
      </w:r>
      <w:r w:rsidR="00DF5A5A">
        <w:t>e</w:t>
      </w:r>
    </w:p>
    <w:p w:rsidRDefault="00EA6F4E" w:rsidP="009D5A7A" w:rsidR="00EA6F4E">
      <w:r>
        <w:t xml:space="preserve">- obradila prispjele obavijesti </w:t>
      </w:r>
      <w:proofErr w:type="spellStart"/>
      <w:r>
        <w:t>razlučnih</w:t>
      </w:r>
      <w:proofErr w:type="spellEnd"/>
      <w:r>
        <w:t xml:space="preserve"> i izlučnih vjerovnika i izradila tablice  </w:t>
      </w:r>
      <w:proofErr w:type="spellStart"/>
      <w:r>
        <w:t>razlučnih</w:t>
      </w:r>
      <w:proofErr w:type="spellEnd"/>
      <w:r>
        <w:t xml:space="preserve"> i izlučnih prava</w:t>
      </w:r>
    </w:p>
    <w:p w:rsidRDefault="00DF5A5A" w:rsidP="009D5A7A" w:rsidR="00DF5A5A"/>
    <w:p w:rsidRDefault="009A3B62" w:rsidP="009D5A7A" w:rsidR="009A3B62">
      <w:pPr>
        <w:rPr>
          <w:b/>
        </w:rPr>
      </w:pPr>
      <w:r w:rsidRPr="009A3B62">
        <w:rPr>
          <w:b/>
        </w:rPr>
        <w:t xml:space="preserve">II STANJE STEČAJNE MASE </w:t>
      </w:r>
    </w:p>
    <w:p w:rsidRDefault="004C7219" w:rsidP="009D5A7A" w:rsidR="004C7219">
      <w:r w:rsidRPr="004C7219">
        <w:rPr>
          <w:b/>
        </w:rPr>
        <w:t>1</w:t>
      </w:r>
      <w:r>
        <w:t>.</w:t>
      </w:r>
      <w:r w:rsidR="00EA6F4E" w:rsidRPr="004C7219">
        <w:rPr>
          <w:b/>
        </w:rPr>
        <w:t>I</w:t>
      </w:r>
      <w:r>
        <w:rPr>
          <w:b/>
        </w:rPr>
        <w:t>MOVINA</w:t>
      </w:r>
      <w:r w:rsidR="00A82A74">
        <w:t xml:space="preserve"> </w:t>
      </w:r>
    </w:p>
    <w:p w:rsidRDefault="004C7219" w:rsidP="009D5A7A" w:rsidR="00EA6F4E">
      <w:r>
        <w:t xml:space="preserve"> U </w:t>
      </w:r>
      <w:r w:rsidR="00A82A74">
        <w:t>poslovnim knjigama</w:t>
      </w:r>
      <w:r>
        <w:t xml:space="preserve"> stečajnog dužnika iskazana je slijedeća imovina</w:t>
      </w:r>
    </w:p>
    <w:p w:rsidRDefault="00A82A74" w:rsidP="009D5A7A" w:rsidR="00A82A74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51"/>
        <w:gridCol w:w="3620"/>
        <w:gridCol w:w="2896"/>
      </w:tblGrid>
      <w:tr w:rsidTr="00DA52E1" w:rsidR="000D2F5E">
        <w:tc>
          <w:tcPr>
            <w:tcW w:type="dxa" w:w="651"/>
          </w:tcPr>
          <w:p w:rsidRDefault="000D2F5E" w:rsidP="009D5A7A" w:rsidR="000D2F5E">
            <w:proofErr w:type="spellStart"/>
            <w:r>
              <w:t>Rb</w:t>
            </w:r>
            <w:proofErr w:type="spellEnd"/>
            <w:r>
              <w:t>.</w:t>
            </w:r>
          </w:p>
        </w:tc>
        <w:tc>
          <w:tcPr>
            <w:tcW w:type="dxa" w:w="3620"/>
          </w:tcPr>
          <w:p w:rsidRDefault="000D2F5E" w:rsidP="009D5A7A" w:rsidR="000D2F5E">
            <w:r>
              <w:t>OPIS</w:t>
            </w:r>
          </w:p>
        </w:tc>
        <w:tc>
          <w:tcPr>
            <w:tcW w:type="dxa" w:w="2896"/>
          </w:tcPr>
          <w:p w:rsidRDefault="000D2F5E" w:rsidP="009D5A7A" w:rsidR="000D2F5E">
            <w:r>
              <w:t>Vrijednost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 w:rsidRPr="00DA52E1">
            <w:pPr>
              <w:rPr>
                <w:b/>
              </w:rPr>
            </w:pPr>
            <w:r w:rsidRPr="00DA52E1">
              <w:rPr>
                <w:b/>
              </w:rPr>
              <w:t>I.</w:t>
            </w:r>
          </w:p>
        </w:tc>
        <w:tc>
          <w:tcPr>
            <w:tcW w:type="dxa" w:w="3620"/>
          </w:tcPr>
          <w:p w:rsidRDefault="000D2F5E" w:rsidP="009D5A7A" w:rsidR="000D2F5E" w:rsidRPr="00DA52E1">
            <w:pPr>
              <w:rPr>
                <w:b/>
              </w:rPr>
            </w:pPr>
            <w:r w:rsidRPr="00DA52E1">
              <w:rPr>
                <w:b/>
              </w:rPr>
              <w:t>Nekretnine</w:t>
            </w:r>
          </w:p>
        </w:tc>
        <w:tc>
          <w:tcPr>
            <w:tcW w:type="dxa" w:w="2896"/>
          </w:tcPr>
          <w:p w:rsidRDefault="000D2F5E" w:rsidP="00DA52E1" w:rsidR="000D2F5E" w:rsidRPr="00DA52E1">
            <w:pPr>
              <w:jc w:val="right"/>
              <w:rPr>
                <w:b/>
              </w:rPr>
            </w:pPr>
            <w:r w:rsidRPr="00DA52E1">
              <w:rPr>
                <w:b/>
              </w:rPr>
              <w:t>4.040,86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/>
        </w:tc>
        <w:tc>
          <w:tcPr>
            <w:tcW w:type="dxa" w:w="3620"/>
          </w:tcPr>
          <w:p w:rsidRDefault="000D2F5E" w:rsidP="009D5A7A" w:rsidR="000D2F5E">
            <w:r>
              <w:t>1. zemljište</w:t>
            </w:r>
          </w:p>
        </w:tc>
        <w:tc>
          <w:tcPr>
            <w:tcW w:type="dxa" w:w="2896"/>
          </w:tcPr>
          <w:p w:rsidRDefault="000D2F5E" w:rsidP="00DA52E1" w:rsidR="000D2F5E">
            <w:pPr>
              <w:jc w:val="right"/>
            </w:pPr>
            <w:r>
              <w:t>4.040,86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 w:rsidRPr="00DA52E1">
            <w:pPr>
              <w:rPr>
                <w:b/>
              </w:rPr>
            </w:pPr>
            <w:r w:rsidRPr="00DA52E1">
              <w:rPr>
                <w:b/>
              </w:rPr>
              <w:t>II.</w:t>
            </w:r>
          </w:p>
        </w:tc>
        <w:tc>
          <w:tcPr>
            <w:tcW w:type="dxa" w:w="3620"/>
          </w:tcPr>
          <w:p w:rsidRDefault="000D2F5E" w:rsidP="009D5A7A" w:rsidR="000D2F5E" w:rsidRPr="00DA52E1">
            <w:pPr>
              <w:rPr>
                <w:b/>
              </w:rPr>
            </w:pPr>
            <w:r w:rsidRPr="00DA52E1">
              <w:rPr>
                <w:b/>
              </w:rPr>
              <w:t>Pokretnine</w:t>
            </w:r>
          </w:p>
        </w:tc>
        <w:tc>
          <w:tcPr>
            <w:tcW w:type="dxa" w:w="2896"/>
          </w:tcPr>
          <w:p w:rsidRDefault="000D2F5E" w:rsidP="00DA52E1" w:rsidR="000D2F5E" w:rsidRPr="00DA52E1">
            <w:pPr>
              <w:jc w:val="right"/>
              <w:rPr>
                <w:b/>
              </w:rPr>
            </w:pPr>
            <w:r w:rsidRPr="00DA52E1">
              <w:rPr>
                <w:b/>
              </w:rPr>
              <w:t>1.223.691,79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/>
        </w:tc>
        <w:tc>
          <w:tcPr>
            <w:tcW w:type="dxa" w:w="3620"/>
          </w:tcPr>
          <w:p w:rsidRDefault="000D2F5E" w:rsidP="009D5A7A" w:rsidR="000D2F5E">
            <w:r>
              <w:t>1. teretna i vučna vozila</w:t>
            </w:r>
          </w:p>
        </w:tc>
        <w:tc>
          <w:tcPr>
            <w:tcW w:type="dxa" w:w="2896"/>
          </w:tcPr>
          <w:p w:rsidRDefault="000D2F5E" w:rsidP="00DA52E1" w:rsidR="000D2F5E">
            <w:pPr>
              <w:jc w:val="right"/>
            </w:pPr>
            <w:r>
              <w:t>646.841,48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/>
        </w:tc>
        <w:tc>
          <w:tcPr>
            <w:tcW w:type="dxa" w:w="3620"/>
          </w:tcPr>
          <w:p w:rsidRDefault="000D2F5E" w:rsidP="009D5A7A" w:rsidR="000D2F5E">
            <w:r>
              <w:t>2. Priključna transportna sredstva</w:t>
            </w:r>
          </w:p>
        </w:tc>
        <w:tc>
          <w:tcPr>
            <w:tcW w:type="dxa" w:w="2896"/>
          </w:tcPr>
          <w:p w:rsidRDefault="000D2F5E" w:rsidP="00DA52E1" w:rsidR="000D2F5E">
            <w:pPr>
              <w:jc w:val="right"/>
            </w:pPr>
            <w:r>
              <w:t>576.850,31</w:t>
            </w:r>
          </w:p>
        </w:tc>
      </w:tr>
      <w:tr w:rsidTr="00DA52E1" w:rsidR="000D2F5E">
        <w:tc>
          <w:tcPr>
            <w:tcW w:type="dxa" w:w="651"/>
          </w:tcPr>
          <w:p w:rsidRDefault="00160E60" w:rsidP="009D5A7A" w:rsidR="000D2F5E" w:rsidRPr="00DA52E1">
            <w:pPr>
              <w:rPr>
                <w:b/>
              </w:rPr>
            </w:pPr>
            <w:r w:rsidRPr="00DA52E1">
              <w:rPr>
                <w:b/>
              </w:rPr>
              <w:lastRenderedPageBreak/>
              <w:t>III</w:t>
            </w:r>
          </w:p>
        </w:tc>
        <w:tc>
          <w:tcPr>
            <w:tcW w:type="dxa" w:w="3620"/>
          </w:tcPr>
          <w:p w:rsidRDefault="000D2F5E" w:rsidP="009D5A7A" w:rsidR="000D2F5E" w:rsidRPr="00DA52E1">
            <w:pPr>
              <w:rPr>
                <w:b/>
              </w:rPr>
            </w:pPr>
            <w:r w:rsidRPr="00DA52E1">
              <w:rPr>
                <w:b/>
              </w:rPr>
              <w:t xml:space="preserve">Potraživanja </w:t>
            </w:r>
          </w:p>
        </w:tc>
        <w:tc>
          <w:tcPr>
            <w:tcW w:type="dxa" w:w="2896"/>
          </w:tcPr>
          <w:p w:rsidRDefault="000D2F5E" w:rsidP="00DA52E1" w:rsidR="000D2F5E" w:rsidRPr="00DA52E1">
            <w:pPr>
              <w:jc w:val="right"/>
              <w:rPr>
                <w:b/>
              </w:rPr>
            </w:pPr>
            <w:r w:rsidRPr="00DA52E1">
              <w:rPr>
                <w:b/>
              </w:rPr>
              <w:t>703.508,02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/>
        </w:tc>
        <w:tc>
          <w:tcPr>
            <w:tcW w:type="dxa" w:w="3620"/>
          </w:tcPr>
          <w:p w:rsidRDefault="000D2F5E" w:rsidP="009D5A7A" w:rsidR="000D2F5E">
            <w:r>
              <w:t>1.od kupaca</w:t>
            </w:r>
          </w:p>
        </w:tc>
        <w:tc>
          <w:tcPr>
            <w:tcW w:type="dxa" w:w="2896"/>
          </w:tcPr>
          <w:p w:rsidRDefault="000D2F5E" w:rsidP="00DA52E1" w:rsidR="000D2F5E">
            <w:pPr>
              <w:jc w:val="right"/>
            </w:pPr>
            <w:r>
              <w:t>254.734,84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/>
        </w:tc>
        <w:tc>
          <w:tcPr>
            <w:tcW w:type="dxa" w:w="3620"/>
          </w:tcPr>
          <w:p w:rsidRDefault="000D2F5E" w:rsidP="009D5A7A" w:rsidR="000D2F5E">
            <w:r>
              <w:t>2.potraživanja za štete i jamstva</w:t>
            </w:r>
          </w:p>
        </w:tc>
        <w:tc>
          <w:tcPr>
            <w:tcW w:type="dxa" w:w="2896"/>
          </w:tcPr>
          <w:p w:rsidRDefault="000D2F5E" w:rsidP="00DA52E1" w:rsidR="000D2F5E">
            <w:pPr>
              <w:jc w:val="right"/>
            </w:pPr>
            <w:r>
              <w:t>418.022,20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/>
        </w:tc>
        <w:tc>
          <w:tcPr>
            <w:tcW w:type="dxa" w:w="3620"/>
          </w:tcPr>
          <w:p w:rsidRDefault="000D2F5E" w:rsidP="009D5A7A" w:rsidR="000D2F5E">
            <w:r>
              <w:t>3.potraživanja za naknade bolovanja od HZZO-a</w:t>
            </w:r>
          </w:p>
        </w:tc>
        <w:tc>
          <w:tcPr>
            <w:tcW w:type="dxa" w:w="2896"/>
          </w:tcPr>
          <w:p w:rsidRDefault="000D2F5E" w:rsidP="00DA52E1" w:rsidR="000D2F5E">
            <w:pPr>
              <w:jc w:val="right"/>
            </w:pPr>
          </w:p>
          <w:p w:rsidRDefault="000D2F5E" w:rsidP="00DA52E1" w:rsidR="000D2F5E">
            <w:pPr>
              <w:jc w:val="right"/>
            </w:pPr>
            <w:r>
              <w:t>30.750,98</w:t>
            </w:r>
          </w:p>
        </w:tc>
      </w:tr>
      <w:tr w:rsidTr="00DA52E1" w:rsidR="000D2F5E">
        <w:tc>
          <w:tcPr>
            <w:tcW w:type="dxa" w:w="651"/>
          </w:tcPr>
          <w:p w:rsidRDefault="000D2F5E" w:rsidP="009D5A7A" w:rsidR="000D2F5E"/>
        </w:tc>
        <w:tc>
          <w:tcPr>
            <w:tcW w:type="dxa" w:w="3620"/>
          </w:tcPr>
          <w:p w:rsidRDefault="000D2F5E" w:rsidP="009D5A7A" w:rsidR="000D2F5E" w:rsidRPr="00DA52E1">
            <w:pPr>
              <w:rPr>
                <w:b/>
              </w:rPr>
            </w:pPr>
            <w:r w:rsidRPr="00DA52E1">
              <w:rPr>
                <w:b/>
              </w:rPr>
              <w:t>UKUPNO:</w:t>
            </w:r>
          </w:p>
        </w:tc>
        <w:tc>
          <w:tcPr>
            <w:tcW w:type="dxa" w:w="2896"/>
          </w:tcPr>
          <w:p w:rsidRDefault="000D2F5E" w:rsidP="00DA52E1" w:rsidR="000D2F5E" w:rsidRPr="00DA52E1">
            <w:pPr>
              <w:jc w:val="right"/>
              <w:rPr>
                <w:b/>
              </w:rPr>
            </w:pPr>
            <w:r w:rsidRPr="00DA52E1">
              <w:rPr>
                <w:b/>
              </w:rPr>
              <w:t>1.931.240,67</w:t>
            </w:r>
          </w:p>
        </w:tc>
      </w:tr>
    </w:tbl>
    <w:p w:rsidRDefault="000A25ED" w:rsidP="009D5A7A" w:rsidR="000A25ED"/>
    <w:p w:rsidRDefault="004A26BD" w:rsidP="009D5A7A" w:rsidR="00EA6F4E">
      <w:r>
        <w:t>I NEKRETNINE</w:t>
      </w:r>
    </w:p>
    <w:p w:rsidRDefault="0004576E" w:rsidP="009D5A7A" w:rsidR="0004576E" w:rsidRPr="00CD0D87">
      <w:r>
        <w:t xml:space="preserve"> </w:t>
      </w:r>
      <w:r w:rsidRPr="00CD0D87">
        <w:t xml:space="preserve">Upisano u zemljišne knjige  Općinskog suda Bjelovar, stalna služba u Križevcima, </w:t>
      </w:r>
    </w:p>
    <w:p w:rsidRDefault="0004576E" w:rsidP="009D5A7A" w:rsidR="004A26BD" w:rsidRPr="00CD0D87">
      <w:r w:rsidRPr="00CD0D87">
        <w:t xml:space="preserve">1. z.k.uložak 355 k.o. </w:t>
      </w:r>
      <w:proofErr w:type="spellStart"/>
      <w:r w:rsidRPr="00CD0D87">
        <w:t>Majurec</w:t>
      </w:r>
      <w:proofErr w:type="spellEnd"/>
      <w:r w:rsidRPr="00CD0D87">
        <w:t>, čest.105</w:t>
      </w:r>
      <w:r w:rsidR="00EF14C7" w:rsidRPr="00CD0D87">
        <w:t>4</w:t>
      </w:r>
      <w:r w:rsidRPr="00CD0D87">
        <w:t xml:space="preserve">/1, 1055/2, 1055/6, 1055/7, 1055/8 i 1055/15, livada u </w:t>
      </w:r>
      <w:proofErr w:type="spellStart"/>
      <w:r w:rsidRPr="00CD0D87">
        <w:t>skrasu</w:t>
      </w:r>
      <w:proofErr w:type="spellEnd"/>
      <w:r w:rsidRPr="00CD0D87">
        <w:t xml:space="preserve"> ukupne površine 1651 m2.</w:t>
      </w:r>
    </w:p>
    <w:p w:rsidRDefault="0004576E" w:rsidP="009D5A7A" w:rsidR="0004576E" w:rsidRPr="00CD0D87">
      <w:r w:rsidRPr="00CD0D87">
        <w:t xml:space="preserve">2. z.k.ul. br.681 k.o.. </w:t>
      </w:r>
      <w:proofErr w:type="spellStart"/>
      <w:r w:rsidRPr="00CD0D87">
        <w:t>Majurec</w:t>
      </w:r>
      <w:proofErr w:type="spellEnd"/>
      <w:r w:rsidRPr="00CD0D87">
        <w:t>, čest. br.1055/3,1055/9,1055/10,1055/11,1055/12, 1055/13,1055/14 i 1055/1</w:t>
      </w:r>
      <w:r w:rsidR="00EF14C7" w:rsidRPr="00CD0D87">
        <w:t>6</w:t>
      </w:r>
    </w:p>
    <w:p w:rsidRDefault="00EF14C7" w:rsidP="009D5A7A" w:rsidR="00EF14C7">
      <w:r>
        <w:t>II POKRETNINE</w:t>
      </w:r>
    </w:p>
    <w:tbl>
      <w:tblPr>
        <w:tblW w:type="dxa" w:w="928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288"/>
      </w:tblGrid>
      <w:tr w:rsidR="00CD0D87" w:rsidRPr="00E609A0">
        <w:trPr>
          <w:trHeight w:val="930"/>
        </w:trPr>
        <w:tc>
          <w:tcPr>
            <w:tcW w:type="dxa" w:w="9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1.osobni automobil Volvo 1,6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premiu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, snaga motora 80kw,1587 m3, broj šasijeYV1VS10F3YF460755 , 1999 godina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procjenjerno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21.000,00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2.teretno vozilo marke Volvo, tipFH12, bijeli,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YV2A4DBA313B297859, godina proizvodnje 2001.full oprema s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retarderom</w:t>
            </w:r>
            <w:proofErr w:type="spellEnd"/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procjenjena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vrijednost 225.000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3.osobni  automobil marke Opel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corsa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1,3DTCI, crvena, broj šasije WOLOXCF6846125472, proizvodnja 2004. godine, 51 KW,1248 M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reg.oznaka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KŽ655AJ,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procjenjena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vrijednost  25.000,00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>4.Teretno vozilo marke Mercedes 316CDI, br. šasije WDB9036621R500747,115kw,2685 m3, god. proizvodnje 2003. ,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procjenjena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vrijednost 78.000,00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5.Priključno vozilo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Koegel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SNCO 24, godina proizvodnje 2002.broj šasijeWK0SNC02420707114, 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 60.000,00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6.Priključno vozilo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Krone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SDP 27, proizv.2004. godine, broj šasije WKESDP2705122841, 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 n 821.000,00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7.Teretno vozilo marke Mercedes 316 CDI Sprinter, godina proizvodnje 2002., šasija br.WDB9036131R391184, 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90.000,00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8.Priključno  vozilo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Blyss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C35,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godna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proizvodnje 2007. br.šasijeW09C3500270B94022,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33.000,00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9.Priključno vozilo 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Agados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, tip Dona C-207088, god. proizvodnje 2008., broj šasije TKXD572358ABA2241,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41.000,00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>10</w:t>
            </w: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. Priključno vozilo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Agados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tip Dona C-207088,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god.proizvodnje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2008.br.šasijeTKXD572358BA0465,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41.000,00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>1</w:t>
            </w:r>
            <w:r>
              <w:rPr>
                <w:rFonts w:cs="Century Gothic" w:hAnsi="Century Gothic" w:ascii="Century Gothic"/>
                <w:sz w:val="20"/>
                <w:szCs w:val="20"/>
              </w:rPr>
              <w:t>1</w:t>
            </w: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.Priljučno vozilo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Blyss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C35, godina proizvodnje 2008., broj  šasije W09C3500280B94072, 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37.000,00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>1</w:t>
            </w:r>
            <w:r>
              <w:rPr>
                <w:rFonts w:cs="Century Gothic" w:hAnsi="Century Gothic" w:ascii="Century Gothic"/>
                <w:sz w:val="20"/>
                <w:szCs w:val="20"/>
              </w:rPr>
              <w:t>2</w:t>
            </w:r>
            <w:r w:rsidRPr="00E609A0">
              <w:rPr>
                <w:rFonts w:cs="Century Gothic" w:hAnsi="Century Gothic" w:ascii="Century Gothic"/>
                <w:sz w:val="20"/>
                <w:szCs w:val="20"/>
              </w:rPr>
              <w:t>.Priključno vozilo marke TANG KA 45, godina proizvodnje 2003., broj šasijeW09SAZ1053HT26028,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75.000,00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lastRenderedPageBreak/>
              <w:t>1</w:t>
            </w:r>
            <w:r>
              <w:rPr>
                <w:rFonts w:cs="Century Gothic" w:hAnsi="Century Gothic" w:ascii="Century Gothic"/>
                <w:sz w:val="20"/>
                <w:szCs w:val="20"/>
              </w:rPr>
              <w:t>3</w:t>
            </w: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.Teretno vozilo MAN tip 8.220 model C, godina proizvodnje 2002., broj  šasijeWMAL34ZZZ2Y097861, 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procjena na 97.000,00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>1</w:t>
            </w:r>
            <w:r>
              <w:rPr>
                <w:rFonts w:cs="Century Gothic" w:hAnsi="Century Gothic" w:ascii="Century Gothic"/>
                <w:sz w:val="20"/>
                <w:szCs w:val="20"/>
              </w:rPr>
              <w:t>4</w:t>
            </w: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. Teretno vozilo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Iveco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Daily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3,0HPI, god proizvodnje 2005, broj šasije ZCFC35C1005557534,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na 97.000,00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>1</w:t>
            </w:r>
            <w:r>
              <w:rPr>
                <w:rFonts w:cs="Century Gothic" w:hAnsi="Century Gothic" w:ascii="Century Gothic"/>
                <w:sz w:val="20"/>
                <w:szCs w:val="20"/>
              </w:rPr>
              <w:t>5</w:t>
            </w: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.Priključno vozilo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Trailor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Auflieger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31 s, god. proizvodnje   1999. , broj šasijeVFNSYY3CXXAR18653,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112.000,00 kn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>16.</w:t>
            </w: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Teretno vozilo  marke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Man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8/224 C207394, godina proizvodnje 2000., broj šasije H00734100K1022RPP,</w:t>
            </w:r>
          </w:p>
          <w:p w:rsidRDefault="00CD0D87" w:rsidP="00160E60" w:rsidR="00CD0D87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E609A0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E609A0">
              <w:rPr>
                <w:rFonts w:cs="Century Gothic" w:hAnsi="Century Gothic" w:ascii="Century Gothic"/>
                <w:sz w:val="20"/>
                <w:szCs w:val="20"/>
              </w:rPr>
              <w:t xml:space="preserve">  na 100.000,00 kn</w:t>
            </w:r>
          </w:p>
          <w:p w:rsidRDefault="00CD0D87" w:rsidP="00160E60" w:rsidR="00CD0D87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>17. KamionMAN8-224 2009. god</w:t>
            </w:r>
          </w:p>
          <w:p w:rsidRDefault="00CD0D87" w:rsidP="00160E60" w:rsidR="00CD0D87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 xml:space="preserve">18.PRIKOLICA </w:t>
            </w:r>
            <w:proofErr w:type="spellStart"/>
            <w:r>
              <w:rPr>
                <w:rFonts w:cs="Century Gothic" w:hAnsi="Century Gothic" w:ascii="Century Gothic"/>
                <w:sz w:val="20"/>
                <w:szCs w:val="20"/>
              </w:rPr>
              <w:t>koegel</w:t>
            </w:r>
            <w:proofErr w:type="spellEnd"/>
            <w:r>
              <w:rPr>
                <w:rFonts w:cs="Century Gothic" w:hAnsi="Century Gothic" w:ascii="Century Gothic"/>
                <w:sz w:val="20"/>
                <w:szCs w:val="20"/>
              </w:rPr>
              <w:t xml:space="preserve"> SNCO 24P 90/910, broj šasije WK0S0002400061480, godina proizvodnje 2008.</w:t>
            </w:r>
          </w:p>
          <w:p w:rsidRDefault="00CD0D87" w:rsidP="00160E60" w:rsidR="00CD0D87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>19.Priključno vozilo AGADOS DONA C-207088</w:t>
            </w:r>
          </w:p>
          <w:p w:rsidRDefault="00CD0D87" w:rsidP="00160E60" w:rsidR="00CD0D87" w:rsidRPr="00E609A0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 xml:space="preserve">20.Priključno vozilo </w:t>
            </w:r>
            <w:proofErr w:type="spellStart"/>
            <w:r>
              <w:rPr>
                <w:rFonts w:cs="Century Gothic" w:hAnsi="Century Gothic" w:ascii="Century Gothic"/>
                <w:sz w:val="20"/>
                <w:szCs w:val="20"/>
              </w:rPr>
              <w:t>Scania</w:t>
            </w:r>
            <w:proofErr w:type="spellEnd"/>
            <w:r>
              <w:rPr>
                <w:rFonts w:cs="Century Gothic" w:hAnsi="Century Gothic" w:ascii="Century Gothic"/>
                <w:sz w:val="20"/>
                <w:szCs w:val="20"/>
              </w:rPr>
              <w:t xml:space="preserve"> R420 LA4*22, broj šasije XLER4X20005143001, godina proizvodnje 2005. </w:t>
            </w:r>
          </w:p>
        </w:tc>
      </w:tr>
    </w:tbl>
    <w:p w:rsidRDefault="00CD0D87" w:rsidP="00CD0D87" w:rsidR="00CD0D87" w:rsidRPr="00E609A0">
      <w:pPr>
        <w:rPr>
          <w:rFonts w:cs="Century Gothic" w:hAnsi="Century Gothic" w:ascii="Century Gothic"/>
          <w:sz w:val="20"/>
          <w:szCs w:val="20"/>
        </w:rPr>
      </w:pPr>
    </w:p>
    <w:p w:rsidRDefault="00CD0D87" w:rsidP="008929A2" w:rsidR="00CD0D87">
      <w:pPr>
        <w:jc w:val="center"/>
      </w:pPr>
    </w:p>
    <w:p w:rsidRDefault="00CD0D87" w:rsidP="008929A2" w:rsidR="00CD0D87">
      <w:pPr>
        <w:jc w:val="center"/>
      </w:pPr>
    </w:p>
    <w:p w:rsidRDefault="00160E60" w:rsidP="009D5A7A" w:rsidR="003C592C" w:rsidRPr="00CD4F97">
      <w:pPr>
        <w:rPr>
          <w:b/>
        </w:rPr>
      </w:pPr>
      <w:r>
        <w:rPr>
          <w:b/>
        </w:rPr>
        <w:t>III.</w:t>
      </w:r>
      <w:r w:rsidR="00CD4F97" w:rsidRPr="00CD4F97">
        <w:rPr>
          <w:b/>
        </w:rPr>
        <w:t xml:space="preserve"> Potraživanja  </w:t>
      </w:r>
    </w:p>
    <w:p w:rsidRDefault="00160E60" w:rsidP="009D5A7A" w:rsidR="00160E60">
      <w:r>
        <w:t>1. Potraživanja od kupaca iskazana su u knjigama  stečajnog dužnika u iznosu od  254.734,84 kn, a odnosi se na slijedeće kupce</w:t>
      </w:r>
      <w:r w:rsidR="00CD4F97">
        <w:t xml:space="preserve">  </w:t>
      </w:r>
      <w:r>
        <w:t>:</w:t>
      </w:r>
    </w:p>
    <w:p w:rsidRDefault="00C03D6E" w:rsidP="009D5A7A" w:rsidR="00C03D6E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51"/>
        <w:gridCol w:w="4163"/>
        <w:gridCol w:w="1810"/>
        <w:gridCol w:w="1448"/>
        <w:gridCol w:w="1216"/>
      </w:tblGrid>
      <w:tr w:rsidTr="00DA52E1" w:rsidR="00792054">
        <w:tc>
          <w:tcPr>
            <w:tcW w:type="dxa" w:w="651"/>
          </w:tcPr>
          <w:p w:rsidRDefault="00792054" w:rsidP="009D5A7A" w:rsidR="00792054">
            <w:r>
              <w:t>r.br.</w:t>
            </w:r>
          </w:p>
        </w:tc>
        <w:tc>
          <w:tcPr>
            <w:tcW w:type="dxa" w:w="4163"/>
          </w:tcPr>
          <w:p w:rsidRDefault="00792054" w:rsidP="009D5A7A" w:rsidR="00792054">
            <w:r>
              <w:t>kupac</w:t>
            </w:r>
          </w:p>
        </w:tc>
        <w:tc>
          <w:tcPr>
            <w:tcW w:type="dxa" w:w="1810"/>
          </w:tcPr>
          <w:p w:rsidRDefault="00792054" w:rsidP="009D5A7A" w:rsidR="00792054">
            <w:r>
              <w:t>iznos</w:t>
            </w:r>
          </w:p>
        </w:tc>
        <w:tc>
          <w:tcPr>
            <w:tcW w:type="dxa" w:w="1448"/>
          </w:tcPr>
          <w:p w:rsidRDefault="00792054" w:rsidP="009D5A7A" w:rsidR="00792054">
            <w:r>
              <w:t>valuta</w:t>
            </w:r>
          </w:p>
        </w:tc>
        <w:tc>
          <w:tcPr>
            <w:tcW w:type="dxa" w:w="1216"/>
          </w:tcPr>
          <w:p w:rsidRDefault="00792054" w:rsidP="009D5A7A" w:rsidR="00792054"/>
        </w:tc>
      </w:tr>
      <w:tr w:rsidTr="00DA52E1" w:rsidR="00792054">
        <w:tc>
          <w:tcPr>
            <w:tcW w:type="dxa" w:w="651"/>
          </w:tcPr>
          <w:p w:rsidRDefault="00792054" w:rsidP="009D5A7A" w:rsidR="00792054">
            <w:r>
              <w:t>1.</w:t>
            </w:r>
          </w:p>
        </w:tc>
        <w:tc>
          <w:tcPr>
            <w:tcW w:type="dxa" w:w="4163"/>
          </w:tcPr>
          <w:p w:rsidRDefault="00792054" w:rsidP="009D5A7A" w:rsidR="00792054">
            <w:r>
              <w:t xml:space="preserve">Autoprijevoznik Goran </w:t>
            </w:r>
            <w:proofErr w:type="spellStart"/>
            <w:r>
              <w:t>Đurin</w:t>
            </w:r>
            <w:proofErr w:type="spellEnd"/>
            <w:r>
              <w:t xml:space="preserve"> d.o.o.</w:t>
            </w:r>
          </w:p>
        </w:tc>
        <w:tc>
          <w:tcPr>
            <w:tcW w:type="dxa" w:w="1810"/>
          </w:tcPr>
          <w:p w:rsidRDefault="00792054" w:rsidP="009D5A7A" w:rsidR="00792054">
            <w:r>
              <w:t>2.155,45</w:t>
            </w:r>
          </w:p>
        </w:tc>
        <w:tc>
          <w:tcPr>
            <w:tcW w:type="dxa" w:w="1448"/>
          </w:tcPr>
          <w:p w:rsidRDefault="00792054" w:rsidP="009D5A7A" w:rsidR="00792054">
            <w:r>
              <w:t>31.7.2012.</w:t>
            </w:r>
          </w:p>
        </w:tc>
        <w:tc>
          <w:tcPr>
            <w:tcW w:type="dxa" w:w="1216"/>
          </w:tcPr>
          <w:p w:rsidRDefault="00792054" w:rsidP="009D5A7A" w:rsidR="00792054">
            <w:r>
              <w:t>zastara</w:t>
            </w:r>
          </w:p>
        </w:tc>
      </w:tr>
      <w:tr w:rsidTr="00DA52E1" w:rsidR="00792054">
        <w:tc>
          <w:tcPr>
            <w:tcW w:type="dxa" w:w="651"/>
          </w:tcPr>
          <w:p w:rsidRDefault="00792054" w:rsidP="009D5A7A" w:rsidR="00792054">
            <w:r>
              <w:t>2.</w:t>
            </w:r>
          </w:p>
        </w:tc>
        <w:tc>
          <w:tcPr>
            <w:tcW w:type="dxa" w:w="4163"/>
          </w:tcPr>
          <w:p w:rsidRDefault="00792054" w:rsidP="009D5A7A" w:rsidR="00792054">
            <w:r>
              <w:t xml:space="preserve">Rudolf </w:t>
            </w:r>
            <w:proofErr w:type="spellStart"/>
            <w:r>
              <w:t>Putzer</w:t>
            </w:r>
            <w:proofErr w:type="spellEnd"/>
            <w:r>
              <w:t xml:space="preserve"> GMBH</w:t>
            </w:r>
          </w:p>
        </w:tc>
        <w:tc>
          <w:tcPr>
            <w:tcW w:type="dxa" w:w="1810"/>
          </w:tcPr>
          <w:p w:rsidRDefault="00792054" w:rsidP="009D5A7A" w:rsidR="00792054">
            <w:r>
              <w:t>83.554,52</w:t>
            </w:r>
          </w:p>
        </w:tc>
        <w:tc>
          <w:tcPr>
            <w:tcW w:type="dxa" w:w="1448"/>
          </w:tcPr>
          <w:p w:rsidRDefault="00792054" w:rsidP="009D5A7A" w:rsidR="00792054">
            <w:r>
              <w:t>5.11.2015.</w:t>
            </w:r>
          </w:p>
        </w:tc>
        <w:tc>
          <w:tcPr>
            <w:tcW w:type="dxa" w:w="1216"/>
          </w:tcPr>
          <w:p w:rsidRDefault="00792054" w:rsidP="009D5A7A" w:rsidR="00792054">
            <w:r>
              <w:t>stečaj</w:t>
            </w:r>
          </w:p>
        </w:tc>
      </w:tr>
      <w:tr w:rsidTr="00DA52E1" w:rsidR="00792054">
        <w:tc>
          <w:tcPr>
            <w:tcW w:type="dxa" w:w="651"/>
          </w:tcPr>
          <w:p w:rsidRDefault="00792054" w:rsidP="009D5A7A" w:rsidR="00792054">
            <w:r>
              <w:t>3.</w:t>
            </w:r>
          </w:p>
        </w:tc>
        <w:tc>
          <w:tcPr>
            <w:tcW w:type="dxa" w:w="4163"/>
          </w:tcPr>
          <w:p w:rsidRDefault="00792054" w:rsidP="009D5A7A" w:rsidR="00792054">
            <w:proofErr w:type="spellStart"/>
            <w:r>
              <w:t>Koel</w:t>
            </w:r>
            <w:proofErr w:type="spellEnd"/>
            <w:r>
              <w:t xml:space="preserve"> d.o.o.</w:t>
            </w:r>
          </w:p>
        </w:tc>
        <w:tc>
          <w:tcPr>
            <w:tcW w:type="dxa" w:w="1810"/>
          </w:tcPr>
          <w:p w:rsidRDefault="00792054" w:rsidP="009D5A7A" w:rsidR="00792054">
            <w:r>
              <w:t>18.016,85</w:t>
            </w:r>
          </w:p>
        </w:tc>
        <w:tc>
          <w:tcPr>
            <w:tcW w:type="dxa" w:w="1448"/>
          </w:tcPr>
          <w:p w:rsidRDefault="00792054" w:rsidP="009D5A7A" w:rsidR="00792054">
            <w:r>
              <w:t>20.5.2011.</w:t>
            </w:r>
          </w:p>
        </w:tc>
        <w:tc>
          <w:tcPr>
            <w:tcW w:type="dxa" w:w="1216"/>
          </w:tcPr>
          <w:p w:rsidRDefault="00792054" w:rsidP="009D5A7A" w:rsidR="00792054">
            <w:r>
              <w:t>zastara</w:t>
            </w:r>
          </w:p>
        </w:tc>
      </w:tr>
      <w:tr w:rsidTr="00DA52E1" w:rsidR="00792054">
        <w:tc>
          <w:tcPr>
            <w:tcW w:type="dxa" w:w="651"/>
          </w:tcPr>
          <w:p w:rsidRDefault="00792054" w:rsidP="009D5A7A" w:rsidR="00792054">
            <w:r>
              <w:t>4.</w:t>
            </w:r>
          </w:p>
        </w:tc>
        <w:tc>
          <w:tcPr>
            <w:tcW w:type="dxa" w:w="4163"/>
          </w:tcPr>
          <w:p w:rsidRDefault="00792054" w:rsidP="009D5A7A" w:rsidR="00792054">
            <w:proofErr w:type="spellStart"/>
            <w:r>
              <w:t>Adria</w:t>
            </w:r>
            <w:proofErr w:type="spellEnd"/>
            <w:r>
              <w:t xml:space="preserve"> </w:t>
            </w:r>
            <w:proofErr w:type="spellStart"/>
            <w:r>
              <w:t>Cosmetik</w:t>
            </w:r>
            <w:proofErr w:type="spellEnd"/>
            <w:r>
              <w:t xml:space="preserve"> Grupa d.o.o.</w:t>
            </w:r>
          </w:p>
        </w:tc>
        <w:tc>
          <w:tcPr>
            <w:tcW w:type="dxa" w:w="1810"/>
          </w:tcPr>
          <w:p w:rsidRDefault="00792054" w:rsidP="009D5A7A" w:rsidR="00792054">
            <w:r>
              <w:t>10.852,76</w:t>
            </w:r>
          </w:p>
        </w:tc>
        <w:tc>
          <w:tcPr>
            <w:tcW w:type="dxa" w:w="1448"/>
          </w:tcPr>
          <w:p w:rsidRDefault="00792054" w:rsidP="009D5A7A" w:rsidR="00792054">
            <w:r>
              <w:t>15.11.2011.</w:t>
            </w:r>
          </w:p>
        </w:tc>
        <w:tc>
          <w:tcPr>
            <w:tcW w:type="dxa" w:w="1216"/>
          </w:tcPr>
          <w:p w:rsidRDefault="00792054" w:rsidP="009D5A7A" w:rsidR="00792054">
            <w:r>
              <w:t>zastara</w:t>
            </w:r>
          </w:p>
        </w:tc>
      </w:tr>
      <w:tr w:rsidTr="00DA52E1" w:rsidR="00792054">
        <w:tc>
          <w:tcPr>
            <w:tcW w:type="dxa" w:w="651"/>
          </w:tcPr>
          <w:p w:rsidRDefault="00792054" w:rsidP="009D5A7A" w:rsidR="00792054">
            <w:r>
              <w:t>5.</w:t>
            </w:r>
          </w:p>
        </w:tc>
        <w:tc>
          <w:tcPr>
            <w:tcW w:type="dxa" w:w="4163"/>
          </w:tcPr>
          <w:p w:rsidRDefault="00792054" w:rsidP="009D5A7A" w:rsidR="00792054">
            <w:r>
              <w:t>Jadransko osiguranje d.d.</w:t>
            </w:r>
          </w:p>
        </w:tc>
        <w:tc>
          <w:tcPr>
            <w:tcW w:type="dxa" w:w="1810"/>
          </w:tcPr>
          <w:p w:rsidRDefault="00792054" w:rsidP="009D5A7A" w:rsidR="00792054">
            <w:r>
              <w:t>4.733,10</w:t>
            </w:r>
          </w:p>
        </w:tc>
        <w:tc>
          <w:tcPr>
            <w:tcW w:type="dxa" w:w="1448"/>
          </w:tcPr>
          <w:p w:rsidRDefault="00792054" w:rsidP="009D5A7A" w:rsidR="00792054">
            <w:r>
              <w:t>30.04.2009.</w:t>
            </w:r>
          </w:p>
        </w:tc>
        <w:tc>
          <w:tcPr>
            <w:tcW w:type="dxa" w:w="1216"/>
          </w:tcPr>
          <w:p w:rsidRDefault="00792054" w:rsidP="009D5A7A" w:rsidR="00792054">
            <w:r>
              <w:t>zastara</w:t>
            </w:r>
          </w:p>
        </w:tc>
      </w:tr>
      <w:tr w:rsidTr="00DA52E1" w:rsidR="00792054">
        <w:tc>
          <w:tcPr>
            <w:tcW w:type="dxa" w:w="651"/>
          </w:tcPr>
          <w:p w:rsidRDefault="00792054" w:rsidP="009D5A7A" w:rsidR="00792054">
            <w:r>
              <w:t>6.</w:t>
            </w:r>
          </w:p>
        </w:tc>
        <w:tc>
          <w:tcPr>
            <w:tcW w:type="dxa" w:w="4163"/>
          </w:tcPr>
          <w:p w:rsidRDefault="00792054" w:rsidP="009D5A7A" w:rsidR="00792054">
            <w:proofErr w:type="spellStart"/>
            <w:r>
              <w:t>Metalgips</w:t>
            </w:r>
            <w:proofErr w:type="spellEnd"/>
            <w:r>
              <w:t xml:space="preserve"> d.o.o.</w:t>
            </w:r>
          </w:p>
        </w:tc>
        <w:tc>
          <w:tcPr>
            <w:tcW w:type="dxa" w:w="1810"/>
          </w:tcPr>
          <w:p w:rsidRDefault="00792054" w:rsidP="009D5A7A" w:rsidR="00792054">
            <w:r>
              <w:t>129.214,00</w:t>
            </w:r>
          </w:p>
        </w:tc>
        <w:tc>
          <w:tcPr>
            <w:tcW w:type="dxa" w:w="1448"/>
          </w:tcPr>
          <w:p w:rsidRDefault="00792054" w:rsidP="009D5A7A" w:rsidR="00792054">
            <w:r>
              <w:t>06.06.2008.</w:t>
            </w:r>
          </w:p>
        </w:tc>
        <w:tc>
          <w:tcPr>
            <w:tcW w:type="dxa" w:w="1216"/>
          </w:tcPr>
          <w:p w:rsidRDefault="00792054" w:rsidP="009D5A7A" w:rsidR="00792054">
            <w:r>
              <w:t>parnica</w:t>
            </w:r>
          </w:p>
        </w:tc>
      </w:tr>
      <w:tr w:rsidTr="00DA52E1" w:rsidR="00792054">
        <w:tc>
          <w:tcPr>
            <w:tcW w:type="dxa" w:w="651"/>
          </w:tcPr>
          <w:p w:rsidRDefault="00792054" w:rsidP="009D5A7A" w:rsidR="00792054">
            <w:r>
              <w:t>7.</w:t>
            </w:r>
          </w:p>
        </w:tc>
        <w:tc>
          <w:tcPr>
            <w:tcW w:type="dxa" w:w="4163"/>
          </w:tcPr>
          <w:p w:rsidRDefault="00792054" w:rsidP="009D5A7A" w:rsidR="00792054">
            <w:r>
              <w:t>Turnus d.o.o.</w:t>
            </w:r>
          </w:p>
        </w:tc>
        <w:tc>
          <w:tcPr>
            <w:tcW w:type="dxa" w:w="1810"/>
          </w:tcPr>
          <w:p w:rsidRDefault="00792054" w:rsidP="009D5A7A" w:rsidR="00792054">
            <w:r>
              <w:t>Turnus d.o.o.</w:t>
            </w:r>
          </w:p>
        </w:tc>
        <w:tc>
          <w:tcPr>
            <w:tcW w:type="dxa" w:w="1448"/>
          </w:tcPr>
          <w:p w:rsidRDefault="00792054" w:rsidP="009D5A7A" w:rsidR="00792054">
            <w:r>
              <w:t>25.10.2008.</w:t>
            </w:r>
          </w:p>
        </w:tc>
        <w:tc>
          <w:tcPr>
            <w:tcW w:type="dxa" w:w="1216"/>
          </w:tcPr>
          <w:p w:rsidRDefault="00792054" w:rsidP="009D5A7A" w:rsidR="00792054">
            <w:r>
              <w:t>zastara</w:t>
            </w:r>
          </w:p>
        </w:tc>
      </w:tr>
    </w:tbl>
    <w:p w:rsidRDefault="00792054" w:rsidP="009D5A7A" w:rsidR="00792054"/>
    <w:p w:rsidRDefault="00CD4F97" w:rsidP="009D5A7A" w:rsidR="00160E60">
      <w:r>
        <w:t xml:space="preserve"> </w:t>
      </w:r>
      <w:r w:rsidR="00792054">
        <w:t>2. Potraživanja za naknadu štete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51"/>
        <w:gridCol w:w="4163"/>
        <w:gridCol w:w="1810"/>
        <w:gridCol w:w="1448"/>
      </w:tblGrid>
      <w:tr w:rsidTr="00DA52E1" w:rsidR="008D3111">
        <w:tc>
          <w:tcPr>
            <w:tcW w:type="dxa" w:w="651"/>
          </w:tcPr>
          <w:p w:rsidRDefault="008D3111" w:rsidP="009D5A7A" w:rsidR="008D3111">
            <w:r>
              <w:t>r.br.</w:t>
            </w:r>
          </w:p>
        </w:tc>
        <w:tc>
          <w:tcPr>
            <w:tcW w:type="dxa" w:w="4163"/>
          </w:tcPr>
          <w:p w:rsidRDefault="008D3111" w:rsidP="009D5A7A" w:rsidR="008D3111">
            <w:r>
              <w:t xml:space="preserve"> partner</w:t>
            </w:r>
          </w:p>
        </w:tc>
        <w:tc>
          <w:tcPr>
            <w:tcW w:type="dxa" w:w="1810"/>
          </w:tcPr>
          <w:p w:rsidRDefault="008D3111" w:rsidP="009D5A7A" w:rsidR="008D3111">
            <w:r>
              <w:t>iznos</w:t>
            </w:r>
          </w:p>
        </w:tc>
        <w:tc>
          <w:tcPr>
            <w:tcW w:type="dxa" w:w="1448"/>
          </w:tcPr>
          <w:p w:rsidRDefault="008D3111" w:rsidP="009D5A7A" w:rsidR="008D3111"/>
        </w:tc>
      </w:tr>
      <w:tr w:rsidTr="00DA52E1" w:rsidR="008D3111">
        <w:tc>
          <w:tcPr>
            <w:tcW w:type="dxa" w:w="651"/>
          </w:tcPr>
          <w:p w:rsidRDefault="008D3111" w:rsidP="009D5A7A" w:rsidR="008D3111">
            <w:r>
              <w:t>1.</w:t>
            </w:r>
          </w:p>
        </w:tc>
        <w:tc>
          <w:tcPr>
            <w:tcW w:type="dxa" w:w="4163"/>
          </w:tcPr>
          <w:p w:rsidRDefault="008D3111" w:rsidP="009D5A7A" w:rsidR="008D3111">
            <w:proofErr w:type="spellStart"/>
            <w:r>
              <w:t>Euroherc</w:t>
            </w:r>
            <w:proofErr w:type="spellEnd"/>
            <w:r>
              <w:t xml:space="preserve"> osiguranje d.d.</w:t>
            </w:r>
          </w:p>
        </w:tc>
        <w:tc>
          <w:tcPr>
            <w:tcW w:type="dxa" w:w="1810"/>
          </w:tcPr>
          <w:p w:rsidRDefault="008D3111" w:rsidP="009D5A7A" w:rsidR="008D3111">
            <w:r>
              <w:t>161.920,42</w:t>
            </w:r>
          </w:p>
        </w:tc>
        <w:tc>
          <w:tcPr>
            <w:tcW w:type="dxa" w:w="1448"/>
          </w:tcPr>
          <w:p w:rsidRDefault="008D3111" w:rsidP="009D5A7A" w:rsidR="008D3111">
            <w:r>
              <w:t>parnica</w:t>
            </w:r>
          </w:p>
        </w:tc>
      </w:tr>
      <w:tr w:rsidTr="00DA52E1" w:rsidR="008D3111">
        <w:tc>
          <w:tcPr>
            <w:tcW w:type="dxa" w:w="651"/>
          </w:tcPr>
          <w:p w:rsidRDefault="008D3111" w:rsidP="009D5A7A" w:rsidR="008D3111">
            <w:r>
              <w:t>2.</w:t>
            </w:r>
          </w:p>
        </w:tc>
        <w:tc>
          <w:tcPr>
            <w:tcW w:type="dxa" w:w="4163"/>
          </w:tcPr>
          <w:p w:rsidRDefault="008D3111" w:rsidP="009D5A7A" w:rsidR="008D3111">
            <w:r>
              <w:t>Fijačko transporti d.o.o.</w:t>
            </w:r>
          </w:p>
        </w:tc>
        <w:tc>
          <w:tcPr>
            <w:tcW w:type="dxa" w:w="1810"/>
          </w:tcPr>
          <w:p w:rsidRDefault="008D3111" w:rsidP="009D5A7A" w:rsidR="008D3111">
            <w:r>
              <w:t>141.534,16</w:t>
            </w:r>
          </w:p>
        </w:tc>
        <w:tc>
          <w:tcPr>
            <w:tcW w:type="dxa" w:w="1448"/>
          </w:tcPr>
          <w:p w:rsidRDefault="008D3111" w:rsidP="009D5A7A" w:rsidR="008D3111">
            <w:r>
              <w:t>parnica</w:t>
            </w:r>
          </w:p>
        </w:tc>
      </w:tr>
      <w:tr w:rsidTr="00DA52E1" w:rsidR="008D3111">
        <w:tc>
          <w:tcPr>
            <w:tcW w:type="dxa" w:w="651"/>
          </w:tcPr>
          <w:p w:rsidRDefault="008D3111" w:rsidP="009D5A7A" w:rsidR="008D3111">
            <w:r>
              <w:t>3.</w:t>
            </w:r>
          </w:p>
        </w:tc>
        <w:tc>
          <w:tcPr>
            <w:tcW w:type="dxa" w:w="4163"/>
          </w:tcPr>
          <w:p w:rsidRDefault="008D3111" w:rsidP="009D5A7A" w:rsidR="008D3111">
            <w:r>
              <w:t xml:space="preserve">Autoprijevoznik Goran </w:t>
            </w:r>
            <w:proofErr w:type="spellStart"/>
            <w:r>
              <w:t>Đurin</w:t>
            </w:r>
            <w:proofErr w:type="spellEnd"/>
          </w:p>
        </w:tc>
        <w:tc>
          <w:tcPr>
            <w:tcW w:type="dxa" w:w="1810"/>
          </w:tcPr>
          <w:p w:rsidRDefault="008D3111" w:rsidP="009D5A7A" w:rsidR="008D3111">
            <w:r>
              <w:t>124.567,62</w:t>
            </w:r>
          </w:p>
        </w:tc>
        <w:tc>
          <w:tcPr>
            <w:tcW w:type="dxa" w:w="1448"/>
          </w:tcPr>
          <w:p w:rsidRDefault="008D3111" w:rsidP="009D5A7A" w:rsidR="008D3111"/>
        </w:tc>
      </w:tr>
    </w:tbl>
    <w:p w:rsidRDefault="00160E60" w:rsidP="009D5A7A" w:rsidR="00160E60"/>
    <w:p w:rsidRDefault="008D3111" w:rsidP="009D5A7A" w:rsidR="008D3111" w:rsidRPr="008D3111">
      <w:r w:rsidRPr="008D3111">
        <w:t>Temeljem  iskazanih podataka u tablicama</w:t>
      </w:r>
      <w:r>
        <w:t xml:space="preserve"> potraživanja od kupaca i potraživanja za naknadu štete, potraživanja  koja su pala u zastaru neće se naplatiti, a ishod  parnica  ne može se sa sigurnošću  predvidjeti. </w:t>
      </w:r>
    </w:p>
    <w:p w:rsidRDefault="008D3111" w:rsidP="009D5A7A" w:rsidR="008D3111" w:rsidRPr="008D3111"/>
    <w:p w:rsidRDefault="00366156" w:rsidP="009D5A7A" w:rsidR="00366156">
      <w:pPr>
        <w:rPr>
          <w:b/>
        </w:rPr>
      </w:pPr>
      <w:r w:rsidRPr="00366156">
        <w:rPr>
          <w:b/>
        </w:rPr>
        <w:t>2. OBVEZE</w:t>
      </w:r>
    </w:p>
    <w:p w:rsidRDefault="00F20F82" w:rsidP="009D5A7A" w:rsidR="00F20F82" w:rsidRPr="00366156">
      <w:pPr>
        <w:rPr>
          <w:b/>
        </w:rPr>
      </w:pPr>
      <w:r>
        <w:rPr>
          <w:b/>
        </w:rPr>
        <w:t>2.1. PRIJAVLJENE TRAŽBINE</w:t>
      </w:r>
    </w:p>
    <w:p w:rsidRDefault="00366156" w:rsidP="009D5A7A" w:rsidR="00366156">
      <w:r>
        <w:rPr>
          <w:b/>
        </w:rPr>
        <w:t xml:space="preserve"> </w:t>
      </w:r>
      <w:r w:rsidR="001E0E4F">
        <w:t>Zaprimljene su 3</w:t>
      </w:r>
      <w:r>
        <w:t xml:space="preserve"> prijav</w:t>
      </w:r>
      <w:r w:rsidR="001E0E4F">
        <w:t>e</w:t>
      </w:r>
      <w:r>
        <w:t xml:space="preserve"> vjerovnika stečajnog dužnika</w:t>
      </w:r>
      <w:r w:rsidR="001E0E4F">
        <w:t xml:space="preserve"> I viši isplatni red i 12 prijava  vjerovnika </w:t>
      </w:r>
      <w:r w:rsidR="00CD4F97">
        <w:t xml:space="preserve"> II višeg isplatnog reda</w:t>
      </w:r>
      <w:r w:rsidR="009E6682">
        <w:t xml:space="preserve"> . Ukupno prijavljene tražbine I  i  II višeg</w:t>
      </w:r>
    </w:p>
    <w:p w:rsidRDefault="009E6682" w:rsidP="009D5A7A" w:rsidR="009E6682">
      <w:r>
        <w:t xml:space="preserve">isplatnog reda prikazuju se u slijedećoj tabeli. </w:t>
      </w:r>
    </w:p>
    <w:p w:rsidRDefault="00366156" w:rsidP="009D5A7A" w:rsidR="00366156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45"/>
        <w:gridCol w:w="3710"/>
        <w:gridCol w:w="1553"/>
        <w:gridCol w:w="1726"/>
        <w:gridCol w:w="1654"/>
      </w:tblGrid>
      <w:tr w:rsidR="00366156">
        <w:tc>
          <w:tcPr>
            <w:tcW w:type="dxa" w:w="645"/>
          </w:tcPr>
          <w:p w:rsidRDefault="00366156" w:rsidP="009D5A7A" w:rsidR="00366156">
            <w:r>
              <w:t>r.br.</w:t>
            </w:r>
          </w:p>
        </w:tc>
        <w:tc>
          <w:tcPr>
            <w:tcW w:type="dxa" w:w="3710"/>
          </w:tcPr>
          <w:p w:rsidRDefault="00366156" w:rsidP="009D5A7A" w:rsidR="00366156">
            <w:r>
              <w:t>isplatni red</w:t>
            </w:r>
          </w:p>
        </w:tc>
        <w:tc>
          <w:tcPr>
            <w:tcW w:type="dxa" w:w="1553"/>
          </w:tcPr>
          <w:p w:rsidRDefault="00366156" w:rsidP="009D5A7A" w:rsidR="00366156">
            <w:r>
              <w:t>prijavljeno</w:t>
            </w:r>
          </w:p>
        </w:tc>
        <w:tc>
          <w:tcPr>
            <w:tcW w:type="dxa" w:w="1726"/>
          </w:tcPr>
          <w:p w:rsidRDefault="00366156" w:rsidP="009D5A7A" w:rsidR="00366156">
            <w:r>
              <w:t>priznato</w:t>
            </w:r>
          </w:p>
        </w:tc>
        <w:tc>
          <w:tcPr>
            <w:tcW w:type="dxa" w:w="1654"/>
          </w:tcPr>
          <w:p w:rsidRDefault="00366156" w:rsidP="009D5A7A" w:rsidR="00366156">
            <w:r>
              <w:t>osporeno</w:t>
            </w:r>
          </w:p>
        </w:tc>
      </w:tr>
      <w:tr w:rsidR="00366156">
        <w:tc>
          <w:tcPr>
            <w:tcW w:type="dxa" w:w="645"/>
          </w:tcPr>
          <w:p w:rsidRDefault="00366156" w:rsidP="009D5A7A" w:rsidR="00366156">
            <w:r>
              <w:t>1.</w:t>
            </w:r>
          </w:p>
        </w:tc>
        <w:tc>
          <w:tcPr>
            <w:tcW w:type="dxa" w:w="3710"/>
          </w:tcPr>
          <w:p w:rsidRDefault="00366156" w:rsidP="009D5A7A" w:rsidR="00366156">
            <w:r>
              <w:t>I viši isplatni red</w:t>
            </w:r>
          </w:p>
        </w:tc>
        <w:tc>
          <w:tcPr>
            <w:tcW w:type="dxa" w:w="1553"/>
          </w:tcPr>
          <w:p w:rsidRDefault="00F8404B" w:rsidP="00D139A7" w:rsidR="00366156">
            <w:pPr>
              <w:jc w:val="right"/>
            </w:pPr>
            <w:r>
              <w:t>978.684,68</w:t>
            </w:r>
          </w:p>
        </w:tc>
        <w:tc>
          <w:tcPr>
            <w:tcW w:type="dxa" w:w="1726"/>
          </w:tcPr>
          <w:p w:rsidRDefault="00F8404B" w:rsidP="00D139A7" w:rsidR="00366156">
            <w:pPr>
              <w:jc w:val="right"/>
            </w:pPr>
            <w:r>
              <w:t>978.684,68</w:t>
            </w:r>
          </w:p>
        </w:tc>
        <w:tc>
          <w:tcPr>
            <w:tcW w:type="dxa" w:w="1654"/>
          </w:tcPr>
          <w:p w:rsidRDefault="00366156" w:rsidP="00D139A7" w:rsidR="00366156">
            <w:pPr>
              <w:jc w:val="right"/>
            </w:pPr>
          </w:p>
        </w:tc>
      </w:tr>
      <w:tr w:rsidR="00366156">
        <w:tc>
          <w:tcPr>
            <w:tcW w:type="dxa" w:w="645"/>
          </w:tcPr>
          <w:p w:rsidRDefault="00366156" w:rsidP="009D5A7A" w:rsidR="00366156">
            <w:r>
              <w:t>2.</w:t>
            </w:r>
          </w:p>
        </w:tc>
        <w:tc>
          <w:tcPr>
            <w:tcW w:type="dxa" w:w="3710"/>
          </w:tcPr>
          <w:p w:rsidRDefault="00366156" w:rsidP="009D5A7A" w:rsidR="00366156">
            <w:r>
              <w:t>II viši isplatni red</w:t>
            </w:r>
          </w:p>
        </w:tc>
        <w:tc>
          <w:tcPr>
            <w:tcW w:type="dxa" w:w="1553"/>
          </w:tcPr>
          <w:p w:rsidRDefault="001E0E4F" w:rsidP="00D139A7" w:rsidR="00366156">
            <w:pPr>
              <w:jc w:val="right"/>
            </w:pPr>
            <w:r>
              <w:t>2.</w:t>
            </w:r>
            <w:r w:rsidR="00F8404B">
              <w:t>758.448,16</w:t>
            </w:r>
          </w:p>
        </w:tc>
        <w:tc>
          <w:tcPr>
            <w:tcW w:type="dxa" w:w="1726"/>
          </w:tcPr>
          <w:p w:rsidRDefault="001E0E4F" w:rsidP="00D139A7" w:rsidR="00366156">
            <w:pPr>
              <w:jc w:val="right"/>
            </w:pPr>
            <w:r>
              <w:t>2.</w:t>
            </w:r>
            <w:r w:rsidR="00F8404B">
              <w:t>745.817,55</w:t>
            </w:r>
          </w:p>
        </w:tc>
        <w:tc>
          <w:tcPr>
            <w:tcW w:type="dxa" w:w="1654"/>
          </w:tcPr>
          <w:p w:rsidRDefault="001E0E4F" w:rsidP="00D139A7" w:rsidR="00366156">
            <w:pPr>
              <w:jc w:val="right"/>
            </w:pPr>
            <w:r>
              <w:t>12.630,61</w:t>
            </w:r>
          </w:p>
        </w:tc>
      </w:tr>
      <w:tr w:rsidR="00366156" w:rsidRPr="00D139A7">
        <w:tc>
          <w:tcPr>
            <w:tcW w:type="dxa" w:w="645"/>
          </w:tcPr>
          <w:p w:rsidRDefault="00366156" w:rsidP="00232CA0" w:rsidR="00366156" w:rsidRPr="00D139A7">
            <w:pPr>
              <w:jc w:val="right"/>
              <w:rPr>
                <w:b/>
              </w:rPr>
            </w:pPr>
          </w:p>
        </w:tc>
        <w:tc>
          <w:tcPr>
            <w:tcW w:type="dxa" w:w="3710"/>
          </w:tcPr>
          <w:p w:rsidRDefault="00366156" w:rsidP="00232CA0" w:rsidR="00366156" w:rsidRPr="00D139A7">
            <w:pPr>
              <w:jc w:val="right"/>
              <w:rPr>
                <w:b/>
              </w:rPr>
            </w:pPr>
            <w:r w:rsidRPr="00D139A7">
              <w:rPr>
                <w:b/>
              </w:rPr>
              <w:t>Ukupno:</w:t>
            </w:r>
          </w:p>
        </w:tc>
        <w:tc>
          <w:tcPr>
            <w:tcW w:type="dxa" w:w="1553"/>
          </w:tcPr>
          <w:p w:rsidRDefault="00F8404B" w:rsidP="001E0E4F" w:rsidR="00366156" w:rsidRPr="00D139A7">
            <w:pPr>
              <w:rPr>
                <w:b/>
              </w:rPr>
            </w:pPr>
            <w:r>
              <w:rPr>
                <w:b/>
              </w:rPr>
              <w:t>3.737.132,84</w:t>
            </w:r>
          </w:p>
        </w:tc>
        <w:tc>
          <w:tcPr>
            <w:tcW w:type="dxa" w:w="1726"/>
          </w:tcPr>
          <w:p w:rsidRDefault="00F8404B" w:rsidP="00232CA0" w:rsidR="00366156" w:rsidRPr="00D139A7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1E0E4F">
              <w:rPr>
                <w:b/>
              </w:rPr>
              <w:t>.</w:t>
            </w:r>
            <w:r>
              <w:rPr>
                <w:b/>
              </w:rPr>
              <w:t>724.502,23</w:t>
            </w:r>
          </w:p>
        </w:tc>
        <w:tc>
          <w:tcPr>
            <w:tcW w:type="dxa" w:w="1654"/>
          </w:tcPr>
          <w:p w:rsidRDefault="001E0E4F" w:rsidP="00232CA0" w:rsidR="00366156" w:rsidRPr="00D139A7">
            <w:pPr>
              <w:jc w:val="right"/>
              <w:rPr>
                <w:b/>
              </w:rPr>
            </w:pPr>
            <w:r>
              <w:rPr>
                <w:b/>
              </w:rPr>
              <w:t>12.630,61</w:t>
            </w:r>
          </w:p>
        </w:tc>
      </w:tr>
    </w:tbl>
    <w:p w:rsidRDefault="00366156" w:rsidP="00232CA0" w:rsidR="00366156">
      <w:pPr>
        <w:jc w:val="right"/>
        <w:rPr>
          <w:b/>
        </w:rPr>
      </w:pPr>
    </w:p>
    <w:p w:rsidRDefault="007C5F95" w:rsidP="009D5A7A" w:rsidR="007C5F95">
      <w:pPr>
        <w:rPr>
          <w:b/>
        </w:rPr>
      </w:pP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 vjerovnici:</w:t>
      </w:r>
    </w:p>
    <w:p w:rsidRDefault="00F8404B" w:rsidP="009D5A7A" w:rsidR="00F8404B" w:rsidRPr="00F8404B">
      <w:r w:rsidRPr="00F8404B">
        <w:t xml:space="preserve">Obavijest o  </w:t>
      </w:r>
      <w:proofErr w:type="spellStart"/>
      <w:r w:rsidRPr="00F8404B">
        <w:t>razlučnom</w:t>
      </w:r>
      <w:proofErr w:type="spellEnd"/>
      <w:r w:rsidRPr="00F8404B">
        <w:t xml:space="preserve"> pravu na nekretninama i pokretninama stečajnog dužnika podnijela su tri vjerovnika što se prikazuje u slijedećoj tabeli</w:t>
      </w:r>
    </w:p>
    <w:p w:rsidRDefault="004C7219" w:rsidP="009D5A7A" w:rsidR="004C7219" w:rsidRPr="00F8404B"/>
    <w:tbl>
      <w:tblPr>
        <w:tblW w:type="dxa" w:w="16469"/>
        <w:tblInd w:type="dxa" w:w="-11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362"/>
        <w:gridCol w:w="1991"/>
        <w:gridCol w:w="2353"/>
        <w:gridCol w:w="11763"/>
      </w:tblGrid>
      <w:tr w:rsidR="004C7219" w:rsidRPr="00B10566">
        <w:trPr>
          <w:trHeight w:val="930"/>
        </w:trPr>
        <w:tc>
          <w:tcPr>
            <w:tcW w:type="dxa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</w:p>
        </w:tc>
        <w:tc>
          <w:tcPr>
            <w:tcW w:type="dxa" w:w="1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>VJEROVNIK</w:t>
            </w:r>
          </w:p>
        </w:tc>
        <w:tc>
          <w:tcPr>
            <w:tcW w:type="dxa" w:w="2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>OSNOV  PRAVA</w:t>
            </w:r>
          </w:p>
        </w:tc>
        <w:tc>
          <w:tcPr>
            <w:tcW w:type="dxa" w:w="11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 xml:space="preserve">OBAVIJEST O RAZLUČNOM PRAVU </w:t>
            </w:r>
          </w:p>
        </w:tc>
      </w:tr>
      <w:tr w:rsidR="004C7219" w:rsidRPr="00B10566">
        <w:trPr>
          <w:trHeight w:val="930"/>
        </w:trPr>
        <w:tc>
          <w:tcPr>
            <w:tcW w:type="dxa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 xml:space="preserve">       1</w:t>
            </w: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</w:tc>
        <w:tc>
          <w:tcPr>
            <w:tcW w:type="dxa" w:w="1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FAROS d.o.o.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Čulinečka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234, 10040 Zagreb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OIB:91115557093</w:t>
            </w:r>
          </w:p>
        </w:tc>
        <w:tc>
          <w:tcPr>
            <w:tcW w:type="dxa" w:w="2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Pravomoćna i ovršna presuda  Trgovačkog suda u Varaždinu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Povrv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-635/14,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Ovr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>-2605/15,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Rješenje Općinskog suda u Bjelovaru Z-2126/15</w:t>
            </w:r>
          </w:p>
        </w:tc>
        <w:tc>
          <w:tcPr>
            <w:tcW w:type="dxa" w:w="11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z.k.ul 355 k.o.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Majurec</w:t>
            </w:r>
            <w:proofErr w:type="spellEnd"/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zkč.1054/1 –livada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ogradja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u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skresu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, površine 844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čhv</w:t>
            </w:r>
            <w:proofErr w:type="spellEnd"/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zkč.1055/2-,( sada 1055/2 1055/6,1055/7,1055/8 i 1055/15) Livada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ograja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u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skresu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ukupnre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površine 459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čhv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>(1651 m2)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z.k.ul.681 k.o.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Majurec</w:t>
            </w:r>
            <w:proofErr w:type="spellEnd"/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zkč.1055/3, sada 1055/3,1055/9,1055/10,1055/11,1055/12,, 1055/13 i 1055/14- livada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ograja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u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skresu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ukupne površine 642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čhv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(2310m2)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Iznos tražbine osiguran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razlučnim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pravom 45.682,94 kn</w:t>
            </w:r>
          </w:p>
        </w:tc>
      </w:tr>
      <w:tr w:rsidR="004C7219" w:rsidRPr="00B10566">
        <w:trPr>
          <w:trHeight w:val="930"/>
        </w:trPr>
        <w:tc>
          <w:tcPr>
            <w:tcW w:type="dxa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>2</w:t>
            </w: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</w:tc>
        <w:tc>
          <w:tcPr>
            <w:tcW w:type="dxa" w:w="1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>RH, MINISTARSTVO FINANCIJA, Porezna uprava, Područni ured sjeverna Hrvatska</w:t>
            </w: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, Varaždin,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Graberje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1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OIB:52634238587</w:t>
            </w:r>
          </w:p>
        </w:tc>
        <w:tc>
          <w:tcPr>
            <w:tcW w:type="dxa" w:w="2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porezi, doprinosi, članarina HGK, kamata</w:t>
            </w:r>
          </w:p>
        </w:tc>
        <w:tc>
          <w:tcPr>
            <w:tcW w:type="dxa" w:w="11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 xml:space="preserve">Rješenje Općinskog suda u Bjelovaru, Stalna služba u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 xml:space="preserve">Križevcima Z-5389/2016, temeljem </w:t>
            </w:r>
            <w:proofErr w:type="spellStart"/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>ovr</w:t>
            </w:r>
            <w:proofErr w:type="spellEnd"/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 xml:space="preserve"> -677/16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z.k.ul. 681 k.o.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Majurec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k.č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. 1055/3- livada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ograje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u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skresu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642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čhv</w:t>
            </w:r>
            <w:proofErr w:type="spellEnd"/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zk.ul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. 355 k.o.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Majurec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, k.č.1055/2 livada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ograje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u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skresu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459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čhv</w:t>
            </w:r>
            <w:proofErr w:type="spellEnd"/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z.k.ul.1054/1 livada 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ograja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u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skresu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844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čhv</w:t>
            </w:r>
            <w:proofErr w:type="spellEnd"/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b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 xml:space="preserve">Zapisnikom o izvršenoj pljenidbi i procjeni pokretne imovine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>Klasa: UP/I-415-02/13-01/77,Urbroj: 513-07-06/14-09 od 25.02.2014. godine</w:t>
            </w:r>
            <w:r w:rsidRPr="004C7219">
              <w:rPr>
                <w:rFonts w:cs="Century Gothic" w:hAnsi="Century Gothic" w:ascii="Century Gothic"/>
                <w:sz w:val="20"/>
                <w:szCs w:val="20"/>
              </w:rPr>
              <w:t>, popisane su pokretnine :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1.osobni automobil Volvo 1,6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premiu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, snaga motora 80kw,1587 m3,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broj šasijeYV1VS10F3YF460755 , 1999 godina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21.000,00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2.teretno vozilo marke Volvo, tipFH12, bijeli,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YV2A4DBA313B297859, godina proizvodnje 2001.full oprema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s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retarderom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reg.ozn.kž930bb,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vrijednost 225.000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3.osobni  automobil marke Opel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corsa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1,3DTCI, crvena,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broj šasije WOLOXCF6846125472, PROIZVODNJA 2004, 51 KW,1248 M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reg.oznaka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KŽ655AJ,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vrijednost  25.000,00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4.Teretno vozilo marke Mercedes 316CDI, br. šasije 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WDB9036621R500747,115kw,2685 m3, god. proizvodnje 2003.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reg.oznaka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KŽ354AG,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vrijednost 78.000,00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5.Priključno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Koegel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SNCO 24, godina proizvodnje 2002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broj šasijeWK0SNC02420707114,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na  60.000,00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6.Priključno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Krone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SDP 27, proizv.2004. godine,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broj šasije WKESDP2705122841,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 n 821.000,00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7.Teretno vozilo marke Mercedes 316 CDI Sprinter, godina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proizvodnje 2002., šasija br.WDB9036131R391184,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na 90.000,00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8.Priključno 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Blyss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C35,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godna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proizvodnje 2007.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lastRenderedPageBreak/>
              <w:t xml:space="preserve">br.šasijeW09C3500270B94022,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na 33.000,00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9.Priključno vozilo 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Agados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, tip Dona C-207088, god.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proizvodnje 2008., broj šasije TKXD572358ABA2241,procjenjeno na 41.000,00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10. Priključno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Agados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tip Dona C-207088, god.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proizvodnje 2008.br.šasijeTKXD572358BA0465,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na 41.000,00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11.Priključno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agados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DonaB2,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god.proivodnje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2008.,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broj šasije TKXD572358ABA2241,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na 41.000,00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12.Priljučno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Blyss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C35, godina proizvodnje 2008.,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broj  šasije W09C3500280B94072,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na 37.000,00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13.Priključno vozilo marke TANG KA 45, godina proizvodnje 2003.,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broj šasijeW09SAZ1053HT26028,procjenjeno na 75.000,00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14.Teretno vozilo MAN tip 8.220 model C, godina proizvodnje 2002.,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broj  šasijeWMAL34ZZZ2Y097861, procjena na 97.000,00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15. Teretno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Iveco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Daily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3,0HPI, god proizvodnje 2005,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broj šasije ZCFC35C1005557534,procjenjeno na 97.000,00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16.Priključno vozilo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Trailor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Auflieger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31 s, god. proizvodnje   1999.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broj šasijeVFNSYY3CXXAR18653,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112.000,00 kn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17.Teretno vozilo  marke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Man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8/224 C207394, godina proizvodnje 2000.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, broj šasije H00734100K1022RPP,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procjenjeno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 na 100.000,00 kn</w:t>
            </w:r>
          </w:p>
        </w:tc>
      </w:tr>
      <w:tr w:rsidR="004C7219" w:rsidRPr="00B10566">
        <w:trPr>
          <w:trHeight w:val="930"/>
        </w:trPr>
        <w:tc>
          <w:tcPr>
            <w:tcW w:type="dxa" w:w="36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lastRenderedPageBreak/>
              <w:t>3</w:t>
            </w:r>
          </w:p>
        </w:tc>
        <w:tc>
          <w:tcPr>
            <w:tcW w:type="dxa" w:w="19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>NUTZFAHRZEUGE LEASING AG, KR</w:t>
            </w: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Martin –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Pichler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-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Stasse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21, 63000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Worgl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>, Austrija</w:t>
            </w:r>
          </w:p>
        </w:tc>
        <w:tc>
          <w:tcPr>
            <w:tcW w:type="dxa" w:w="23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Ovršno rješenje OVR-461/2011- temeljem pravomoćna presude  P-694/10</w:t>
            </w:r>
          </w:p>
        </w:tc>
        <w:tc>
          <w:tcPr>
            <w:tcW w:type="dxa" w:w="11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b/>
                <w:sz w:val="20"/>
                <w:szCs w:val="20"/>
              </w:rPr>
              <w:t>Motorna vozila</w:t>
            </w:r>
            <w:r w:rsidRPr="004C7219">
              <w:rPr>
                <w:rFonts w:cs="Century Gothic" w:hAnsi="Century Gothic" w:ascii="Century Gothic"/>
                <w:sz w:val="20"/>
                <w:szCs w:val="20"/>
              </w:rPr>
              <w:t>: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1.Marke KOEGL SNCO 24, proiz.2002. godine, broj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šasijije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WK0SNCO024207407114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2.Marke KRONE SDP 27, god.proizv.2004, br. šasije WKESDP27051229841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3. Marke OPEL CORSA 1,3  CDTI, god.proizv.2004., br.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šasije W0L0XCF6486125472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4.Marke MERCEDES 316 CDI,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god.proizvodnje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2003. br.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šasije WDB09036621R500747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5.MarkeMERCESES SPRINTER 316 CDI,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go.proizvodnje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2002., br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.šasije wdb9036131r391184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6.Marke BLYSS C35,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god.proizvodnje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2007. broj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šasije W09C3500270B94022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7.Marke VOLVO S 40,1,6 PREMIU,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god.proizvodnje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1999.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YV1VS10F3YF460755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8. Marke  KOGEL SNCO 24,godina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proivodnjre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2008.,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br.saijeWK0S0002400061480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9.Marke TANG KA 45, godina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proizvodnjre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2003.,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W09SAZ1053HT26028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10. Marke MAN8.200 C, god. proizvodnje 2002.,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WMAL34ZZZY097861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11. Marke IVECO DAILY 3,0 HPI16V ,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god.proizvodnje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2005. 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ZCFC35C1005557534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12.Marke AGADOS DONA  B2, godina proizvodnje  2008.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TKXD572358ABA2241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13. Marke  VOLVO FH 12, godina proizvodnje 2001.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YV2A4DBA31B297959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14. Marke TRAILOR AUFLIEGER 31 S,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god.proizvodnje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1999.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VFNSYY3CXXAR18653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lastRenderedPageBreak/>
              <w:t>15. Marke ADAGOS DONA  B2 C-207088, god. proizvodnje 2008.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br.šasije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TKXD572358ABA0465 </w:t>
            </w:r>
          </w:p>
        </w:tc>
      </w:tr>
    </w:tbl>
    <w:p w:rsidRDefault="004C7219" w:rsidP="004C7219" w:rsidR="004C7219">
      <w:pPr>
        <w:rPr>
          <w:rFonts w:cs="Century Gothic" w:hAnsi="Century Gothic" w:ascii="Century Gothic"/>
        </w:rPr>
      </w:pPr>
    </w:p>
    <w:p w:rsidRDefault="00F8404B" w:rsidP="004C7219" w:rsidR="004C7219" w:rsidRPr="00F8404B">
      <w:pPr>
        <w:rPr>
          <w:rFonts w:cs="Century Gothic" w:hAnsi="Century Gothic" w:ascii="Century Gothic"/>
          <w:b/>
        </w:rPr>
      </w:pPr>
      <w:r w:rsidRPr="00F8404B">
        <w:rPr>
          <w:rFonts w:cs="Century Gothic" w:hAnsi="Century Gothic" w:ascii="Century Gothic"/>
          <w:b/>
        </w:rPr>
        <w:t>Izlučni vjerovnici</w:t>
      </w:r>
    </w:p>
    <w:p w:rsidRDefault="004C7219" w:rsidP="004C7219" w:rsidR="004C7219" w:rsidRPr="00F8404B">
      <w:pPr>
        <w:rPr>
          <w:rFonts w:cs="Century Gothic" w:hAnsi="Century Gothic" w:ascii="Century Gothic"/>
          <w:b/>
        </w:rPr>
      </w:pPr>
    </w:p>
    <w:p w:rsidRDefault="008929A2" w:rsidP="009D5A7A" w:rsidR="008929A2">
      <w:pPr>
        <w:rPr>
          <w:b/>
        </w:rPr>
      </w:pPr>
    </w:p>
    <w:tbl>
      <w:tblPr>
        <w:tblW w:type="dxa" w:w="16288"/>
        <w:tblInd w:type="dxa" w:w="-97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24"/>
        <w:gridCol w:w="3439"/>
        <w:gridCol w:w="2896"/>
        <w:gridCol w:w="9229"/>
      </w:tblGrid>
      <w:tr w:rsidR="004C7219" w:rsidRPr="00B10566">
        <w:trPr>
          <w:trHeight w:val="6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</w:tcPr>
          <w:p w:rsidRDefault="004C7219" w:rsidP="004C7219" w:rsidR="004C7219" w:rsidRPr="00B10566">
            <w:pPr>
              <w:jc w:val="center"/>
              <w:rPr>
                <w:rFonts w:cs="Century Gothic" w:hAnsi="Century Gothic" w:ascii="Century Gothic"/>
                <w:b/>
                <w:bCs/>
              </w:rPr>
            </w:pPr>
            <w:r w:rsidRPr="00B10566">
              <w:rPr>
                <w:rFonts w:cs="Century Gothic" w:hAnsi="Century Gothic" w:ascii="Century Gothic"/>
                <w:b/>
                <w:bCs/>
              </w:rPr>
              <w:t>R.br</w:t>
            </w:r>
          </w:p>
        </w:tc>
        <w:tc>
          <w:tcPr>
            <w:tcW w:type="dxa" w:w="3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</w:tcPr>
          <w:p w:rsidRDefault="004C7219" w:rsidP="004C7219" w:rsidR="004C7219" w:rsidRPr="00B10566">
            <w:pPr>
              <w:jc w:val="center"/>
              <w:rPr>
                <w:rFonts w:cs="Century Gothic" w:hAnsi="Century Gothic" w:ascii="Century Gothic"/>
                <w:b/>
                <w:bCs/>
              </w:rPr>
            </w:pPr>
            <w:r w:rsidRPr="00B10566">
              <w:rPr>
                <w:rFonts w:cs="Century Gothic" w:hAnsi="Century Gothic" w:ascii="Century Gothic"/>
                <w:b/>
                <w:bCs/>
              </w:rPr>
              <w:t xml:space="preserve">Naziv i adresa vjerovnika </w:t>
            </w:r>
          </w:p>
        </w:tc>
        <w:tc>
          <w:tcPr>
            <w:tcW w:type="dxa" w:w="2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</w:tcPr>
          <w:p w:rsidRDefault="004C7219" w:rsidP="004C7219" w:rsidR="004C7219" w:rsidRPr="00B10566">
            <w:pPr>
              <w:jc w:val="center"/>
              <w:rPr>
                <w:rFonts w:cs="Century Gothic" w:hAnsi="Century Gothic" w:ascii="Century Gothic"/>
                <w:b/>
                <w:bCs/>
              </w:rPr>
            </w:pPr>
            <w:proofErr w:type="spellStart"/>
            <w:r w:rsidRPr="00B10566">
              <w:rPr>
                <w:rFonts w:cs="Century Gothic" w:hAnsi="Century Gothic" w:ascii="Century Gothic"/>
                <w:b/>
                <w:bCs/>
              </w:rPr>
              <w:t>Osnov</w:t>
            </w:r>
            <w:proofErr w:type="spellEnd"/>
            <w:r w:rsidRPr="00B10566">
              <w:rPr>
                <w:rFonts w:cs="Century Gothic"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9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FBFBF" w:color="auto" w:val="clear"/>
            <w:noWrap/>
          </w:tcPr>
          <w:p w:rsidRDefault="004C7219" w:rsidP="004C7219" w:rsidR="004C7219" w:rsidRPr="00B10566">
            <w:pPr>
              <w:jc w:val="center"/>
              <w:rPr>
                <w:rFonts w:cs="Century Gothic" w:hAnsi="Century Gothic" w:ascii="Century Gothic"/>
                <w:b/>
                <w:bCs/>
              </w:rPr>
            </w:pPr>
            <w:r w:rsidRPr="00B10566">
              <w:rPr>
                <w:rFonts w:cs="Century Gothic" w:hAnsi="Century Gothic" w:ascii="Century Gothic"/>
                <w:b/>
                <w:bCs/>
              </w:rPr>
              <w:t xml:space="preserve">Obavijest o </w:t>
            </w:r>
            <w:proofErr w:type="spellStart"/>
            <w:r w:rsidRPr="00B10566">
              <w:rPr>
                <w:rFonts w:cs="Century Gothic" w:hAnsi="Century Gothic" w:ascii="Century Gothic"/>
                <w:b/>
                <w:bCs/>
              </w:rPr>
              <w:t>razlučnom</w:t>
            </w:r>
            <w:proofErr w:type="spellEnd"/>
            <w:r w:rsidRPr="00B10566">
              <w:rPr>
                <w:rFonts w:cs="Century Gothic" w:hAnsi="Century Gothic" w:ascii="Century Gothic"/>
                <w:b/>
                <w:bCs/>
              </w:rPr>
              <w:t xml:space="preserve"> pravu na pokretninama </w:t>
            </w:r>
          </w:p>
        </w:tc>
      </w:tr>
      <w:tr w:rsidR="004C7219" w:rsidRPr="00B10566">
        <w:trPr>
          <w:trHeight w:val="93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      1.</w:t>
            </w: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</w:tc>
        <w:tc>
          <w:tcPr>
            <w:tcW w:type="dxa" w:w="3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ERSTE&amp;STEIERMARKISCHE  S-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LERASING d.o.o.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Zagerb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>, Zelinska 3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oib:46550671661</w:t>
            </w:r>
          </w:p>
        </w:tc>
        <w:tc>
          <w:tcPr>
            <w:tcW w:type="dxa" w:w="2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Ugovor o financijskom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leasingu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br.36841/11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Presuda P-2990/2013,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prvomoćno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09.02.2014.</w:t>
            </w:r>
          </w:p>
        </w:tc>
        <w:tc>
          <w:tcPr>
            <w:tcW w:type="dxa" w:w="9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Vozilo SCANIA R420LA4*2, broj šasije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XLER4X20005143001, </w:t>
            </w:r>
            <w:proofErr w:type="spellStart"/>
            <w:r>
              <w:rPr>
                <w:rFonts w:cs="Century Gothic" w:hAnsi="Century Gothic" w:ascii="Century Gothic"/>
                <w:sz w:val="20"/>
                <w:szCs w:val="20"/>
              </w:rPr>
              <w:t>god.proizvodnje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2005. </w:t>
            </w:r>
          </w:p>
        </w:tc>
      </w:tr>
      <w:tr w:rsidR="004C7219" w:rsidRPr="00B10566">
        <w:trPr>
          <w:trHeight w:val="93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2.</w:t>
            </w:r>
          </w:p>
          <w:p w:rsidRDefault="004C7219" w:rsidP="004C7219" w:rsidR="004C7219" w:rsidRPr="004C7219">
            <w:pPr>
              <w:spacing w:lineRule="auto" w:line="288"/>
              <w:jc w:val="center"/>
              <w:rPr>
                <w:rFonts w:cs="Century Gothic" w:hAnsi="Century Gothic" w:ascii="Century Gothic"/>
                <w:sz w:val="20"/>
                <w:szCs w:val="20"/>
              </w:rPr>
            </w:pPr>
          </w:p>
        </w:tc>
        <w:tc>
          <w:tcPr>
            <w:tcW w:type="dxa" w:w="343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NUTZFAHRZEUGE LEASING KR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Martin –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Pichler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>-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Strsse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21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Worgl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>,Austrija</w:t>
            </w:r>
          </w:p>
        </w:tc>
        <w:tc>
          <w:tcPr>
            <w:tcW w:type="dxa" w:w="28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Ugovor o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najnmu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780110  od 23.01/08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>čl.7.</w:t>
            </w:r>
          </w:p>
        </w:tc>
        <w:tc>
          <w:tcPr>
            <w:tcW w:type="dxa" w:w="92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Prikolica </w:t>
            </w:r>
            <w:proofErr w:type="spellStart"/>
            <w:r w:rsidRPr="004C7219">
              <w:rPr>
                <w:rFonts w:cs="Century Gothic" w:hAnsi="Century Gothic" w:ascii="Century Gothic"/>
                <w:sz w:val="20"/>
                <w:szCs w:val="20"/>
              </w:rPr>
              <w:t>Kogel</w:t>
            </w:r>
            <w:proofErr w:type="spellEnd"/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SNCO 24, godina </w:t>
            </w:r>
          </w:p>
          <w:p w:rsidRDefault="004C7219" w:rsidP="004C7219" w:rsid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>
              <w:rPr>
                <w:rFonts w:cs="Century Gothic" w:hAnsi="Century Gothic" w:ascii="Century Gothic"/>
                <w:sz w:val="20"/>
                <w:szCs w:val="20"/>
              </w:rPr>
              <w:t xml:space="preserve">proizvodnje </w:t>
            </w:r>
            <w:r w:rsidRPr="004C7219">
              <w:rPr>
                <w:rFonts w:cs="Century Gothic" w:hAnsi="Century Gothic" w:ascii="Century Gothic"/>
                <w:sz w:val="20"/>
                <w:szCs w:val="20"/>
              </w:rPr>
              <w:t>2008.</w:t>
            </w:r>
          </w:p>
          <w:p w:rsidRDefault="004C7219" w:rsidP="004C7219" w:rsidR="004C7219" w:rsidRPr="004C7219">
            <w:pPr>
              <w:spacing w:lineRule="auto" w:line="288"/>
              <w:rPr>
                <w:rFonts w:cs="Century Gothic" w:hAnsi="Century Gothic" w:ascii="Century Gothic"/>
                <w:sz w:val="20"/>
                <w:szCs w:val="20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</w:rPr>
              <w:t xml:space="preserve"> Broj šasije WK0S0002400061480                                                                  </w:t>
            </w:r>
          </w:p>
          <w:p w:rsidRDefault="004C7219" w:rsidP="004C7219" w:rsidR="004C7219" w:rsidRPr="004C7219">
            <w:pPr>
              <w:pStyle w:val="Odlomakpopisa1"/>
              <w:spacing w:lineRule="auto" w:line="288" w:after="0"/>
              <w:ind w:left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</w:p>
          <w:p w:rsidRDefault="004C7219" w:rsidP="004C7219" w:rsidR="004C7219" w:rsidRPr="004C7219">
            <w:pPr>
              <w:pStyle w:val="Odlomakpopisa1"/>
              <w:spacing w:lineRule="auto" w:line="288" w:after="0"/>
              <w:rPr>
                <w:rFonts w:cs="Century Gothic" w:hAnsi="Century Gothic" w:ascii="Century Gothic"/>
                <w:sz w:val="20"/>
                <w:szCs w:val="20"/>
                <w:lang w:eastAsia="hr-HR"/>
              </w:rPr>
            </w:pPr>
            <w:r w:rsidRPr="004C7219">
              <w:rPr>
                <w:rFonts w:cs="Century Gothic" w:hAnsi="Century Gothic" w:ascii="Century Gothic"/>
                <w:sz w:val="20"/>
                <w:szCs w:val="20"/>
                <w:lang w:eastAsia="hr-HR"/>
              </w:rPr>
              <w:t xml:space="preserve"> </w:t>
            </w:r>
          </w:p>
        </w:tc>
      </w:tr>
    </w:tbl>
    <w:p w:rsidRDefault="00F8404B" w:rsidP="009D5A7A" w:rsidR="00F8404B">
      <w:r>
        <w:t xml:space="preserve">Vozilo  pod r.br.1 prijave izlučnog prava nije pronađeno. </w:t>
      </w:r>
    </w:p>
    <w:p w:rsidRDefault="004C7219" w:rsidP="009D5A7A" w:rsidR="004C7219" w:rsidRPr="004C7219">
      <w:r w:rsidRPr="004C7219">
        <w:t xml:space="preserve">Sva materijalna imovina stečajnog dužnika opterećena je </w:t>
      </w:r>
      <w:proofErr w:type="spellStart"/>
      <w:r w:rsidRPr="004C7219">
        <w:t>razlučnim</w:t>
      </w:r>
      <w:proofErr w:type="spellEnd"/>
      <w:r w:rsidRPr="004C7219">
        <w:t xml:space="preserve"> ili izlučnim pravima</w:t>
      </w:r>
    </w:p>
    <w:p w:rsidRDefault="004C7219" w:rsidP="009D5A7A" w:rsidR="004C7219">
      <w:pPr>
        <w:rPr>
          <w:b/>
        </w:rPr>
      </w:pPr>
    </w:p>
    <w:p w:rsidRDefault="004C7219" w:rsidP="009D5A7A" w:rsidR="004C7219">
      <w:pPr>
        <w:rPr>
          <w:b/>
        </w:rPr>
      </w:pPr>
    </w:p>
    <w:p w:rsidRDefault="00232CA0" w:rsidP="009D5A7A" w:rsidR="00D31826">
      <w:pPr>
        <w:rPr>
          <w:b/>
        </w:rPr>
      </w:pPr>
      <w:r>
        <w:rPr>
          <w:b/>
        </w:rPr>
        <w:t>2.2</w:t>
      </w:r>
      <w:r w:rsidR="00D31826" w:rsidRPr="00D31826">
        <w:rPr>
          <w:b/>
        </w:rPr>
        <w:t>.</w:t>
      </w:r>
      <w:r w:rsidR="00D31826">
        <w:t xml:space="preserve"> </w:t>
      </w:r>
      <w:r w:rsidR="0007412E" w:rsidRPr="0007412E">
        <w:rPr>
          <w:b/>
        </w:rPr>
        <w:t>FINANCIJSKO IZVJEŠĆE</w:t>
      </w:r>
    </w:p>
    <w:p w:rsidRDefault="0007412E" w:rsidP="009D5A7A" w:rsidR="0007412E" w:rsidRPr="009B4C87">
      <w:pPr>
        <w:rPr>
          <w:b/>
        </w:rPr>
      </w:pPr>
      <w:r w:rsidRPr="0007412E">
        <w:rPr>
          <w:b/>
        </w:rPr>
        <w:t xml:space="preserve">Saldo žiro račina  na dan </w:t>
      </w:r>
      <w:r w:rsidR="004C7219">
        <w:rPr>
          <w:b/>
        </w:rPr>
        <w:t xml:space="preserve"> 18.03.2017.</w:t>
      </w:r>
      <w:r w:rsidRPr="0007412E">
        <w:rPr>
          <w:b/>
        </w:rPr>
        <w:t>.                        0,00 kn</w:t>
      </w:r>
    </w:p>
    <w:p w:rsidRDefault="008929A2" w:rsidP="009D5A7A" w:rsidR="0007412E">
      <w:pPr>
        <w:rPr>
          <w:b/>
        </w:rPr>
      </w:pPr>
      <w:r>
        <w:rPr>
          <w:b/>
        </w:rPr>
        <w:t>P</w:t>
      </w:r>
      <w:r w:rsidR="0007412E" w:rsidRPr="0007412E">
        <w:rPr>
          <w:b/>
        </w:rPr>
        <w:t xml:space="preserve">redračun troškova za naredno šestomjesečno razdoblje od  </w:t>
      </w:r>
      <w:r w:rsidR="004C7219">
        <w:rPr>
          <w:b/>
        </w:rPr>
        <w:t>14.03.</w:t>
      </w:r>
      <w:r w:rsidR="0007412E" w:rsidRPr="0007412E">
        <w:rPr>
          <w:b/>
        </w:rPr>
        <w:t xml:space="preserve">2017. do </w:t>
      </w:r>
      <w:r w:rsidR="00291F91">
        <w:rPr>
          <w:b/>
        </w:rPr>
        <w:t>1</w:t>
      </w:r>
      <w:r w:rsidR="004C7219">
        <w:rPr>
          <w:b/>
        </w:rPr>
        <w:t>4</w:t>
      </w:r>
      <w:r w:rsidR="0007412E" w:rsidRPr="0007412E">
        <w:rPr>
          <w:b/>
        </w:rPr>
        <w:t>.0</w:t>
      </w:r>
      <w:r w:rsidR="004C7219">
        <w:rPr>
          <w:b/>
        </w:rPr>
        <w:t>9</w:t>
      </w:r>
      <w:r w:rsidR="0007412E" w:rsidRPr="0007412E">
        <w:rPr>
          <w:b/>
        </w:rPr>
        <w:t>.2017.godine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536"/>
        <w:gridCol w:w="6052"/>
        <w:gridCol w:w="2700"/>
      </w:tblGrid>
      <w:tr w:rsidR="0007412E" w:rsidRPr="00D139A7">
        <w:tc>
          <w:tcPr>
            <w:tcW w:type="dxa" w:w="536"/>
          </w:tcPr>
          <w:p w:rsidRDefault="0007412E" w:rsidP="009D5A7A" w:rsidR="0007412E" w:rsidRPr="0007412E">
            <w:r w:rsidRPr="0007412E">
              <w:t>r,b.</w:t>
            </w:r>
          </w:p>
        </w:tc>
        <w:tc>
          <w:tcPr>
            <w:tcW w:type="dxa" w:w="6052"/>
          </w:tcPr>
          <w:p w:rsidRDefault="0007412E" w:rsidP="009D5A7A" w:rsidR="0007412E" w:rsidRPr="0007412E">
            <w:r w:rsidRPr="0007412E">
              <w:t>Troškovi</w:t>
            </w:r>
          </w:p>
        </w:tc>
        <w:tc>
          <w:tcPr>
            <w:tcW w:type="dxa" w:w="2700"/>
          </w:tcPr>
          <w:p w:rsidRDefault="0007412E" w:rsidP="009D5A7A" w:rsidR="0007412E" w:rsidRPr="0007412E">
            <w:r w:rsidRPr="0007412E">
              <w:t>iznos u kn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 w:rsidRPr="0007412E">
              <w:t>1.</w:t>
            </w:r>
          </w:p>
        </w:tc>
        <w:tc>
          <w:tcPr>
            <w:tcW w:type="dxa" w:w="6052"/>
          </w:tcPr>
          <w:p w:rsidRDefault="0007412E" w:rsidP="009D5A7A" w:rsidR="0007412E" w:rsidRPr="0007412E">
            <w:r w:rsidRPr="0007412E">
              <w:t>Izrada pečata</w:t>
            </w:r>
            <w:r>
              <w:t>-posudba stečajne upra</w:t>
            </w:r>
            <w:r w:rsidR="00291F91">
              <w:t>v</w:t>
            </w:r>
            <w:r>
              <w:t>iteljice</w:t>
            </w:r>
          </w:p>
        </w:tc>
        <w:tc>
          <w:tcPr>
            <w:tcW w:type="dxa" w:w="2700"/>
          </w:tcPr>
          <w:p w:rsidRDefault="00F20F82" w:rsidP="00D139A7" w:rsidR="0007412E" w:rsidRPr="0007412E">
            <w:pPr>
              <w:jc w:val="right"/>
            </w:pPr>
            <w:r>
              <w:t>1</w:t>
            </w:r>
            <w:r w:rsidR="00291F91">
              <w:t>4</w:t>
            </w:r>
            <w:r>
              <w:t>9,00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>
              <w:t>2.</w:t>
            </w:r>
          </w:p>
        </w:tc>
        <w:tc>
          <w:tcPr>
            <w:tcW w:type="dxa" w:w="6052"/>
          </w:tcPr>
          <w:p w:rsidRDefault="00291F91" w:rsidP="009D5A7A" w:rsidR="0007412E" w:rsidRPr="0007412E">
            <w:r>
              <w:t xml:space="preserve">Uredski materijal- posudba stečajne upraviteljice </w:t>
            </w:r>
          </w:p>
        </w:tc>
        <w:tc>
          <w:tcPr>
            <w:tcW w:type="dxa" w:w="2700"/>
          </w:tcPr>
          <w:p w:rsidRDefault="00291F91" w:rsidP="00D139A7" w:rsidR="0007412E" w:rsidRPr="0007412E">
            <w:pPr>
              <w:jc w:val="right"/>
            </w:pPr>
            <w:r>
              <w:t>1</w:t>
            </w:r>
            <w:r w:rsidR="002268C2">
              <w:t>0</w:t>
            </w:r>
            <w:r>
              <w:t>1,</w:t>
            </w:r>
            <w:r w:rsidR="002268C2">
              <w:t>90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>
              <w:t>3.</w:t>
            </w:r>
          </w:p>
        </w:tc>
        <w:tc>
          <w:tcPr>
            <w:tcW w:type="dxa" w:w="6052"/>
          </w:tcPr>
          <w:p w:rsidRDefault="0007412E" w:rsidP="009D5A7A" w:rsidR="0007412E" w:rsidRPr="0007412E">
            <w:r>
              <w:t>Poštarina</w:t>
            </w:r>
          </w:p>
        </w:tc>
        <w:tc>
          <w:tcPr>
            <w:tcW w:type="dxa" w:w="2700"/>
          </w:tcPr>
          <w:p w:rsidRDefault="00D31826" w:rsidP="00D139A7" w:rsidR="0007412E" w:rsidRPr="0007412E">
            <w:pPr>
              <w:jc w:val="right"/>
            </w:pPr>
            <w:r>
              <w:t>2</w:t>
            </w:r>
            <w:r w:rsidR="00717715">
              <w:t>00,00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>
              <w:t>4.</w:t>
            </w:r>
          </w:p>
        </w:tc>
        <w:tc>
          <w:tcPr>
            <w:tcW w:type="dxa" w:w="6052"/>
          </w:tcPr>
          <w:p w:rsidRDefault="0007412E" w:rsidP="009D5A7A" w:rsidR="0007412E">
            <w:r>
              <w:t>Knjigovodstvene usluge-</w:t>
            </w:r>
            <w:r w:rsidR="00291F91">
              <w:t xml:space="preserve"> za sređivanje knjiga, završnu i početnu bilancu, sređivanje evidencije plaća radnika</w:t>
            </w:r>
          </w:p>
          <w:p w:rsidRDefault="00291F91" w:rsidP="009D5A7A" w:rsidR="00291F91" w:rsidRPr="0007412E">
            <w:r>
              <w:t xml:space="preserve">- za naredni period 625,00 kn x6 </w:t>
            </w:r>
            <w:proofErr w:type="spellStart"/>
            <w:r>
              <w:t>mj</w:t>
            </w:r>
            <w:proofErr w:type="spellEnd"/>
          </w:p>
        </w:tc>
        <w:tc>
          <w:tcPr>
            <w:tcW w:type="dxa" w:w="2700"/>
          </w:tcPr>
          <w:p w:rsidRDefault="0007412E" w:rsidP="00D139A7" w:rsidR="0007412E">
            <w:pPr>
              <w:jc w:val="right"/>
            </w:pPr>
          </w:p>
          <w:p w:rsidRDefault="002268C2" w:rsidP="00D139A7" w:rsidR="00291F91">
            <w:pPr>
              <w:jc w:val="right"/>
            </w:pPr>
            <w:r>
              <w:t>3</w:t>
            </w:r>
            <w:r w:rsidR="00291F91">
              <w:t>.000,00</w:t>
            </w:r>
          </w:p>
          <w:p w:rsidRDefault="00291F91" w:rsidP="00D139A7" w:rsidR="00291F91" w:rsidRPr="0007412E">
            <w:pPr>
              <w:jc w:val="right"/>
            </w:pPr>
            <w:r>
              <w:t>3</w:t>
            </w:r>
            <w:r w:rsidR="00587EB0">
              <w:t>.</w:t>
            </w:r>
            <w:r>
              <w:t>75</w:t>
            </w:r>
            <w:r w:rsidR="00587EB0">
              <w:t>0</w:t>
            </w:r>
            <w:r>
              <w:t>,00</w:t>
            </w:r>
          </w:p>
        </w:tc>
      </w:tr>
      <w:tr w:rsidR="0007412E" w:rsidRPr="0007412E">
        <w:tc>
          <w:tcPr>
            <w:tcW w:type="dxa" w:w="536"/>
          </w:tcPr>
          <w:p w:rsidRDefault="0007412E" w:rsidP="009D5A7A" w:rsidR="0007412E" w:rsidRPr="0007412E">
            <w:r>
              <w:t>5.</w:t>
            </w:r>
          </w:p>
        </w:tc>
        <w:tc>
          <w:tcPr>
            <w:tcW w:type="dxa" w:w="6052"/>
          </w:tcPr>
          <w:p w:rsidRDefault="0007412E" w:rsidP="009D5A7A" w:rsidR="0007412E" w:rsidRPr="0007412E">
            <w:r>
              <w:t>Suradnik stečajne upraviteljice-bruto</w:t>
            </w:r>
            <w:r w:rsidR="00F20F82">
              <w:t xml:space="preserve"> </w:t>
            </w:r>
            <w:r w:rsidR="00243B75">
              <w:t>625</w:t>
            </w:r>
            <w:r w:rsidR="00F20F82">
              <w:t xml:space="preserve">,00 x 6 </w:t>
            </w:r>
            <w:proofErr w:type="spellStart"/>
            <w:r w:rsidR="00F20F82">
              <w:t>mj</w:t>
            </w:r>
            <w:proofErr w:type="spellEnd"/>
          </w:p>
        </w:tc>
        <w:tc>
          <w:tcPr>
            <w:tcW w:type="dxa" w:w="2700"/>
          </w:tcPr>
          <w:p w:rsidRDefault="00243B75" w:rsidP="00D139A7" w:rsidR="0007412E" w:rsidRPr="0007412E">
            <w:pPr>
              <w:jc w:val="right"/>
            </w:pPr>
            <w:r>
              <w:t>3</w:t>
            </w:r>
            <w:r w:rsidR="00F20F82">
              <w:t>.</w:t>
            </w:r>
            <w:r>
              <w:t>75</w:t>
            </w:r>
            <w:r w:rsidR="00587EB0">
              <w:t>0</w:t>
            </w:r>
            <w:r w:rsidR="00F20F82">
              <w:t>,00</w:t>
            </w:r>
          </w:p>
        </w:tc>
      </w:tr>
      <w:tr w:rsidR="0007412E" w:rsidRPr="0007412E">
        <w:tc>
          <w:tcPr>
            <w:tcW w:type="dxa" w:w="536"/>
          </w:tcPr>
          <w:p w:rsidRDefault="00243B75" w:rsidP="009D5A7A" w:rsidR="0007412E" w:rsidRPr="0007412E">
            <w:r>
              <w:t>6</w:t>
            </w:r>
            <w:r w:rsidR="00F20F82">
              <w:t>.</w:t>
            </w:r>
          </w:p>
        </w:tc>
        <w:tc>
          <w:tcPr>
            <w:tcW w:type="dxa" w:w="6052"/>
          </w:tcPr>
          <w:p w:rsidRDefault="00243B75" w:rsidP="009D5A7A" w:rsidR="0007412E" w:rsidRPr="0007412E">
            <w:r>
              <w:t>Troškovi stečajnog upravitelja paušal (auto, telefon)</w:t>
            </w:r>
            <w:r w:rsidR="00F20F82">
              <w:t xml:space="preserve"> </w:t>
            </w:r>
            <w:r>
              <w:t>bruto</w:t>
            </w:r>
          </w:p>
        </w:tc>
        <w:tc>
          <w:tcPr>
            <w:tcW w:type="dxa" w:w="2700"/>
          </w:tcPr>
          <w:p w:rsidRDefault="00D31826" w:rsidP="00D139A7" w:rsidR="0007412E" w:rsidRPr="0007412E">
            <w:pPr>
              <w:jc w:val="right"/>
            </w:pPr>
            <w:r>
              <w:t>3</w:t>
            </w:r>
            <w:r w:rsidR="00243B75">
              <w:t>.5</w:t>
            </w:r>
            <w:r w:rsidR="00F20F82">
              <w:t>00,00</w:t>
            </w:r>
          </w:p>
        </w:tc>
      </w:tr>
      <w:tr w:rsidR="00F20F82" w:rsidRPr="0007412E">
        <w:tc>
          <w:tcPr>
            <w:tcW w:type="dxa" w:w="536"/>
          </w:tcPr>
          <w:p w:rsidRDefault="00243B75" w:rsidP="009D5A7A" w:rsidR="00F20F82">
            <w:r>
              <w:t>7</w:t>
            </w:r>
            <w:r w:rsidR="00F20F82">
              <w:t>.</w:t>
            </w:r>
          </w:p>
        </w:tc>
        <w:tc>
          <w:tcPr>
            <w:tcW w:type="dxa" w:w="6052"/>
          </w:tcPr>
          <w:p w:rsidRDefault="00F20F82" w:rsidP="009D5A7A" w:rsidR="00F20F82">
            <w:r>
              <w:t xml:space="preserve">trošak procjene pokretnina </w:t>
            </w:r>
            <w:proofErr w:type="spellStart"/>
            <w:r>
              <w:t>cca</w:t>
            </w:r>
            <w:proofErr w:type="spellEnd"/>
            <w:r>
              <w:t xml:space="preserve"> </w:t>
            </w:r>
          </w:p>
        </w:tc>
        <w:tc>
          <w:tcPr>
            <w:tcW w:type="dxa" w:w="2700"/>
          </w:tcPr>
          <w:p w:rsidRDefault="00587EB0" w:rsidP="00D139A7" w:rsidR="00F20F82" w:rsidRPr="0007412E">
            <w:pPr>
              <w:jc w:val="right"/>
            </w:pPr>
            <w:r>
              <w:t>5</w:t>
            </w:r>
            <w:r w:rsidR="00F20F82">
              <w:t>.500,00</w:t>
            </w:r>
          </w:p>
        </w:tc>
      </w:tr>
      <w:tr w:rsidR="00717715" w:rsidRPr="0007412E">
        <w:tc>
          <w:tcPr>
            <w:tcW w:type="dxa" w:w="536"/>
          </w:tcPr>
          <w:p w:rsidRDefault="00243B75" w:rsidP="009D5A7A" w:rsidR="00717715">
            <w:r>
              <w:t>8.</w:t>
            </w:r>
          </w:p>
        </w:tc>
        <w:tc>
          <w:tcPr>
            <w:tcW w:type="dxa" w:w="6052"/>
          </w:tcPr>
          <w:p w:rsidRDefault="00717715" w:rsidP="009D5A7A" w:rsidR="00717715" w:rsidRPr="00717715">
            <w:r w:rsidRPr="00717715">
              <w:t>bankarska naknada</w:t>
            </w:r>
            <w:r>
              <w:t xml:space="preserve">  </w:t>
            </w:r>
            <w:r w:rsidR="00587EB0">
              <w:t>6 mj. procjena</w:t>
            </w:r>
          </w:p>
        </w:tc>
        <w:tc>
          <w:tcPr>
            <w:tcW w:type="dxa" w:w="2700"/>
          </w:tcPr>
          <w:p w:rsidRDefault="00587EB0" w:rsidP="00D139A7" w:rsidR="00717715" w:rsidRPr="00717715">
            <w:pPr>
              <w:jc w:val="right"/>
            </w:pPr>
            <w:r>
              <w:t>500,00</w:t>
            </w:r>
          </w:p>
        </w:tc>
      </w:tr>
      <w:tr w:rsidR="00F20F82" w:rsidRPr="0007412E">
        <w:tc>
          <w:tcPr>
            <w:tcW w:type="dxa" w:w="536"/>
          </w:tcPr>
          <w:p w:rsidRDefault="00F20F82" w:rsidP="009D5A7A" w:rsidR="00F20F82"/>
        </w:tc>
        <w:tc>
          <w:tcPr>
            <w:tcW w:type="dxa" w:w="6052"/>
          </w:tcPr>
          <w:p w:rsidRDefault="00F20F82" w:rsidP="009D5A7A" w:rsidR="00F20F82" w:rsidRPr="00D139A7">
            <w:pPr>
              <w:rPr>
                <w:b/>
              </w:rPr>
            </w:pPr>
            <w:r w:rsidRPr="00D139A7">
              <w:rPr>
                <w:b/>
              </w:rPr>
              <w:t>Ukupno:</w:t>
            </w:r>
          </w:p>
        </w:tc>
        <w:tc>
          <w:tcPr>
            <w:tcW w:type="dxa" w:w="2700"/>
          </w:tcPr>
          <w:p w:rsidRDefault="002268C2" w:rsidP="00D139A7" w:rsidR="00F20F82" w:rsidRPr="00D139A7">
            <w:pPr>
              <w:jc w:val="right"/>
              <w:rPr>
                <w:b/>
              </w:rPr>
            </w:pPr>
            <w:r>
              <w:rPr>
                <w:b/>
              </w:rPr>
              <w:t>20.450,90</w:t>
            </w:r>
          </w:p>
        </w:tc>
      </w:tr>
    </w:tbl>
    <w:p w:rsidRDefault="0007412E" w:rsidP="009D5A7A" w:rsidR="0007412E"/>
    <w:p w:rsidRDefault="00717715" w:rsidP="009D5A7A" w:rsidR="00717715" w:rsidRPr="00717715">
      <w:pPr>
        <w:rPr>
          <w:b/>
        </w:rPr>
      </w:pPr>
      <w:r>
        <w:rPr>
          <w:b/>
        </w:rPr>
        <w:t>2.3. SVEUKUPNE OBVEZE STEČ</w:t>
      </w:r>
      <w:r w:rsidRPr="00717715">
        <w:rPr>
          <w:b/>
        </w:rPr>
        <w:t>AJNE MASE</w:t>
      </w:r>
    </w:p>
    <w:p w:rsidRDefault="00717715" w:rsidP="00717715" w:rsidR="00717715">
      <w:pPr>
        <w:numPr>
          <w:ilvl w:val="0"/>
          <w:numId w:val="2"/>
        </w:numPr>
      </w:pPr>
      <w:r>
        <w:t xml:space="preserve">priznate tražbine                                                                      </w:t>
      </w:r>
      <w:r w:rsidR="002268C2">
        <w:t>3</w:t>
      </w:r>
      <w:r w:rsidR="00D31826">
        <w:t>.</w:t>
      </w:r>
      <w:r w:rsidR="002268C2">
        <w:t>724.502,23</w:t>
      </w:r>
      <w:r w:rsidR="00D31826">
        <w:t xml:space="preserve"> kn</w:t>
      </w:r>
      <w:r>
        <w:t xml:space="preserve">   </w:t>
      </w:r>
      <w:r w:rsidR="00587EB0">
        <w:t xml:space="preserve">                   </w:t>
      </w:r>
      <w:r w:rsidR="008929A2">
        <w:t xml:space="preserve"> </w:t>
      </w:r>
    </w:p>
    <w:p w:rsidRDefault="00717715" w:rsidP="00717715" w:rsidR="00717715">
      <w:pPr>
        <w:numPr>
          <w:ilvl w:val="0"/>
          <w:numId w:val="2"/>
        </w:numPr>
      </w:pPr>
      <w:r>
        <w:t xml:space="preserve">plan troškova za narednih 6 mjeseci                                            </w:t>
      </w:r>
      <w:r w:rsidR="002268C2">
        <w:t>2</w:t>
      </w:r>
      <w:r w:rsidR="00D31826">
        <w:t>0.</w:t>
      </w:r>
      <w:r w:rsidR="002268C2">
        <w:t>450,90</w:t>
      </w:r>
      <w:r w:rsidR="00587EB0">
        <w:t xml:space="preserve"> kn</w:t>
      </w:r>
    </w:p>
    <w:p w:rsidRDefault="00717715" w:rsidP="00717715" w:rsidR="00717715">
      <w:pPr>
        <w:ind w:left="360"/>
      </w:pPr>
      <w:r>
        <w:t>----------------------------------------------------------------------------------------------------</w:t>
      </w:r>
    </w:p>
    <w:p w:rsidRDefault="00717715" w:rsidP="00717715" w:rsidR="00587EB0">
      <w:pPr>
        <w:ind w:left="360"/>
        <w:rPr>
          <w:b/>
        </w:rPr>
      </w:pPr>
      <w:r w:rsidRPr="00717715">
        <w:rPr>
          <w:b/>
        </w:rPr>
        <w:t>Sveukupno</w:t>
      </w:r>
      <w:r w:rsidR="00D31826">
        <w:rPr>
          <w:b/>
        </w:rPr>
        <w:t xml:space="preserve">                                                                                   </w:t>
      </w:r>
      <w:r w:rsidR="002268C2">
        <w:rPr>
          <w:b/>
        </w:rPr>
        <w:t>3</w:t>
      </w:r>
      <w:r w:rsidR="00D31826">
        <w:rPr>
          <w:b/>
        </w:rPr>
        <w:t>.</w:t>
      </w:r>
      <w:r w:rsidR="002268C2">
        <w:rPr>
          <w:b/>
        </w:rPr>
        <w:t>744.953,13</w:t>
      </w:r>
      <w:r w:rsidR="00D31826">
        <w:rPr>
          <w:b/>
        </w:rPr>
        <w:t xml:space="preserve"> kn</w:t>
      </w:r>
    </w:p>
    <w:p w:rsidRDefault="00587EB0" w:rsidP="00717715" w:rsidR="00587EB0">
      <w:pPr>
        <w:ind w:left="360"/>
        <w:rPr>
          <w:b/>
        </w:rPr>
      </w:pPr>
    </w:p>
    <w:p w:rsidRDefault="002268C2" w:rsidP="00717715" w:rsidR="002268C2">
      <w:pPr>
        <w:ind w:left="360"/>
        <w:rPr>
          <w:b/>
        </w:rPr>
      </w:pPr>
    </w:p>
    <w:p w:rsidRDefault="00402F4F" w:rsidP="002268C2" w:rsidR="00717715">
      <w:pPr>
        <w:rPr>
          <w:b/>
        </w:rPr>
      </w:pPr>
      <w:proofErr w:type="spellStart"/>
      <w:r>
        <w:rPr>
          <w:b/>
        </w:rPr>
        <w:lastRenderedPageBreak/>
        <w:t>III.</w:t>
      </w:r>
      <w:r w:rsidR="00717715">
        <w:rPr>
          <w:b/>
        </w:rPr>
        <w:t>PRAVNI</w:t>
      </w:r>
      <w:proofErr w:type="spellEnd"/>
      <w:r w:rsidR="00717715">
        <w:rPr>
          <w:b/>
        </w:rPr>
        <w:t xml:space="preserve"> PREDMETI</w:t>
      </w:r>
    </w:p>
    <w:p w:rsidRDefault="002268C2" w:rsidP="002268C2" w:rsidR="002268C2">
      <w:r>
        <w:rPr>
          <w:b/>
        </w:rPr>
        <w:t xml:space="preserve"> </w:t>
      </w:r>
      <w:r w:rsidRPr="00F8404B">
        <w:t>Stečajni  dužnik kao tužitelj vodi slijedeće parnice:</w:t>
      </w:r>
    </w:p>
    <w:p w:rsidRDefault="002268C2" w:rsidP="002268C2" w:rsidR="002268C2">
      <w:pPr>
        <w:numPr>
          <w:ilvl w:val="0"/>
          <w:numId w:val="7"/>
        </w:numPr>
      </w:pPr>
      <w:r>
        <w:t xml:space="preserve">P-3022/2014, tuženik </w:t>
      </w:r>
      <w:proofErr w:type="spellStart"/>
      <w:r>
        <w:t>Euroherc</w:t>
      </w:r>
      <w:proofErr w:type="spellEnd"/>
      <w:r>
        <w:t xml:space="preserve"> osiguranje d.d. Zagreb, radi naknade štete</w:t>
      </w:r>
    </w:p>
    <w:p w:rsidRDefault="002268C2" w:rsidP="002268C2" w:rsidR="002268C2">
      <w:pPr>
        <w:numPr>
          <w:ilvl w:val="0"/>
          <w:numId w:val="7"/>
        </w:numPr>
      </w:pPr>
      <w:r>
        <w:t>P-2194/2016, tuženik Turnus d.o.o. Zagreb, radi   isplate računa</w:t>
      </w:r>
    </w:p>
    <w:p w:rsidRDefault="002268C2" w:rsidP="002268C2" w:rsidR="002268C2">
      <w:pPr>
        <w:numPr>
          <w:ilvl w:val="0"/>
          <w:numId w:val="7"/>
        </w:numPr>
      </w:pPr>
      <w:r>
        <w:t>P-25/2015 , tuženik Croatia osiguranje d.d. radi naknade štete</w:t>
      </w:r>
    </w:p>
    <w:p w:rsidRDefault="002268C2" w:rsidP="002268C2" w:rsidR="002268C2" w:rsidRPr="00F8404B">
      <w:r>
        <w:t xml:space="preserve">Protiv  stečajnog dužnika , kao tuženika vodi se spor </w:t>
      </w:r>
      <w:proofErr w:type="spellStart"/>
      <w:r>
        <w:t>Pr</w:t>
      </w:r>
      <w:proofErr w:type="spellEnd"/>
      <w:r>
        <w:t xml:space="preserve">-91/15 tužitelja </w:t>
      </w:r>
      <w:proofErr w:type="spellStart"/>
      <w:r>
        <w:t>Senada</w:t>
      </w:r>
      <w:proofErr w:type="spellEnd"/>
      <w:r>
        <w:t xml:space="preserve"> </w:t>
      </w:r>
      <w:proofErr w:type="spellStart"/>
      <w:r>
        <w:t>Čibrić</w:t>
      </w:r>
      <w:proofErr w:type="spellEnd"/>
      <w:r>
        <w:t xml:space="preserve">, radi isplate prekovremenog rada </w:t>
      </w:r>
    </w:p>
    <w:p w:rsidRDefault="002268C2" w:rsidP="002268C2" w:rsidR="002268C2" w:rsidRPr="00F8404B"/>
    <w:p w:rsidRDefault="002268C2" w:rsidP="00717715" w:rsidR="002268C2">
      <w:pPr>
        <w:ind w:left="360"/>
        <w:rPr>
          <w:b/>
        </w:rPr>
      </w:pPr>
    </w:p>
    <w:p w:rsidRDefault="002268C2" w:rsidP="009B4C87" w:rsidR="002268C2">
      <w:pPr>
        <w:ind w:left="360"/>
        <w:rPr>
          <w:b/>
        </w:rPr>
      </w:pPr>
    </w:p>
    <w:p w:rsidRDefault="002268C2" w:rsidP="009B4C87" w:rsidR="002268C2">
      <w:pPr>
        <w:ind w:left="360"/>
        <w:rPr>
          <w:b/>
        </w:rPr>
      </w:pPr>
    </w:p>
    <w:p w:rsidRDefault="00B040AF" w:rsidP="009B4C87" w:rsidR="00B040AF" w:rsidRPr="009B4C87">
      <w:pPr>
        <w:ind w:left="360"/>
        <w:rPr>
          <w:b/>
        </w:rPr>
      </w:pPr>
      <w:r w:rsidRPr="00B040AF">
        <w:rPr>
          <w:b/>
        </w:rPr>
        <w:t>I</w:t>
      </w:r>
      <w:r w:rsidR="00402F4F">
        <w:rPr>
          <w:b/>
        </w:rPr>
        <w:t>V</w:t>
      </w:r>
      <w:r w:rsidRPr="00B040AF">
        <w:rPr>
          <w:b/>
        </w:rPr>
        <w:t xml:space="preserve">. RADNJE KOJE ĆE SE PODUZETI U NAREDNOM RAZDOBLJU </w:t>
      </w:r>
    </w:p>
    <w:p w:rsidRDefault="009939B9" w:rsidP="002268C2" w:rsidR="00587EB0">
      <w:pPr>
        <w:ind w:left="360"/>
      </w:pPr>
      <w:r>
        <w:t xml:space="preserve"> Stečajni dužnik </w:t>
      </w:r>
      <w:r w:rsidR="002268C2">
        <w:t xml:space="preserve">ima jednog </w:t>
      </w:r>
      <w:r>
        <w:t>zaposlen</w:t>
      </w:r>
      <w:r w:rsidR="002268C2">
        <w:t xml:space="preserve">og </w:t>
      </w:r>
      <w:r>
        <w:t>,</w:t>
      </w:r>
      <w:r w:rsidR="002268C2">
        <w:t xml:space="preserve"> ugovor o  radu  mu je otkazan s otkaznim rokom od  mjesec dana. Nema</w:t>
      </w:r>
      <w:r>
        <w:t xml:space="preserve"> započetih a nedovršenih poslova, a ni uvjeta za  </w:t>
      </w:r>
      <w:r w:rsidR="002268C2">
        <w:t xml:space="preserve">nastavak </w:t>
      </w:r>
      <w:r>
        <w:t>poslovanja ili izradu stečajnog plana.</w:t>
      </w:r>
      <w:r w:rsidR="008B1A8C">
        <w:t xml:space="preserve">  </w:t>
      </w:r>
    </w:p>
    <w:p w:rsidRDefault="00402F4F" w:rsidP="00717715" w:rsidR="009939B9">
      <w:pPr>
        <w:ind w:left="360"/>
      </w:pPr>
      <w:r>
        <w:t xml:space="preserve"> </w:t>
      </w:r>
      <w:r w:rsidR="009939B9">
        <w:t>Slijedom iznijetog u ovom izvješću, stečajni upravitelj predlaže da  skupština vjerovnika</w:t>
      </w:r>
    </w:p>
    <w:p w:rsidRDefault="00402F4F" w:rsidP="00717715" w:rsidR="009939B9">
      <w:pPr>
        <w:ind w:left="360"/>
      </w:pPr>
      <w:r>
        <w:t xml:space="preserve"> </w:t>
      </w:r>
      <w:r w:rsidR="009939B9">
        <w:t>donese slijedeće</w:t>
      </w:r>
    </w:p>
    <w:p w:rsidRDefault="009939B9" w:rsidP="00232CA0" w:rsidR="009939B9">
      <w:pPr>
        <w:jc w:val="center"/>
        <w:rPr>
          <w:b/>
        </w:rPr>
      </w:pPr>
      <w:r w:rsidRPr="009939B9">
        <w:rPr>
          <w:b/>
        </w:rPr>
        <w:t>O D L U K E</w:t>
      </w:r>
    </w:p>
    <w:p w:rsidRDefault="009939B9" w:rsidP="009939B9" w:rsidR="009939B9">
      <w:pPr>
        <w:ind w:left="360"/>
        <w:jc w:val="center"/>
        <w:rPr>
          <w:b/>
        </w:rPr>
      </w:pPr>
    </w:p>
    <w:p w:rsidRDefault="008B1A8C" w:rsidP="008B1A8C" w:rsidR="009B4C87">
      <w:pPr>
        <w:rPr>
          <w:b/>
        </w:rPr>
      </w:pPr>
      <w:r>
        <w:rPr>
          <w:b/>
        </w:rPr>
        <w:t xml:space="preserve">     1.  </w:t>
      </w:r>
      <w:r w:rsidR="009939B9" w:rsidRPr="00332552">
        <w:rPr>
          <w:b/>
        </w:rPr>
        <w:t xml:space="preserve">Prihvaća se izvješće stečajne upraviteljice o svim do sada učinjenim radnjama u </w:t>
      </w:r>
    </w:p>
    <w:p w:rsidRDefault="009B4C87" w:rsidP="008B1A8C" w:rsidR="009B4C87">
      <w:pPr>
        <w:rPr>
          <w:b/>
        </w:rPr>
      </w:pPr>
      <w:r>
        <w:rPr>
          <w:b/>
        </w:rPr>
        <w:t xml:space="preserve">          </w:t>
      </w:r>
      <w:r w:rsidR="009939B9" w:rsidRPr="00332552">
        <w:rPr>
          <w:b/>
        </w:rPr>
        <w:t xml:space="preserve">stečajnom postupku, u odnosu na  imovinu i obveze stečajnog dužnika, te </w:t>
      </w:r>
    </w:p>
    <w:p w:rsidRDefault="009B4C87" w:rsidP="008B1A8C" w:rsidR="009939B9" w:rsidRPr="00332552">
      <w:pPr>
        <w:rPr>
          <w:b/>
        </w:rPr>
      </w:pPr>
      <w:r>
        <w:rPr>
          <w:b/>
        </w:rPr>
        <w:t xml:space="preserve">          </w:t>
      </w:r>
      <w:r w:rsidR="009939B9" w:rsidRPr="00332552">
        <w:rPr>
          <w:b/>
        </w:rPr>
        <w:t>planirane troškove narednog razdoblja</w:t>
      </w:r>
    </w:p>
    <w:p w:rsidRDefault="008B1A8C" w:rsidP="009939B9" w:rsidR="00332552">
      <w:pPr>
        <w:rPr>
          <w:b/>
        </w:rPr>
      </w:pPr>
      <w:r>
        <w:rPr>
          <w:b/>
        </w:rPr>
        <w:t xml:space="preserve">     2</w:t>
      </w:r>
      <w:r w:rsidR="009B4C87">
        <w:rPr>
          <w:b/>
        </w:rPr>
        <w:t>.</w:t>
      </w:r>
      <w:r w:rsidR="00D31826">
        <w:rPr>
          <w:b/>
        </w:rPr>
        <w:t xml:space="preserve"> </w:t>
      </w:r>
      <w:r w:rsidR="009B4C87">
        <w:rPr>
          <w:b/>
        </w:rPr>
        <w:t xml:space="preserve"> </w:t>
      </w:r>
      <w:r w:rsidR="009939B9" w:rsidRPr="00332552">
        <w:rPr>
          <w:b/>
        </w:rPr>
        <w:t xml:space="preserve">Izraditi će se procjena vrijednosti pokretnina i pristupiti unovčenju </w:t>
      </w:r>
      <w:r w:rsidR="00332552">
        <w:rPr>
          <w:b/>
        </w:rPr>
        <w:t xml:space="preserve">  </w:t>
      </w:r>
    </w:p>
    <w:p w:rsidRDefault="00D31826" w:rsidP="009939B9" w:rsidR="00332552">
      <w:pPr>
        <w:rPr>
          <w:b/>
        </w:rPr>
      </w:pPr>
      <w:r>
        <w:rPr>
          <w:b/>
        </w:rPr>
        <w:t xml:space="preserve">         </w:t>
      </w:r>
      <w:r w:rsidR="00332552">
        <w:rPr>
          <w:b/>
        </w:rPr>
        <w:t xml:space="preserve"> </w:t>
      </w:r>
      <w:r w:rsidR="009939B9" w:rsidRPr="00332552">
        <w:rPr>
          <w:b/>
        </w:rPr>
        <w:t xml:space="preserve">prikupljanjem  pisanih ponuda temeljem objave oglasa na stranicama sudačke </w:t>
      </w:r>
    </w:p>
    <w:p w:rsidRDefault="00D31826" w:rsidP="009939B9" w:rsidR="009939B9">
      <w:pPr>
        <w:rPr>
          <w:b/>
        </w:rPr>
      </w:pPr>
      <w:r>
        <w:rPr>
          <w:b/>
        </w:rPr>
        <w:t xml:space="preserve">        </w:t>
      </w:r>
      <w:r w:rsidR="00332552">
        <w:rPr>
          <w:b/>
        </w:rPr>
        <w:t xml:space="preserve"> </w:t>
      </w:r>
      <w:r>
        <w:rPr>
          <w:b/>
        </w:rPr>
        <w:t xml:space="preserve"> </w:t>
      </w:r>
      <w:r w:rsidR="009939B9" w:rsidRPr="00332552">
        <w:rPr>
          <w:b/>
        </w:rPr>
        <w:t>mreže</w:t>
      </w:r>
      <w:r w:rsidR="00332552" w:rsidRPr="00332552">
        <w:rPr>
          <w:b/>
        </w:rPr>
        <w:t xml:space="preserve"> , s tim da će se  vrijednost kod svakog slijedećeg oglasa smanjivati za </w:t>
      </w:r>
      <w:r w:rsidR="002268C2">
        <w:rPr>
          <w:b/>
        </w:rPr>
        <w:t>2</w:t>
      </w:r>
      <w:r w:rsidR="00332552" w:rsidRPr="00332552">
        <w:rPr>
          <w:b/>
        </w:rPr>
        <w:t xml:space="preserve">0%. </w:t>
      </w:r>
      <w:r w:rsidR="009939B9" w:rsidRPr="00332552">
        <w:rPr>
          <w:b/>
        </w:rPr>
        <w:t xml:space="preserve"> </w:t>
      </w:r>
    </w:p>
    <w:p w:rsidRDefault="00856AA6" w:rsidP="009939B9" w:rsidR="00856AA6">
      <w:pPr>
        <w:rPr>
          <w:b/>
        </w:rPr>
      </w:pPr>
      <w:r>
        <w:rPr>
          <w:b/>
        </w:rPr>
        <w:t xml:space="preserve">      3. Izraditi procjena vrijednosti nekretnina i pripremiti za objavu  prodaje putem </w:t>
      </w:r>
    </w:p>
    <w:p w:rsidRDefault="00856AA6" w:rsidP="009939B9" w:rsidR="00856AA6" w:rsidRPr="00332552">
      <w:pPr>
        <w:rPr>
          <w:b/>
        </w:rPr>
      </w:pPr>
      <w:r>
        <w:rPr>
          <w:b/>
        </w:rPr>
        <w:t xml:space="preserve">          elektronske dražbe kod FINE</w:t>
      </w:r>
    </w:p>
    <w:p w:rsidRDefault="00856AA6" w:rsidP="00332552" w:rsidR="00D31826">
      <w:pPr>
        <w:ind w:left="360"/>
        <w:rPr>
          <w:b/>
        </w:rPr>
      </w:pPr>
      <w:r>
        <w:rPr>
          <w:b/>
        </w:rPr>
        <w:t>4</w:t>
      </w:r>
      <w:r w:rsidR="00D31826">
        <w:rPr>
          <w:b/>
        </w:rPr>
        <w:t xml:space="preserve">.  Sklopiti ugovor o obavljanju  knjigovodstvenih usluga sa  </w:t>
      </w:r>
      <w:proofErr w:type="spellStart"/>
      <w:r w:rsidR="00D31826">
        <w:rPr>
          <w:b/>
        </w:rPr>
        <w:t>tvrkom</w:t>
      </w:r>
      <w:proofErr w:type="spellEnd"/>
      <w:r w:rsidR="00D31826">
        <w:rPr>
          <w:b/>
        </w:rPr>
        <w:t xml:space="preserve"> </w:t>
      </w:r>
      <w:proofErr w:type="spellStart"/>
      <w:r w:rsidR="00D31826">
        <w:rPr>
          <w:b/>
        </w:rPr>
        <w:t>Ercom</w:t>
      </w:r>
      <w:proofErr w:type="spellEnd"/>
      <w:r w:rsidR="00D31826">
        <w:rPr>
          <w:b/>
        </w:rPr>
        <w:t xml:space="preserve"> d.o.o. </w:t>
      </w:r>
    </w:p>
    <w:p w:rsidRDefault="00D31826" w:rsidP="00332552" w:rsidR="009939B9">
      <w:pPr>
        <w:ind w:left="360"/>
        <w:rPr>
          <w:b/>
        </w:rPr>
      </w:pPr>
      <w:r>
        <w:rPr>
          <w:b/>
        </w:rPr>
        <w:t xml:space="preserve">     Varaždin</w:t>
      </w:r>
    </w:p>
    <w:p w:rsidRDefault="002268C2" w:rsidP="00856AA6" w:rsidR="00856AA6">
      <w:pPr>
        <w:numPr>
          <w:ilvl w:val="0"/>
          <w:numId w:val="8"/>
        </w:numPr>
        <w:rPr>
          <w:b/>
        </w:rPr>
      </w:pPr>
      <w:r w:rsidRPr="00856AA6">
        <w:rPr>
          <w:b/>
        </w:rPr>
        <w:t xml:space="preserve">Nastaviti sa sudskim sporovima pri čemu će se kao punomoćnici  angažirati  </w:t>
      </w:r>
      <w:r w:rsidR="00856AA6">
        <w:rPr>
          <w:b/>
        </w:rPr>
        <w:t xml:space="preserve">  </w:t>
      </w:r>
    </w:p>
    <w:p w:rsidRDefault="00856AA6" w:rsidP="00856AA6" w:rsidR="00856AA6">
      <w:pPr>
        <w:ind w:left="360"/>
        <w:rPr>
          <w:b/>
        </w:rPr>
      </w:pPr>
      <w:r>
        <w:rPr>
          <w:b/>
        </w:rPr>
        <w:t xml:space="preserve">      </w:t>
      </w:r>
      <w:r w:rsidR="002268C2" w:rsidRPr="00856AA6">
        <w:rPr>
          <w:b/>
        </w:rPr>
        <w:t xml:space="preserve">odvjetnici koji su i do sada zastupali  stečajnog dužnika, a plaćanje odvjetničkih </w:t>
      </w:r>
    </w:p>
    <w:p w:rsidRDefault="00856AA6" w:rsidP="00856AA6" w:rsidR="00232CA0" w:rsidRPr="00856AA6">
      <w:pPr>
        <w:ind w:left="360"/>
        <w:rPr>
          <w:b/>
        </w:rPr>
      </w:pPr>
      <w:r>
        <w:rPr>
          <w:b/>
        </w:rPr>
        <w:t xml:space="preserve">      </w:t>
      </w:r>
      <w:r w:rsidR="002268C2" w:rsidRPr="00856AA6">
        <w:rPr>
          <w:b/>
        </w:rPr>
        <w:t xml:space="preserve">usluga vršiti će se  nakon </w:t>
      </w:r>
      <w:r w:rsidRPr="00856AA6">
        <w:rPr>
          <w:b/>
        </w:rPr>
        <w:t xml:space="preserve">uspješnog </w:t>
      </w:r>
      <w:r w:rsidR="002268C2" w:rsidRPr="00856AA6">
        <w:rPr>
          <w:b/>
        </w:rPr>
        <w:t>završetka istih</w:t>
      </w:r>
    </w:p>
    <w:p w:rsidRDefault="00332552" w:rsidP="00332552" w:rsidR="00856AA6">
      <w:pPr>
        <w:ind w:left="360"/>
      </w:pPr>
      <w:r>
        <w:t xml:space="preserve"> </w:t>
      </w:r>
    </w:p>
    <w:p w:rsidRDefault="00856AA6" w:rsidP="00332552" w:rsidR="00856AA6">
      <w:pPr>
        <w:ind w:left="360"/>
      </w:pPr>
    </w:p>
    <w:p w:rsidRDefault="00332552" w:rsidP="00332552" w:rsidR="00332552">
      <w:pPr>
        <w:ind w:left="360"/>
      </w:pPr>
      <w:r>
        <w:t>Mjesto i datum:</w:t>
      </w:r>
      <w:r w:rsidR="00232CA0">
        <w:t xml:space="preserve">                                                                           Stečajni upravitelj:</w:t>
      </w:r>
    </w:p>
    <w:p w:rsidRDefault="00332552" w:rsidP="009B4C87" w:rsidR="009B4C87">
      <w:pPr>
        <w:ind w:left="360"/>
      </w:pPr>
      <w:r>
        <w:t xml:space="preserve">Prelog, </w:t>
      </w:r>
      <w:r w:rsidR="00DA52E1">
        <w:t>2</w:t>
      </w:r>
      <w:r w:rsidR="00B14F98">
        <w:t>3</w:t>
      </w:r>
      <w:r>
        <w:t>.</w:t>
      </w:r>
      <w:r w:rsidR="00DA52E1">
        <w:t>svibnja 2017</w:t>
      </w:r>
      <w:r>
        <w:t xml:space="preserve">.                                                             </w:t>
      </w:r>
      <w:r w:rsidR="00232CA0">
        <w:t xml:space="preserve">Marija Domijan, </w:t>
      </w:r>
      <w:proofErr w:type="spellStart"/>
      <w:r w:rsidR="00232CA0">
        <w:t>dipl.oec</w:t>
      </w:r>
      <w:proofErr w:type="spellEnd"/>
      <w:r w:rsidR="00232CA0">
        <w:t>.</w:t>
      </w:r>
      <w:r>
        <w:t xml:space="preserve">                       </w:t>
      </w:r>
      <w:r w:rsidR="009B4C87">
        <w:t xml:space="preserve">          </w:t>
      </w:r>
    </w:p>
    <w:sectPr w:rsidR="009B4C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2" w:val="num"/>
        </w:tabs>
        <w:ind w:hanging="360" w:left="7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2" w:val="num"/>
        </w:tabs>
        <w:ind w:hanging="360" w:left="1802"/>
      </w:pPr>
    </w:lvl>
    <w:lvl w:tentative="true" w:tplc="041A001B" w:ilvl="2">
      <w:start w:val="1"/>
      <w:numFmt w:val="lowerRoman"/>
      <w:lvlText w:val="%3."/>
      <w:lvlJc w:val="right"/>
      <w:pPr>
        <w:tabs>
          <w:tab w:pos="2522" w:val="num"/>
        </w:tabs>
        <w:ind w:hanging="180" w:left="2522"/>
      </w:pPr>
    </w:lvl>
    <w:lvl w:tentative="true" w:tplc="041A000F" w:ilvl="3">
      <w:start w:val="1"/>
      <w:numFmt w:val="decimal"/>
      <w:lvlText w:val="%4."/>
      <w:lvlJc w:val="left"/>
      <w:pPr>
        <w:tabs>
          <w:tab w:pos="3242" w:val="num"/>
        </w:tabs>
        <w:ind w:hanging="360" w:left="3242"/>
      </w:pPr>
    </w:lvl>
    <w:lvl w:tentative="true" w:tplc="041A0019" w:ilvl="4">
      <w:start w:val="1"/>
      <w:numFmt w:val="lowerLetter"/>
      <w:lvlText w:val="%5."/>
      <w:lvlJc w:val="left"/>
      <w:pPr>
        <w:tabs>
          <w:tab w:pos="3962" w:val="num"/>
        </w:tabs>
        <w:ind w:hanging="360" w:left="3962"/>
      </w:pPr>
    </w:lvl>
    <w:lvl w:tentative="true" w:tplc="041A001B" w:ilvl="5">
      <w:start w:val="1"/>
      <w:numFmt w:val="lowerRoman"/>
      <w:lvlText w:val="%6."/>
      <w:lvlJc w:val="right"/>
      <w:pPr>
        <w:tabs>
          <w:tab w:pos="4682" w:val="num"/>
        </w:tabs>
        <w:ind w:hanging="180" w:left="4682"/>
      </w:pPr>
    </w:lvl>
    <w:lvl w:tentative="true" w:tplc="041A000F" w:ilvl="6">
      <w:start w:val="1"/>
      <w:numFmt w:val="decimal"/>
      <w:lvlText w:val="%7."/>
      <w:lvlJc w:val="left"/>
      <w:pPr>
        <w:tabs>
          <w:tab w:pos="5402" w:val="num"/>
        </w:tabs>
        <w:ind w:hanging="360" w:left="5402"/>
      </w:pPr>
    </w:lvl>
    <w:lvl w:tentative="true" w:tplc="041A0019" w:ilvl="7">
      <w:start w:val="1"/>
      <w:numFmt w:val="lowerLetter"/>
      <w:lvlText w:val="%8."/>
      <w:lvlJc w:val="left"/>
      <w:pPr>
        <w:tabs>
          <w:tab w:pos="6122" w:val="num"/>
        </w:tabs>
        <w:ind w:hanging="360" w:left="6122"/>
      </w:pPr>
    </w:lvl>
    <w:lvl w:tentative="true" w:tplc="041A001B" w:ilvl="8">
      <w:start w:val="1"/>
      <w:numFmt w:val="lowerRoman"/>
      <w:lvlText w:val="%9."/>
      <w:lvlJc w:val="right"/>
      <w:pPr>
        <w:tabs>
          <w:tab w:pos="6842" w:val="num"/>
        </w:tabs>
        <w:ind w:hanging="180" w:left="6842"/>
      </w:pPr>
    </w:lvl>
  </w:abstractNum>
  <w:abstractNum w:abstractNumId="1">
    <w:nsid w:val="0EBA16A4"/>
    <w:multiLevelType w:val="hybridMultilevel"/>
    <w:tmpl w:val="118A4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BFF1A7A"/>
    <w:multiLevelType w:val="hybridMultilevel"/>
    <w:tmpl w:val="3140B042"/>
    <w:lvl w:tplc="C0063A84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1A71137"/>
    <w:multiLevelType w:val="hybridMultilevel"/>
    <w:tmpl w:val="03DC7806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4112D2C"/>
    <w:multiLevelType w:val="hybridMultilevel"/>
    <w:tmpl w:val="DE5AB2B0"/>
    <w:lvl w:tplc="DB2E29A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C107856"/>
    <w:multiLevelType w:val="hybridMultilevel"/>
    <w:tmpl w:val="23A2434E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8F55CA6"/>
    <w:multiLevelType w:val="hybridMultilevel"/>
    <w:tmpl w:val="609A58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81"/>
  <w:drawingGridVerticalSpacing w:val="181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B69"/>
    <w:rsid w:val="0004576E"/>
    <w:rsid w:val="00063457"/>
    <w:rsid w:val="0007412E"/>
    <w:rsid w:val="000A25ED"/>
    <w:rsid w:val="000A26FD"/>
    <w:rsid w:val="000D2F5E"/>
    <w:rsid w:val="001271E9"/>
    <w:rsid w:val="00160E60"/>
    <w:rsid w:val="001E0E4F"/>
    <w:rsid w:val="001F614D"/>
    <w:rsid w:val="00215A09"/>
    <w:rsid w:val="002268C2"/>
    <w:rsid w:val="00227520"/>
    <w:rsid w:val="00232CA0"/>
    <w:rsid w:val="00243B75"/>
    <w:rsid w:val="002804DF"/>
    <w:rsid w:val="00291F91"/>
    <w:rsid w:val="002B4E4E"/>
    <w:rsid w:val="00332552"/>
    <w:rsid w:val="0035576F"/>
    <w:rsid w:val="00366156"/>
    <w:rsid w:val="003C4292"/>
    <w:rsid w:val="003C592C"/>
    <w:rsid w:val="00402F4F"/>
    <w:rsid w:val="00421E40"/>
    <w:rsid w:val="004A26BD"/>
    <w:rsid w:val="004C7219"/>
    <w:rsid w:val="00506842"/>
    <w:rsid w:val="0055482B"/>
    <w:rsid w:val="00562A56"/>
    <w:rsid w:val="00587EB0"/>
    <w:rsid w:val="00673B5F"/>
    <w:rsid w:val="00680BE2"/>
    <w:rsid w:val="00712B28"/>
    <w:rsid w:val="00717715"/>
    <w:rsid w:val="00727B3B"/>
    <w:rsid w:val="007854C6"/>
    <w:rsid w:val="00792054"/>
    <w:rsid w:val="007C0241"/>
    <w:rsid w:val="007C5F95"/>
    <w:rsid w:val="007E764C"/>
    <w:rsid w:val="00815370"/>
    <w:rsid w:val="00852DA8"/>
    <w:rsid w:val="00856AA6"/>
    <w:rsid w:val="008929A2"/>
    <w:rsid w:val="008B1A8C"/>
    <w:rsid w:val="008D3111"/>
    <w:rsid w:val="008D3C2F"/>
    <w:rsid w:val="009364E8"/>
    <w:rsid w:val="00955381"/>
    <w:rsid w:val="009939B9"/>
    <w:rsid w:val="009A3B62"/>
    <w:rsid w:val="009B4C87"/>
    <w:rsid w:val="009D5A7A"/>
    <w:rsid w:val="009E6682"/>
    <w:rsid w:val="00A42F6B"/>
    <w:rsid w:val="00A75E43"/>
    <w:rsid w:val="00A82A74"/>
    <w:rsid w:val="00AF64C2"/>
    <w:rsid w:val="00B040AF"/>
    <w:rsid w:val="00B14F98"/>
    <w:rsid w:val="00C03D6E"/>
    <w:rsid w:val="00C22ACC"/>
    <w:rsid w:val="00C6134F"/>
    <w:rsid w:val="00CB744C"/>
    <w:rsid w:val="00CC1843"/>
    <w:rsid w:val="00CD0D87"/>
    <w:rsid w:val="00CD4F97"/>
    <w:rsid w:val="00D139A7"/>
    <w:rsid w:val="00D31826"/>
    <w:rsid w:val="00D52A60"/>
    <w:rsid w:val="00DA52E1"/>
    <w:rsid w:val="00DB2688"/>
    <w:rsid w:val="00DF5A5A"/>
    <w:rsid w:val="00EA6F4E"/>
    <w:rsid w:val="00EC3B69"/>
    <w:rsid w:val="00EC68B9"/>
    <w:rsid w:val="00ED5487"/>
    <w:rsid w:val="00EF14C7"/>
    <w:rsid w:val="00F20F82"/>
    <w:rsid w:val="00F8404B"/>
    <w:rsid w:val="00FB4C64"/>
    <w:rsid w:val="00FD1677"/>
    <w:rsid w:val="00FF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Odlomakpopisa1" w:type="paragraph">
    <w:name w:val="Odlomak popisa1"/>
    <w:basedOn w:val="Normal"/>
    <w:rsid w:val="004C7219"/>
    <w:pPr>
      <w:spacing w:lineRule="auto" w:line="276" w:after="200"/>
      <w:ind w:left="720"/>
    </w:pPr>
    <w:rPr>
      <w:rFonts w:cs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22752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Odlomakpopisa1" w:type="paragraph">
    <w:name w:val="Odlomak popisa1"/>
    <w:basedOn w:val="Normal"/>
    <w:rsid w:val="004C7219"/>
    <w:pPr>
      <w:spacing w:after="200" w:line="276" w:lineRule="auto"/>
      <w:ind w:left="720"/>
    </w:pPr>
    <w:rPr>
      <w:rFonts w:ascii="Calibri" w:cs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63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St-913/2016-19</izvorni_sadrzaj>
    <derivirana_varijabla naziv="DomainObject.Oznaka_1">St-913/2016-19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913</izvorni_sadrzaj>
    <derivirana_varijabla naziv="DomainObject.Predmet.Broj_1">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St-913/2016</izvorni_sadrzaj>
    <derivirana_varijabla naziv="DomainObject.Predmet.OznakaBroj_1">St-913/2016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St-1060/16
pomoćni omot u roč. 7.6.2017.</izvorni_sadrzaj>
    <derivirana_varijabla naziv="DomainObject.Predmet.PrimjedbaSuca_1">4 St-1060/16
pomoćni omot u roč. 7.6.2017.</derivirana_varijabla>
  </DomainObject.Predmet.PrimjedbaSuca>
  <DomainObject.Predmet.ProtustrankaFormated>
    <izvorni_sadrzaj>  TRANSPORTI ĐURIN, društvo s ograničenom odgovornošću za usluge i trgovinu zastupanog po punomoćniku Marija Domijan; Goran Đurin, direktor</izvorni_sadrzaj>
    <derivirana_varijabla naziv="DomainObject.Predmet.ProtustrankaFormated_1">  TRANSPORTI ĐURIN, društvo s ograničenom odgovornošću za usluge i trgovinu zastupanog po punomoćniku Marija Domijan; Goran Đurin, direktor</derivirana_varijabla>
  </DomainObject.Predmet.ProtustrankaFormated>
  <DomainObject.Predmet.ProtustrankaFormatedOIB>
    <izvorni_sadrzaj>  TRANSPORTI ĐURIN, društvo s ograničenom odgovornošću za usluge i trgovinu, OIB 20228748545 zastupanog po punomoćniku Marija Domijan; Goran Đurin, direktor</izvorni_sadrzaj>
    <derivirana_varijabla naziv="DomainObject.Predmet.ProtustrankaFormatedOIB_1">  TRANSPORTI ĐURIN, društvo s ograničenom odgovornošću za usluge i trgovinu, OIB 20228748545 zastupanog po punomoćniku Marija Domijan; Goran Đurin, direktor</derivirana_varijabla>
  </DomainObject.Predmet.ProtustrankaFormatedOIB>
  <DomainObject.Predmet.ProtustrankaFormatedWithAdress>
    <izvorni_sadrzaj> TRANSPORTI ĐURIN, društvo s ograničenom odgovornošću za usluge i trgovinu, M.Nehaja 1, 48260 Križevci zastupanog po punomoćniku Marija Domijan; Goran Đurin, direktor</izvorni_sadrzaj>
    <derivirana_varijabla naziv="DomainObject.Predmet.ProtustrankaFormatedWithAdress_1"> TRANSPORTI ĐURIN, društvo s ograničenom odgovornošću za usluge i trgovinu, M.Nehaja 1, 48260 Križevci zastupanog po punomoćniku Marija Domijan; Goran Đurin, direktor</derivirana_varijabla>
  </DomainObject.Predmet.ProtustrankaFormatedWithAdress>
  <DomainObject.Predmet.ProtustrankaFormatedWithAdressOIB>
    <izvorni_sadrzaj> TRANSPORTI ĐURIN, društvo s ograničenom odgovornošću za usluge i trgovinu, OIB 20228748545, M.Nehaja 1, 48260 Križevci zastupanog po punomoćniku Marija Domijan; Goran Đurin, direktor</izvorni_sadrzaj>
    <derivirana_varijabla naziv="DomainObject.Predmet.ProtustrankaFormatedWithAdressOIB_1"> TRANSPORTI ĐURIN, društvo s ograničenom odgovornošću za usluge i trgovinu, OIB 20228748545, M.Nehaja 1, 48260 Križevci zastupanog po punomoćniku Marija Domijan; Goran Đurin, direktor</derivirana_varijabla>
  </DomainObject.Predmet.ProtustrankaFormatedWithAdressOIB>
  <DomainObject.Predmet.ProtustrankaWithAdress>
    <izvorni_sadrzaj>TRANSPORTI ĐURIN, društvo s ograničenom odgovornošću za usluge i trgovinu M.Nehaja 1, 48260 Križevci</izvorni_sadrzaj>
    <derivirana_varijabla naziv="DomainObject.Predmet.ProtustrankaWithAdress_1">TRANSPORTI ĐURIN, društvo s ograničenom odgovornošću za usluge i trgovinu M.Nehaja 1, 48260 Križevci</derivirana_varijabla>
  </DomainObject.Predmet.ProtustrankaWithAdress>
  <DomainObject.Predmet.ProtustrankaWithAdressOIB>
    <izvorni_sadrzaj>TRANSPORTI ĐURIN, društvo s ograničenom odgovornošću za usluge i trgovinu, OIB 20228748545, M.Nehaja 1, 48260 Križevci</izvorni_sadrzaj>
    <derivirana_varijabla naziv="DomainObject.Predmet.ProtustrankaWithAdressOIB_1">TRANSPORTI ĐURIN, društvo s ograničenom odgovornošću za usluge i trgovinu, OIB 20228748545, M.Nehaja 1, 48260 Križevci</derivirana_varijabla>
  </DomainObject.Predmet.ProtustrankaWithAdressOIB>
  <DomainObject.Predmet.ProtustrankaNazivFormated>
    <izvorni_sadrzaj>TRANSPORTI ĐURIN, društvo s ograničenom odgovornošću za usluge i trgovinu</izvorni_sadrzaj>
    <derivirana_varijabla naziv="DomainObject.Predmet.ProtustrankaNazivFormated_1">TRANSPORTI ĐURIN, društvo s ograničenom odgovornošću za usluge i trgovinu</derivirana_varijabla>
  </DomainObject.Predmet.ProtustrankaNazivFormated>
  <DomainObject.Predmet.ProtustrankaNazivFormatedOIB>
    <izvorni_sadrzaj>TRANSPORTI ĐURIN, društvo s ograničenom odgovornošću za usluge i trgovinu, OIB 20228748545</izvorni_sadrzaj>
    <derivirana_varijabla naziv="DomainObject.Predmet.ProtustrankaNazivFormatedOIB_1">TRANSPORTI ĐURIN, društvo s ograničenom odgovornošću za usluge i trgovinu, OIB 20228748545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8039453.00</izvorni_sadrzaj>
    <derivirana_varijabla naziv="DomainObject.Predmet.TrenutnaVrijednost_1">8039453.00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TRANSPORTI ĐURIN, društvo s ograničenom odgovornošću za usluge i trgovinu zastupanog po punomoćniku Marija Domijan; Goran Đurin, direktor</item>
    </izvorni_sadrzaj>
    <derivirana_varijabla naziv="DomainObject.Predmet.ProtuStrankaListFormated_1">
      <item>TRANSPORTI ĐURIN, društvo s ograničenom odgovornošću za usluge i trgovinu zastupanog po punomoćniku Marija Domijan; Goran Đurin, direktor</item>
    </derivirana_varijabla>
  </DomainObject.Predmet.ProtuStrankaListFormated>
  <DomainObject.Predmet.ProtuStrankaListFormatedOIB>
    <izvorni_sadrzaj>
      <item>TRANSPORTI ĐURIN, društvo s ograničenom odgovornošću za usluge i trgovinu, OIB 20228748545 zastupanog po punomoćniku Marija Domijan; Goran Đurin, direktor</item>
    </izvorni_sadrzaj>
    <derivirana_varijabla naziv="DomainObject.Predmet.ProtuStrankaListFormatedOIB_1">
      <item>TRANSPORTI ĐURIN, društvo s ograničenom odgovornošću za usluge i trgovinu, OIB 20228748545 zastupanog po punomoćniku Marija Domijan; Goran Đurin, direktor</item>
    </derivirana_varijabla>
  </DomainObject.Predmet.ProtuStrankaListFormatedOIB>
  <DomainObject.Predmet.ProtuStrankaListFormatedWithAdress>
    <izvorni_sadrzaj>
      <item>TRANSPORTI ĐURIN, društvo s ograničenom odgovornošću za usluge i trgovinu, M.Nehaja 1, 48260 Križevci zastupanog po punomoćniku Marija Domijan; Goran Đurin, direktor</item>
    </izvorni_sadrzaj>
    <derivirana_varijabla naziv="DomainObject.Predmet.ProtuStrankaListFormatedWithAdress_1">
      <item>TRANSPORTI ĐURIN, društvo s ograničenom odgovornošću za usluge i trgovinu, M.Nehaja 1, 48260 Križevci zastupanog po punomoćniku Marija Domijan; Goran Đurin, direktor</item>
    </derivirana_varijabla>
  </DomainObject.Predmet.ProtuStrankaListFormatedWithAdress>
  <DomainObject.Predmet.ProtuStrankaListFormatedWithAdressOIB>
    <izvorni_sadrzaj>
      <item>TRANSPORTI ĐURIN, društvo s ograničenom odgovornošću za usluge i trgovinu, OIB 20228748545, M.Nehaja 1, 48260 Križevci zastupanog po punomoćniku Marija Domijan; Goran Đurin, direktor</item>
    </izvorni_sadrzaj>
    <derivirana_varijabla naziv="DomainObject.Predmet.ProtuStrankaListFormatedWithAdressOIB_1">
      <item>TRANSPORTI ĐURIN, društvo s ograničenom odgovornošću za usluge i trgovinu, OIB 20228748545, M.Nehaja 1, 48260 Križevci zastupanog po punomoćniku Marija Domijan; Goran Đurin, direktor</item>
    </derivirana_varijabla>
  </DomainObject.Predmet.ProtuStrankaListFormatedWithAdressOIB>
  <DomainObject.Predmet.ProtuStrankaListNazivFormated>
    <izvorni_sadrzaj>
      <item>TRANSPORTI ĐURIN, društvo s ograničenom odgovornošću za usluge i trgovinu</item>
    </izvorni_sadrzaj>
    <derivirana_varijabla naziv="DomainObject.Predmet.ProtuStrankaListNazivFormated_1">
      <item>TRANSPORTI ĐURIN, društvo s ograničenom odgovornošću za usluge i trgovinu</item>
    </derivirana_varijabla>
  </DomainObject.Predmet.ProtuStrankaListNazivFormated>
  <DomainObject.Predmet.ProtuStrankaListNazivFormatedOIB>
    <izvorni_sadrzaj>
      <item>TRANSPORTI ĐURIN, društvo s ograničenom odgovornošću za usluge i trgovinu, OIB 20228748545</item>
    </izvorni_sadrzaj>
    <derivirana_varijabla naziv="DomainObject.Predmet.ProtuStrankaListNazivFormatedOIB_1">
      <item>TRANSPORTI ĐURIN, društvo s ograničenom odgovornošću za usluge i trgovinu, OIB 20228748545</item>
    </derivirana_varijabla>
  </DomainObject.Predmet.ProtuStrankaListNazivFormatedOIB>
  <DomainObject.Predmet.OstaliListFormated>
    <izvorni_sadrzaj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</izvorni_sadrzaj>
    <derivirana_varijabla naziv="DomainObject.Predmet.OstaliListFormated_1">
      <item>sudski registar</item>
      <item>e-oglasna ploča</item>
      <item>Goran Đurin, direktor punomoćnik sudionika u postupku TRANSPORTI ĐURIN, društvo s ograničenom odgovornošću za usluge i trgovinu</item>
      <item>Županijsko državno odvjetništvo u Varaždinu</item>
      <item>Marija Domijan punomoćnik sudionika u postupku TRANSPORTI ĐURIN, društvo s ograničenom odgovornošću za usluge i trgovinu</item>
      <item>Zlatko Gregurić, odvjetnik iz ZOU</item>
    </derivirana_varijabla>
  </DomainObject.Predmet.OstaliListFormated>
  <DomainObject.Predmet.OstaliListFormatedOIB>
    <izvorni_sadrzaj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</izvorni_sadrzaj>
    <derivirana_varijabla naziv="DomainObject.Predmet.OstaliListFormatedOIB_1">
      <item>sudski registar</item>
      <item>e-oglasna ploča</item>
      <item>Goran Đurin, direktor, OIB 41527001354 punomoćnik sudionika u postupku TRANSPORTI ĐURIN, društvo s ograničenom odgovornošću za usluge i trgovinu</item>
      <item>Županijsko državno odvjetništvo u Varaždinu</item>
      <item>Marija Domijan, OIB 33388938738 punomoćnik sudionika u postupku TRANSPORTI ĐURIN, društvo s ograničenom odgovornošću za usluge i trgovinu</item>
      <item>Zlatko Gregurić, odvjetnik iz ZOU, OIB 70851049834</item>
    </derivirana_varijabla>
  </DomainObject.Predmet.OstaliListFormatedOIB>
  <DomainObject.Predmet.OstaliListFormatedWithAdress>
    <izvorni_sadrzaj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</izvorni_sadrzaj>
    <derivirana_varijabla naziv="DomainObject.Predmet.OstaliListFormatedWithAdress_1">
      <item>sudski registar</item>
      <item>e-oglasna ploča</item>
      <item>Goran Đurin, direktor, Milutina Cihlara-nehajeva 1, 48260 Križevci punomoćnik sudionika u postupku TRANSPORTI ĐURIN, društvo s ograničenom odgovornošću za usluge i trgovinu</item>
      <item>Županijsko državno odvjetništvo u Varaždinu</item>
      <item>Marija Domijan, Sajmišna 8, 40323 Prelog punomoćnik sudionika u postupku TRANSPORTI ĐURIN, društvo s ograničenom odgovornošću za usluge i trgovinu</item>
      <item>Zlatko Gregurić, odvjetnik iz ZOU, Mihanovićeva 15b, 43000 Bjelovar</item>
    </derivirana_varijabla>
  </DomainObject.Predmet.OstaliListFormatedWithAdress>
  <DomainObject.Predmet.OstaliListFormatedWithAdressOIB>
    <izvorni_sadrzaj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</izvorni_sadrzaj>
    <derivirana_varijabla naziv="DomainObject.Predmet.OstaliListFormatedWithAdressOIB_1">
      <item>sudski registar</item>
      <item>e-oglasna ploča</item>
      <item>Goran Đurin, direktor, OIB 41527001354, Milutina Cihlara-nehajeva 1, 48260 Križevci punomoćnik sudionika u postupku TRANSPORTI ĐURIN, društvo s ograničenom odgovornošću za usluge i trgovinu</item>
      <item>Županijsko državno odvjetništvo u Varaždinu</item>
      <item>Marija Domijan, OIB 33388938738, Sajmišna 8, 40323 Prelog punomoćnik sudionika u postupku TRANSPORTI ĐURIN, društvo s ograničenom odgovornošću za usluge i trgovinu</item>
      <item>Zlatko Gregurić, odvjetnik iz ZOU, OIB 70851049834, Mihanovićeva 15b, 43000 Bjelovar</item>
    </derivirana_varijabla>
  </DomainObject.Predmet.OstaliListFormatedWithAdressOIB>
  <DomainObject.Predmet.OstaliListNazivFormated>
    <izvorni_sadrzaj>
      <item>sudski registar</item>
      <item>e-oglasna ploča</item>
      <item>Goran Đurin, direktor</item>
      <item>Županijsko državno odvjetništvo u Varaždinu</item>
      <item>Marija Domijan</item>
      <item>Zlatko Gregurić, odvjetnik iz ZOU</item>
    </izvorni_sadrzaj>
    <derivirana_varijabla naziv="DomainObject.Predmet.OstaliListNazivFormated_1">
      <item>sudski registar</item>
      <item>e-oglasna ploča</item>
      <item>Goran Đurin, direktor</item>
      <item>Županijsko državno odvjetništvo u Varaždinu</item>
      <item>Marija Domijan</item>
      <item>Zlatko Gregurić, odvjetnik iz ZOU</item>
    </derivirana_varijabla>
  </DomainObject.Predmet.OstaliListNazivFormated>
  <DomainObject.Predmet.OstaliListNazivFormatedOIB>
    <izvorni_sadrzaj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</izvorni_sadrzaj>
    <derivirana_varijabla naziv="DomainObject.Predmet.OstaliListNazivFormatedOIB_1">
      <item>sudski registar</item>
      <item>e-oglasna ploča</item>
      <item>Goran Đurin, direktor, OIB 41527001354</item>
      <item>Županijsko državno odvjetništvo u Varaždinu</item>
      <item>Marija Domijan, OIB 33388938738</item>
      <item>Zlatko Gregurić, odvjetnik iz ZOU,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TRANSPORTI ĐURIN, društvo s ograničenom odgovornošću za usluge i trgovinu</izvorni_sadrzaj>
    <derivirana_varijabla naziv="DomainObject.Predmet.ProtustrankaIDrugi_1">TRANSPORTI ĐURIN,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TRANSPORTI ĐURIN, društvo s ograničenom odgovornošću za usluge i trgovinu, OIB 20228748545, M.Nehaja 1, 48260 Križevci</izvorni_sadrzaj>
    <derivirana_varijabla naziv="DomainObject.Predmet.ProtustrankaIDrugiAdressOIB_1">TRANSPORTI ĐURIN, društvo s ograničenom odgovornošću za usluge i trgovinu, OIB 20228748545, M.Nehaja 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</izvorni_sadrzaj>
    <derivirana_varijabla naziv="DomainObject.Predmet.SudioniciListNaziv_1">
      <item>Financijska agencija</item>
      <item>TRANSPORTI ĐURIN, društvo s ograničenom odgovornošću za usluge i trgovinu</item>
      <item>sudski registar</item>
      <item>e-oglasna ploča</item>
      <item>Goran Đurin, direktor</item>
      <item>Županijsko državno odvjetništvo u Varaždinu</item>
      <item>Marija Domijan</item>
      <item>Zlatko Gregurić, odvjetnik iz ZOU</item>
    </derivirana_varijabla>
  </DomainObject.Predmet.SudioniciListNaziv>
  <DomainObject.Predmet.SudioniciListAdressOIB>
    <izvorni_sadrzaj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</izvorni_sadrzaj>
    <derivirana_varijabla naziv="DomainObject.Predmet.SudioniciListAdressOIB_1">
      <item>Financijska agencija, OIB 85821130368</item>
      <item>TRANSPORTI ĐURIN, društvo s ograničenom odgovornošću za usluge i trgovinu, OIB 20228748545, M.Nehaja 1,48260 Križevci</item>
      <item>sudski registar</item>
      <item>e-oglasna ploča</item>
      <item>Goran Đurin, direktor, OIB 41527001354, Milutina Cihlara-nehajeva 1,48260 Križevci</item>
      <item>Županijsko državno odvjetništvo u Varaždinu</item>
      <item>Marija Domijan, OIB 33388938738, Sajmišna 8,40323 Prelog</item>
      <item>Zlatko Gregurić, odvjetnik iz ZOU,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</izvorni_sadrzaj>
    <derivirana_varijabla naziv="DomainObject.Predmet.SudioniciListNazivOIB_1">
      <item>, OIB 85821130368</item>
      <item>, OIB 20228748545</item>
      <item>, OIB null</item>
      <item>, OIB null</item>
      <item>, OIB 41527001354</item>
      <item>, OIB null</item>
      <item>, OIB 33388938738</item>
      <item>, OIB 70851049834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1893</properties:Words>
  <properties:Characters>12777</properties:Characters>
  <properties:Lines>496</properties:Lines>
  <properties:Paragraphs>357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15086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2017-05-31T07:28:00Z</dcterms:created>
  <dc:creator>Marija</dc:creator>
  <cp:lastModifiedBy>Tihana Martinez</cp:lastModifiedBy>
  <dcterms:modified xmlns:xsi="http://www.w3.org/2001/XMLSchema-instance" xsi:type="dcterms:W3CDTF">2017-05-31T07:29:00Z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St-913/2016-19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