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2acf" w14:paraId="1c72acf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AF2105">
        <w:t>253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 xml:space="preserve">Jadranki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>
        <w:t xml:space="preserve">, u stečajnom predmetu povodom zahtjeva Financijske agencije Regionalni centar </w:t>
      </w:r>
      <w:r w:rsidR="0048675C">
        <w:t>Osijek</w:t>
      </w:r>
      <w:r>
        <w:t xml:space="preserve">, Podružnica </w:t>
      </w:r>
      <w:r w:rsidR="0048675C">
        <w:t>Osijek</w:t>
      </w:r>
      <w:r>
        <w:t xml:space="preserve">, </w:t>
      </w:r>
      <w:r w:rsidR="0048675C">
        <w:t xml:space="preserve">L. </w:t>
      </w:r>
      <w:proofErr w:type="spellStart"/>
      <w:r w:rsidR="0048675C">
        <w:t>Jagera</w:t>
      </w:r>
      <w:proofErr w:type="spellEnd"/>
      <w:r w:rsidR="0048675C">
        <w:t xml:space="preserve"> 3</w:t>
      </w:r>
      <w:r>
        <w:t xml:space="preserve">, OIB 85821130368, za provedbom skraćenog stečajnog postupka nad dužnikom </w:t>
      </w:r>
      <w:r w:rsidR="00E05964">
        <w:t xml:space="preserve">Braniteljska </w:t>
      </w:r>
      <w:r w:rsidR="0048675C">
        <w:t>zadruga CRVENI FIĆO za ugostiteljstvo, trgovinu i usluge, Osijek, Kuhačeva 13, OIB: 41211470236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5D1B17">
        <w:t>1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</w:t>
      </w:r>
      <w:r w:rsidR="00E05964">
        <w:t xml:space="preserve"> dužnikom Braniteljska</w:t>
      </w:r>
      <w:r w:rsidRPr="00614B1C">
        <w:t xml:space="preserve"> </w:t>
      </w:r>
      <w:r w:rsidR="0048675C">
        <w:t>zadruga CRVENI FIĆO za ugostiteljstvo, trgovinu i usluge, Osijek, Kuhačeva 13, OIB: 41211470236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48675C">
        <w:t>Damir Cincar, Osijek, Sv. Ane 15b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771EEA">
        <w:t>6</w:t>
      </w:r>
      <w:r w:rsidR="00F76F7A">
        <w:t>0</w:t>
      </w:r>
      <w:r w:rsidR="0048675C">
        <w:t>464850994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E05964">
        <w:t xml:space="preserve">Braniteljska </w:t>
      </w:r>
      <w:r w:rsidR="0048675C">
        <w:t>zadruga CRVENI FIĆO za ugostiteljstvo, trgovinu i usluge, Osijek, Kuhačeva 13, OIB: 41211470236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48675C">
        <w:t>Financijska agencija Regionalni centar Osijek, Podružnica Osijek</w:t>
      </w:r>
      <w:r>
        <w:t xml:space="preserve"> podnijela je dana </w:t>
      </w:r>
      <w:r w:rsidR="00E05964">
        <w:t>23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E05964">
        <w:t xml:space="preserve">dužnikom Braniteljska </w:t>
      </w:r>
      <w:bookmarkStart w:name="_GoBack" w:id="0"/>
      <w:bookmarkEnd w:id="0"/>
      <w:r w:rsidR="0048675C">
        <w:t>zadruga CRVENI FIĆO za ugostiteljstvo, trgovinu i usluge, Osijek, Kuhačeva 13, OIB: 41211470236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</w:t>
      </w:r>
      <w:r w:rsidR="0048675C">
        <w:t>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48675C">
        <w:t>253</w:t>
      </w:r>
      <w:r w:rsidR="008319E5"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AF2105">
        <w:t>253</w:t>
      </w:r>
      <w:r>
        <w:t>/16-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5D1B17">
        <w:t>1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71EEA"/>
    <w:rsid w:val="00785BDD"/>
    <w:rsid w:val="00820244"/>
    <w:rsid w:val="008319E5"/>
    <w:rsid w:val="00835544"/>
    <w:rsid w:val="00837A31"/>
    <w:rsid w:val="00855FDA"/>
    <w:rsid w:val="00865114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05964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1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651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51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1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651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51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St-2253/2016-4</izvorni_sadrzaj>
    <derivirana_varijabla naziv="DomainObject.Oznaka_1">St-2253/2016-4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2253</izvorni_sadrzaj>
    <derivirana_varijabla naziv="DomainObject.Predmet.Broj_1">2253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St-2253/2016</izvorni_sadrzaj>
    <derivirana_varijabla naziv="DomainObject.Predmet.OznakaBroj_1">St-2253/2016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CRVENI FIĆO za ugostiteljstvo, trgovinu i usluge</izvorni_sadrzaj>
    <derivirana_varijabla naziv="DomainObject.Predmet.ProtustrankaFormated_1">  Braniteljska zadruga CRVENI FIĆO za ugostiteljstvo, trgovinu i usluge</derivirana_varijabla>
  </DomainObject.Predmet.ProtustrankaFormated>
  <DomainObject.Predmet.ProtustrankaFormatedOIB>
    <izvorni_sadrzaj>  Braniteljska zadruga CRVENI FIĆO za ugostiteljstvo, trgovinu i usluge, OIB 41211470236</izvorni_sadrzaj>
    <derivirana_varijabla naziv="DomainObject.Predmet.ProtustrankaFormatedOIB_1">  Braniteljska zadruga CRVENI FIĆO za ugostiteljstvo, trgovinu i usluge, OIB 41211470236</derivirana_varijabla>
  </DomainObject.Predmet.ProtustrankaFormatedOIB>
  <DomainObject.Predmet.ProtustrankaFormatedWithAdress>
    <izvorni_sadrzaj> Braniteljska zadruga CRVENI FIĆO za ugostiteljstvo, trgovinu i usluge, Kuhačeva 13 , 31000 Osijek</izvorni_sadrzaj>
    <derivirana_varijabla naziv="DomainObject.Predmet.ProtustrankaFormatedWithAdress_1"> Braniteljska zadruga CRVENI FIĆO za ugostiteljstvo, trgovinu i usluge, Kuhačeva 13 , 31000 Osijek</derivirana_varijabla>
  </DomainObject.Predmet.ProtustrankaFormatedWithAdress>
  <DomainObject.Predmet.ProtustrankaFormatedWithAdressOIB>
    <izvorni_sadrzaj> Braniteljska zadruga CRVENI FIĆO za ugostiteljstvo, trgovinu i usluge, OIB 41211470236, Kuhačeva 13 , 31000 Osijek</izvorni_sadrzaj>
    <derivirana_varijabla naziv="DomainObject.Predmet.ProtustrankaFormatedWithAdressOIB_1"> Braniteljska zadruga CRVENI FIĆO za ugostiteljstvo, trgovinu i usluge, OIB 41211470236, Kuhačeva 13 , 31000 Osijek</derivirana_varijabla>
  </DomainObject.Predmet.ProtustrankaFormatedWithAdressOIB>
  <DomainObject.Predmet.ProtustrankaWithAdress>
    <izvorni_sadrzaj>Braniteljska zadruga CRVENI FIĆO za ugostiteljstvo, trgovinu i usluge Kuhačeva 13 , 31000 Osijek</izvorni_sadrzaj>
    <derivirana_varijabla naziv="DomainObject.Predmet.ProtustrankaWithAdress_1">Braniteljska zadruga CRVENI FIĆO za ugostiteljstvo, trgovinu i usluge Kuhačeva 13 , 31000 Osijek</derivirana_varijabla>
  </DomainObject.Predmet.ProtustrankaWithAdress>
  <DomainObject.Predmet.ProtustrankaWithAdressOIB>
    <izvorni_sadrzaj>Braniteljska zadruga CRVENI FIĆO za ugostiteljstvo, trgovinu i usluge, OIB 41211470236, Kuhačeva 13 , 31000 Osijek</izvorni_sadrzaj>
    <derivirana_varijabla naziv="DomainObject.Predmet.ProtustrankaWithAdressOIB_1">Braniteljska zadruga CRVENI FIĆO za ugostiteljstvo, trgovinu i usluge, OIB 41211470236, Kuhačeva 13 , 31000 Osijek</derivirana_varijabla>
  </DomainObject.Predmet.ProtustrankaWithAdressOIB>
  <DomainObject.Predmet.ProtustrankaNazivFormated>
    <izvorni_sadrzaj>Braniteljska zadruga CRVENI FIĆO za ugostiteljstvo, trgovinu i usluge</izvorni_sadrzaj>
    <derivirana_varijabla naziv="DomainObject.Predmet.ProtustrankaNazivFormated_1">Braniteljska zadruga CRVENI FIĆO za ugostiteljstvo, trgovinu i usluge</derivirana_varijabla>
  </DomainObject.Predmet.ProtustrankaNazivFormated>
  <DomainObject.Predmet.ProtustrankaNazivFormatedOIB>
    <izvorni_sadrzaj>Braniteljska zadruga CRVENI FIĆO za ugostiteljstvo, trgovinu i usluge, OIB 41211470236</izvorni_sadrzaj>
    <derivirana_varijabla naziv="DomainObject.Predmet.ProtustrankaNazivFormatedOIB_1">Braniteljska zadruga CRVENI FIĆO za ugostiteljstvo, trgovinu i usluge, OIB 41211470236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CRVENI FIĆO za ugostiteljstvo, trgovinu i usluge</item>
    </izvorni_sadrzaj>
    <derivirana_varijabla naziv="DomainObject.Predmet.ProtuStrankaListFormated_1">
      <item>Braniteljska zadruga CRVENI FIĆO za ugostiteljstvo, trgovinu i usluge</item>
    </derivirana_varijabla>
  </DomainObject.Predmet.ProtuStrankaListFormated>
  <DomainObject.Predmet.ProtuStrankaListFormatedOIB>
    <izvorni_sadrzaj>
      <item>Braniteljska zadruga CRVENI FIĆO za ugostiteljstvo, trgovinu i usluge, OIB 41211470236</item>
    </izvorni_sadrzaj>
    <derivirana_varijabla naziv="DomainObject.Predmet.ProtuStrankaListFormatedOIB_1">
      <item>Braniteljska zadruga CRVENI FIĆO za ugostiteljstvo, trgovinu i usluge, OIB 41211470236</item>
    </derivirana_varijabla>
  </DomainObject.Predmet.ProtuStrankaListFormatedOIB>
  <DomainObject.Predmet.ProtuStrankaListFormatedWithAdress>
    <izvorni_sadrzaj>
      <item>Braniteljska zadruga CRVENI FIĆO za ugostiteljstvo, trgovinu i usluge, Kuhačeva 13 , 31000 Osijek</item>
    </izvorni_sadrzaj>
    <derivirana_varijabla naziv="DomainObject.Predmet.ProtuStrankaListFormatedWithAdress_1">
      <item>Braniteljska zadruga CRVENI FIĆO za ugostiteljstvo, trgovinu i usluge, Kuhačeva 13 , 31000 Osijek</item>
    </derivirana_varijabla>
  </DomainObject.Predmet.ProtuStrankaListFormatedWithAdress>
  <DomainObject.Predmet.ProtuStrankaListFormatedWithAdressOIB>
    <izvorni_sadrzaj>
      <item>Braniteljska zadruga CRVENI FIĆO za ugostiteljstvo, trgovinu i usluge, OIB 41211470236, Kuhačeva 13 , 31000 Osijek</item>
    </izvorni_sadrzaj>
    <derivirana_varijabla naziv="DomainObject.Predmet.ProtuStrankaListFormatedWithAdressOIB_1">
      <item>Braniteljska zadruga CRVENI FIĆO za ugostiteljstvo, trgovinu i usluge, OIB 41211470236, Kuhačeva 13 , 31000 Osijek</item>
    </derivirana_varijabla>
  </DomainObject.Predmet.ProtuStrankaListFormatedWithAdressOIB>
  <DomainObject.Predmet.ProtuStrankaListNazivFormated>
    <izvorni_sadrzaj>
      <item>Braniteljska zadruga CRVENI FIĆO za ugostiteljstvo, trgovinu i usluge</item>
    </izvorni_sadrzaj>
    <derivirana_varijabla naziv="DomainObject.Predmet.ProtuStrankaListNazivFormated_1">
      <item>Braniteljska zadruga CRVENI FIĆO za ugostiteljstvo, trgovinu i usluge</item>
    </derivirana_varijabla>
  </DomainObject.Predmet.ProtuStrankaListNazivFormated>
  <DomainObject.Predmet.ProtuStrankaListNazivFormatedOIB>
    <izvorni_sadrzaj>
      <item>Braniteljska zadruga CRVENI FIĆO za ugostiteljstvo, trgovinu i usluge, OIB 41211470236</item>
    </izvorni_sadrzaj>
    <derivirana_varijabla naziv="DomainObject.Predmet.ProtuStrankaListNazivFormatedOIB_1">
      <item>Braniteljska zadruga CRVENI FIĆO za ugostiteljstvo, trgovinu i usluge, OIB 41211470236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St-2253/2016-4</izvorni_sadrzaj>
    <derivirana_varijabla naziv="DomainObject.PoslovniBrojDokumenta_1">St-2253/2016-4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CRVENI FIĆO za ugostiteljstvo, trgovinu i usluge</izvorni_sadrzaj>
    <derivirana_varijabla naziv="DomainObject.Predmet.ProtustrankaIDrugi_1">Braniteljska zadruga CRVENI FIĆO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CRVENI FIĆO za ugostiteljstvo, trgovinu i usluge, OIB 41211470236, Kuhačeva 13 , 31000 Osijek</izvorni_sadrzaj>
    <derivirana_varijabla naziv="DomainObject.Predmet.ProtustrankaIDrugiAdressOIB_1">Braniteljska zadruga CRVENI FIĆO za ugostiteljstvo, trgovinu i usluge, OIB 41211470236, Kuhačeva 13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CRVENI FIĆO za ugostiteljstvo, trgovinu i usluge</item>
    </izvorni_sadrzaj>
    <derivirana_varijabla naziv="DomainObject.Predmet.SudioniciListNaziv_1">
      <item>FINA RC OSIJEK</item>
      <item>Braniteljska zadruga CRVENI FIĆO za ugostiteljstvo, trgovinu i usluge</item>
    </derivirana_varijabla>
  </DomainObject.Predmet.SudioniciListNaziv>
  <DomainObject.Predmet.SudioniciListAdressOIB>
    <izvorni_sadrzaj>
      <item>FINA RC OSIJEK, OIB 85821130368</item>
      <item>Braniteljska zadruga CRVENI FIĆO za ugostiteljstvo, trgovinu i usluge, OIB 41211470236, Kuhačeva 13 ,31000 Osijek</item>
    </izvorni_sadrzaj>
    <derivirana_varijabla naziv="DomainObject.Predmet.SudioniciListAdressOIB_1">
      <item>FINA RC OSIJEK, OIB 85821130368</item>
      <item>Braniteljska zadruga CRVENI FIĆO za ugostiteljstvo, trgovinu i usluge, OIB 41211470236, Kuhačeva 13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41211470236</item>
    </izvorni_sadrzaj>
    <derivirana_varijabla naziv="DomainObject.Predmet.SudioniciListNazivOIB_1">
      <item>, OIB 85821130368</item>
      <item>, OIB 41211470236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F3D18-6AF8-48A8-8971-773DD210F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2302</properties:Characters>
  <properties:Lines>87</properties:Lines>
  <properties:Paragraphs>29</properties:Paragraphs>
  <properties:TotalTime>586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2016-12-21T11:29:00Z</cp:lastPrinted>
  <dcterms:modified xmlns:xsi="http://www.w3.org/2001/XMLSchema-instance" xsi:type="dcterms:W3CDTF">2016-12-21T12:03:00Z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St-2253/2016-4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