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b77b" w14:paraId="ec6b77b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02668A">
        <w:rPr>
          <w:b/>
        </w:rPr>
        <w:t>819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192F08">
        <w:t>LANA &amp; ANTE j.d.o.o. za ugostiteljstvo, Split, Odeska 8, OIB: 24372822722</w:t>
      </w:r>
      <w:r w:rsidR="00524FB3">
        <w:t xml:space="preserve">, dana </w:t>
      </w:r>
      <w:r w:rsidR="00E60478" w:rsidRPr="00E60478">
        <w:t>25</w:t>
      </w:r>
      <w:r w:rsidR="00524FB3" w:rsidRPr="00E60478">
        <w:t>. srpnja 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192F08">
        <w:t>LANA &amp; ANTE j.d.o.o. za ugostiteljstvo, Split, Odeska 8, OIB: 24372822722</w:t>
      </w:r>
      <w:r w:rsidR="002A7061">
        <w:t xml:space="preserve">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192F08">
        <w:t>819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0E47EB">
        <w:t>21</w:t>
      </w:r>
      <w:r w:rsidR="00E67B41">
        <w:t xml:space="preserve">. </w:t>
      </w:r>
      <w:r w:rsidR="000E47EB">
        <w:t>kolovoza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0E47EB">
        <w:t>LANA &amp; ANTE j.d.o.o. za ugostiteljstvo, Split, Odeska 8, OIB: 24372822722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lastRenderedPageBreak/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FB4089">
        <w:t>08</w:t>
      </w:r>
      <w:r w:rsidR="006F2714" w:rsidRPr="00FD428F">
        <w:t xml:space="preserve">. </w:t>
      </w:r>
      <w:r w:rsidR="00FB73BE">
        <w:t>lipnja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F80D07">
        <w:t>30</w:t>
      </w:r>
      <w:r w:rsidR="00502899">
        <w:t>.</w:t>
      </w:r>
      <w:r w:rsidR="00F80D07">
        <w:t>775</w:t>
      </w:r>
      <w:r w:rsidR="00F96FFD">
        <w:t>,</w:t>
      </w:r>
      <w:r w:rsidR="00F80D07">
        <w:t>35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CE0885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8009FE">
        <w:t>18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7E08E4">
        <w:t>120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E60478">
      <w:pPr>
        <w:jc w:val="center"/>
        <w:rPr>
          <w:b/>
        </w:rPr>
      </w:pPr>
      <w:r w:rsidRPr="00E60478">
        <w:rPr>
          <w:b/>
        </w:rPr>
        <w:t xml:space="preserve">U </w:t>
      </w:r>
      <w:r w:rsidR="005B0352" w:rsidRPr="00E60478">
        <w:rPr>
          <w:b/>
        </w:rPr>
        <w:t>Splitu</w:t>
      </w:r>
      <w:r w:rsidRPr="00E60478">
        <w:rPr>
          <w:b/>
        </w:rPr>
        <w:t xml:space="preserve">, </w:t>
      </w:r>
      <w:r w:rsidR="00E60478" w:rsidRPr="00E60478">
        <w:rPr>
          <w:b/>
        </w:rPr>
        <w:t>25</w:t>
      </w:r>
      <w:r w:rsidR="002E40A6" w:rsidRPr="00E60478">
        <w:rPr>
          <w:b/>
        </w:rPr>
        <w:t xml:space="preserve">. </w:t>
      </w:r>
      <w:r w:rsidR="00D70DF1" w:rsidRPr="00E60478">
        <w:rPr>
          <w:b/>
        </w:rPr>
        <w:t>srpnja</w:t>
      </w:r>
      <w:r w:rsidR="00D60B22" w:rsidRPr="00E60478">
        <w:rPr>
          <w:b/>
        </w:rPr>
        <w:t xml:space="preserve"> </w:t>
      </w:r>
      <w:r w:rsidR="001D4345" w:rsidRPr="00E60478">
        <w:rPr>
          <w:b/>
        </w:rPr>
        <w:t>201</w:t>
      </w:r>
      <w:r w:rsidR="005E056A" w:rsidRPr="00E60478">
        <w:rPr>
          <w:b/>
        </w:rPr>
        <w:t>8</w:t>
      </w:r>
      <w:r w:rsidR="001D4345" w:rsidRPr="00E60478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DDC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02668A">
          <w:t>819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10DDC"/>
    <w:rsid w:val="0002234D"/>
    <w:rsid w:val="0002668A"/>
    <w:rsid w:val="00044A70"/>
    <w:rsid w:val="00065D0C"/>
    <w:rsid w:val="00070E55"/>
    <w:rsid w:val="00077C25"/>
    <w:rsid w:val="00080B45"/>
    <w:rsid w:val="000E47EB"/>
    <w:rsid w:val="000F4A4B"/>
    <w:rsid w:val="00113F1E"/>
    <w:rsid w:val="00134EAF"/>
    <w:rsid w:val="001508EB"/>
    <w:rsid w:val="001663AC"/>
    <w:rsid w:val="00192F08"/>
    <w:rsid w:val="001A3B57"/>
    <w:rsid w:val="001A5D1D"/>
    <w:rsid w:val="001B0114"/>
    <w:rsid w:val="001B47A7"/>
    <w:rsid w:val="001B7C88"/>
    <w:rsid w:val="001D4345"/>
    <w:rsid w:val="001E70DE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08E4"/>
    <w:rsid w:val="007E6039"/>
    <w:rsid w:val="007E6FD7"/>
    <w:rsid w:val="008009FE"/>
    <w:rsid w:val="008373C5"/>
    <w:rsid w:val="00872C78"/>
    <w:rsid w:val="00893CB9"/>
    <w:rsid w:val="00896A3D"/>
    <w:rsid w:val="008B1920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2230F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A741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E0885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0478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80D07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D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D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D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D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D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D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D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D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St-819/2017</izvorni_sadrzaj>
    <derivirana_varijabla naziv="DomainObject.Predmet.OznakaBroj_1">St-819/2017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LANA &amp; ANTE j.d.o.o. za ugostiteljstvo</izvorni_sadrzaj>
    <derivirana_varijabla naziv="DomainObject.Predmet.ProtustrankaFormated_1">  LANA &amp; ANTE j.d.o.o. za ugostiteljstvo</derivirana_varijabla>
  </DomainObject.Predmet.ProtustrankaFormated>
  <DomainObject.Predmet.ProtustrankaFormatedOIB>
    <izvorni_sadrzaj>  LANA &amp; ANTE j.d.o.o. za ugostiteljstvo, OIB 24372822722</izvorni_sadrzaj>
    <derivirana_varijabla naziv="DomainObject.Predmet.ProtustrankaFormatedOIB_1">  LANA &amp; ANTE j.d.o.o. za ugostiteljstvo, OIB 24372822722</derivirana_varijabla>
  </DomainObject.Predmet.ProtustrankaFormatedOIB>
  <DomainObject.Predmet.ProtustrankaFormatedWithAdress>
    <izvorni_sadrzaj> LANA &amp; ANTE j.d.o.o. za ugostiteljstvo, Odeska 8, 21000 Split</izvorni_sadrzaj>
    <derivirana_varijabla naziv="DomainObject.Predmet.ProtustrankaFormatedWithAdress_1"> LANA &amp; ANTE j.d.o.o. za ugostiteljstvo, Odeska 8, 21000 Split</derivirana_varijabla>
  </DomainObject.Predmet.ProtustrankaFormatedWithAdress>
  <DomainObject.Predmet.ProtustrankaFormatedWithAdressOIB>
    <izvorni_sadrzaj> LANA &amp; ANTE j.d.o.o. za ugostiteljstvo, OIB 24372822722, Odeska 8, 21000 Split</izvorni_sadrzaj>
    <derivirana_varijabla naziv="DomainObject.Predmet.ProtustrankaFormatedWithAdressOIB_1"> LANA &amp; ANTE j.d.o.o. za ugostiteljstvo, OIB 24372822722, Odeska 8, 21000 Split</derivirana_varijabla>
  </DomainObject.Predmet.ProtustrankaFormatedWithAdressOIB>
  <DomainObject.Predmet.ProtustrankaWithAdress>
    <izvorni_sadrzaj>LANA &amp; ANTE j.d.o.o. za ugostiteljstvo Odeska 8, 21000 Split</izvorni_sadrzaj>
    <derivirana_varijabla naziv="DomainObject.Predmet.ProtustrankaWithAdress_1">LANA &amp; ANTE j.d.o.o. za ugostiteljstvo Odeska 8, 21000 Split</derivirana_varijabla>
  </DomainObject.Predmet.ProtustrankaWithAdress>
  <DomainObject.Predmet.ProtustrankaWithAdressOIB>
    <izvorni_sadrzaj>LANA &amp; ANTE j.d.o.o. za ugostiteljstvo, OIB 24372822722, Odeska 8, 21000 Split</izvorni_sadrzaj>
    <derivirana_varijabla naziv="DomainObject.Predmet.ProtustrankaWithAdressOIB_1">LANA &amp; ANTE j.d.o.o. za ugostiteljstvo, OIB 24372822722, Odeska 8, 21000 Split</derivirana_varijabla>
  </DomainObject.Predmet.ProtustrankaWithAdressOIB>
  <DomainObject.Predmet.ProtustrankaNazivFormated>
    <izvorni_sadrzaj>LANA &amp; ANTE j.d.o.o. za ugostiteljstvo</izvorni_sadrzaj>
    <derivirana_varijabla naziv="DomainObject.Predmet.ProtustrankaNazivFormated_1">LANA &amp; ANTE j.d.o.o. za ugostiteljstvo</derivirana_varijabla>
  </DomainObject.Predmet.ProtustrankaNazivFormated>
  <DomainObject.Predmet.ProtustrankaNazivFormatedOIB>
    <izvorni_sadrzaj>LANA &amp; ANTE j.d.o.o. za ugostiteljstvo, OIB 24372822722</izvorni_sadrzaj>
    <derivirana_varijabla naziv="DomainObject.Predmet.ProtustrankaNazivFormatedOIB_1">LANA &amp; ANTE j.d.o.o. za ugostiteljstvo, OIB 24372822722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23055.05</izvorni_sadrzaj>
    <derivirana_varijabla naziv="DomainObject.Predmet.TrenutnaVrijednost_1">23055.05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LANA &amp; ANTE j.d.o.o. za ugostiteljstvo</item>
    </izvorni_sadrzaj>
    <derivirana_varijabla naziv="DomainObject.Predmet.ProtuStrankaListFormated_1">
      <item>LANA &amp; ANTE j.d.o.o. za ugostiteljstvo</item>
    </derivirana_varijabla>
  </DomainObject.Predmet.ProtuStrankaListFormated>
  <DomainObject.Predmet.ProtuStrankaListFormatedOIB>
    <izvorni_sadrzaj>
      <item>LANA &amp; ANTE j.d.o.o. za ugostiteljstvo, OIB 24372822722</item>
    </izvorni_sadrzaj>
    <derivirana_varijabla naziv="DomainObject.Predmet.ProtuStrankaListFormatedOIB_1">
      <item>LANA &amp; ANTE j.d.o.o. za ugostiteljstvo, OIB 24372822722</item>
    </derivirana_varijabla>
  </DomainObject.Predmet.ProtuStrankaListFormatedOIB>
  <DomainObject.Predmet.ProtuStrankaListFormatedWithAdress>
    <izvorni_sadrzaj>
      <item>LANA &amp; ANTE j.d.o.o. za ugostiteljstvo, Odeska 8, 21000 Split</item>
    </izvorni_sadrzaj>
    <derivirana_varijabla naziv="DomainObject.Predmet.ProtuStrankaListFormatedWithAdress_1">
      <item>LANA &amp; ANTE j.d.o.o. za ugostiteljstvo, Odeska 8, 21000 Split</item>
    </derivirana_varijabla>
  </DomainObject.Predmet.ProtuStrankaListFormatedWithAdress>
  <DomainObject.Predmet.ProtuStrankaListFormatedWithAdressOIB>
    <izvorni_sadrzaj>
      <item>LANA &amp; ANTE j.d.o.o. za ugostiteljstvo, OIB 24372822722, Odeska 8, 21000 Split</item>
    </izvorni_sadrzaj>
    <derivirana_varijabla naziv="DomainObject.Predmet.ProtuStrankaListFormatedWithAdressOIB_1">
      <item>LANA &amp; ANTE j.d.o.o. za ugostiteljstvo, OIB 24372822722, Odeska 8, 21000 Split</item>
    </derivirana_varijabla>
  </DomainObject.Predmet.ProtuStrankaListFormatedWithAdressOIB>
  <DomainObject.Predmet.ProtuStrankaListNazivFormated>
    <izvorni_sadrzaj>
      <item>LANA &amp; ANTE j.d.o.o. za ugostiteljstvo</item>
    </izvorni_sadrzaj>
    <derivirana_varijabla naziv="DomainObject.Predmet.ProtuStrankaListNazivFormated_1">
      <item>LANA &amp; ANTE j.d.o.o. za ugostiteljstvo</item>
    </derivirana_varijabla>
  </DomainObject.Predmet.ProtuStrankaListNazivFormated>
  <DomainObject.Predmet.ProtuStrankaListNazivFormatedOIB>
    <izvorni_sadrzaj>
      <item>LANA &amp; ANTE j.d.o.o. za ugostiteljstvo, OIB 24372822722</item>
    </izvorni_sadrzaj>
    <derivirana_varijabla naziv="DomainObject.Predmet.ProtuStrankaListNazivFormatedOIB_1">
      <item>LANA &amp; ANTE j.d.o.o. za ugostiteljstvo, OIB 24372822722</item>
    </derivirana_varijabla>
  </DomainObject.Predmet.ProtuStrankaListNazivFormatedOIB>
  <DomainObject.Predmet.OstaliListFormated>
    <izvorni_sadrzaj>
      <item>Katarina Šunjić</item>
    </izvorni_sadrzaj>
    <derivirana_varijabla naziv="DomainObject.Predmet.OstaliListFormated_1">
      <item>Katarina Šunjić</item>
    </derivirana_varijabla>
  </DomainObject.Predmet.OstaliListFormated>
  <DomainObject.Predmet.OstaliListFormatedOIB>
    <izvorni_sadrzaj>
      <item>Katarina Šunjić, OIB 68082939104</item>
    </izvorni_sadrzaj>
    <derivirana_varijabla naziv="DomainObject.Predmet.OstaliListFormatedOIB_1">
      <item>Katarina Šunjić, OIB 68082939104</item>
    </derivirana_varijabla>
  </DomainObject.Predmet.OstaliListFormatedOIB>
  <DomainObject.Predmet.OstaliListFormatedWithAdress>
    <izvorni_sadrzaj>
      <item>Katarina Šunjić, Odeska 8, 21000 Split</item>
    </izvorni_sadrzaj>
    <derivirana_varijabla naziv="DomainObject.Predmet.OstaliListFormatedWithAdress_1">
      <item>Katarina Šunjić, Odeska 8, 21000 Split</item>
    </derivirana_varijabla>
  </DomainObject.Predmet.OstaliListFormatedWithAdress>
  <DomainObject.Predmet.OstaliListFormatedWithAdressOIB>
    <izvorni_sadrzaj>
      <item>Katarina Šunjić, OIB 68082939104, Odeska 8, 21000 Split</item>
    </izvorni_sadrzaj>
    <derivirana_varijabla naziv="DomainObject.Predmet.OstaliListFormatedWithAdressOIB_1">
      <item>Katarina Šunjić, OIB 68082939104, Odeska 8, 21000 Split</item>
    </derivirana_varijabla>
  </DomainObject.Predmet.OstaliListFormatedWithAdressOIB>
  <DomainObject.Predmet.OstaliListNazivFormated>
    <izvorni_sadrzaj>
      <item>Katarina Šunjić</item>
    </izvorni_sadrzaj>
    <derivirana_varijabla naziv="DomainObject.Predmet.OstaliListNazivFormated_1">
      <item>Katarina Šunjić</item>
    </derivirana_varijabla>
  </DomainObject.Predmet.OstaliListNazivFormated>
  <DomainObject.Predmet.OstaliListNazivFormatedOIB>
    <izvorni_sadrzaj>
      <item>Katarina Šunjić, OIB 68082939104</item>
    </izvorni_sadrzaj>
    <derivirana_varijabla naziv="DomainObject.Predmet.OstaliListNazivFormatedOIB_1">
      <item>Katarina Šunjić, OIB 68082939104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LANA &amp; ANTE j.d.o.o. za ugostiteljstvo</izvorni_sadrzaj>
    <derivirana_varijabla naziv="DomainObject.Predmet.ProtustrankaIDrugi_1">LANA &amp; ANTE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LANA &amp; ANTE j.d.o.o. za ugostiteljstvo, OIB 24372822722, Odeska 8, 21000 Split</izvorni_sadrzaj>
    <derivirana_varijabla naziv="DomainObject.Predmet.ProtustrankaIDrugiAdressOIB_1">LANA &amp; ANTE j.d.o.o. za ugostiteljstvo, OIB 24372822722, Odeska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LANA &amp; ANTE j.d.o.o. za ugostiteljstvo</item>
      <item>FINANCIJSKA AGENCIJA, RC SPLIT</item>
      <item>Katarina Šunjić</item>
    </izvorni_sadrzaj>
    <derivirana_varijabla naziv="DomainObject.Predmet.SudioniciListNaziv_1">
      <item>LANA &amp; ANTE j.d.o.o. za ugostiteljstvo</item>
      <item>FINANCIJSKA AGENCIJA, RC SPLIT</item>
      <item>Katarina Šunjić</item>
    </derivirana_varijabla>
  </DomainObject.Predmet.SudioniciListNaziv>
  <DomainObject.Predmet.SudioniciListAdressOIB>
    <izvorni_sadrzaj>
      <item>LANA &amp; ANTE j.d.o.o. za ugostiteljstvo, OIB 24372822722, Odeska 8,21000 Split</item>
      <item>FINANCIJSKA AGENCIJA, RC SPLIT, OIB 85821130368, Mažuranićevo šetalište 24 b,21000 Split</item>
      <item>Katarina Šunjić, OIB 68082939104, Odeska 8,21000 Split</item>
    </izvorni_sadrzaj>
    <derivirana_varijabla naziv="DomainObject.Predmet.SudioniciListAdressOIB_1">
      <item>LANA &amp; ANTE j.d.o.o. za ugostiteljstvo, OIB 24372822722, Odeska 8,21000 Split</item>
      <item>FINANCIJSKA AGENCIJA, RC SPLIT, OIB 85821130368, Mažuranićevo šetalište 24 b,21000 Split</item>
      <item>Katarina Šunjić, OIB 68082939104, Odeska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24372822722</item>
      <item>, OIB 85821130368</item>
      <item>, OIB 68082939104</item>
    </izvorni_sadrzaj>
    <derivirana_varijabla naziv="DomainObject.Predmet.SudioniciListNazivOIB_1">
      <item>, OIB 24372822722</item>
      <item>, OIB 85821130368</item>
      <item>, OIB 68082939104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B54806-A8C9-48E3-9DA4-F450CD8321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3527</properties:Characters>
  <properties:Lines>95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2018-07-17T11:06:00Z</dcterms:created>
  <dc:creator>Diana Butigan Granić</dc:creator>
  <cp:lastModifiedBy>Katica Butigan</cp:lastModifiedBy>
  <cp:lastPrinted>2018-07-25T07:50:00Z</cp:lastPrinted>
  <dcterms:modified xmlns:xsi="http://www.w3.org/2001/XMLSchema-instance" xsi:type="dcterms:W3CDTF">2018-07-25T07:54:00Z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(819-17 -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