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ea31" w14:paraId="353ea31" w:rsidRDefault="006044B7" w:rsidP="004539F5" w:rsidR="004539F5">
      <w:pPr>
        <w:jc w:val="right"/>
        <w15:collapsed w:val="false"/>
      </w:pPr>
      <w:bookmarkStart w:name="_GoBack" w:id="0"/>
      <w:bookmarkEnd w:id="0"/>
      <w:r>
        <w:t xml:space="preserve">2 </w:t>
      </w:r>
      <w:r w:rsidR="00B03FF2">
        <w:t>Stpn-</w:t>
      </w:r>
      <w:r w:rsidR="00B32316">
        <w:t>1/17-</w:t>
      </w:r>
      <w:r w:rsidR="001F0B48">
        <w:t>6</w:t>
      </w:r>
    </w:p>
    <w:p w:rsidRDefault="003D302B" w:rsidP="003D302B" w:rsidR="003D302B">
      <w:r>
        <w:rPr>
          <w:rStyle w:val="Naglaeno"/>
        </w:rPr>
        <w:t xml:space="preserve">             </w:t>
      </w:r>
      <w:r w:rsidR="002D7352">
        <w:rPr>
          <w:rStyle w:val="Naglaeno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45pt;height:63.25pt" type="#_x0000_t75">
            <v:imagedata r:id="rId7" o:title=""/>
          </v:shape>
        </w:pict>
      </w:r>
    </w:p>
    <w:p w:rsidRDefault="003D302B" w:rsidP="003D302B" w:rsidR="003D302B" w:rsidRPr="00D21A2C"/>
    <w:p w:rsidRDefault="003D302B" w:rsidP="003D302B" w:rsidR="003D30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D302B" w:rsidP="003D302B" w:rsidR="003D30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D302B" w:rsidP="003D302B" w:rsidR="003D302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84597" w:rsidP="00784597" w:rsidR="00784597">
      <w:pPr>
        <w:jc w:val="both"/>
      </w:pPr>
    </w:p>
    <w:p w:rsidRDefault="009F4CF3" w:rsidP="00784597" w:rsidR="009F4CF3">
      <w:pPr>
        <w:jc w:val="both"/>
      </w:pPr>
    </w:p>
    <w:p w:rsidRDefault="003D302B" w:rsidP="003D302B" w:rsidR="00784597">
      <w:pPr>
        <w:jc w:val="center"/>
      </w:pPr>
      <w:r>
        <w:t>R E P U B L I K A   H R V A T S K A</w:t>
      </w:r>
    </w:p>
    <w:p w:rsidRDefault="003D302B" w:rsidP="003D302B" w:rsidR="003D302B" w:rsidRPr="003D302B">
      <w:pPr>
        <w:jc w:val="center"/>
      </w:pPr>
    </w:p>
    <w:p w:rsidRDefault="00784597" w:rsidP="00784597" w:rsidR="00784597" w:rsidRPr="003D302B">
      <w:pPr>
        <w:jc w:val="center"/>
      </w:pPr>
      <w:r w:rsidRPr="003D302B">
        <w:t>R J E Š E N J E</w:t>
      </w:r>
    </w:p>
    <w:p w:rsidRDefault="00784597" w:rsidP="00784597" w:rsidR="00784597">
      <w:pPr>
        <w:jc w:val="both"/>
      </w:pPr>
    </w:p>
    <w:p w:rsidRDefault="00657673" w:rsidP="00784597" w:rsidR="00657673">
      <w:pPr>
        <w:jc w:val="both"/>
      </w:pPr>
    </w:p>
    <w:p w:rsidRDefault="00657673" w:rsidP="00784597" w:rsidR="00657673">
      <w:pPr>
        <w:jc w:val="both"/>
      </w:pPr>
    </w:p>
    <w:p w:rsidRDefault="00784597" w:rsidP="009314AB" w:rsidR="009314AB">
      <w:pPr>
        <w:jc w:val="both"/>
      </w:pPr>
      <w:r>
        <w:tab/>
      </w:r>
      <w:r w:rsidR="00657673">
        <w:t>Trgovački sud u Osijeku</w:t>
      </w:r>
      <w:r>
        <w:t>, po sucu Kati Gojtan</w:t>
      </w:r>
      <w:r w:rsidR="00657673">
        <w:t>,</w:t>
      </w:r>
      <w:r>
        <w:t xml:space="preserve"> kao sucu pojedincu</w:t>
      </w:r>
      <w:r w:rsidR="001F0B48">
        <w:t>,</w:t>
      </w:r>
      <w:r>
        <w:t xml:space="preserve"> u pravnoj stvari </w:t>
      </w:r>
      <w:r w:rsidR="00FB2C84">
        <w:t>dužnika kao predlagatelja</w:t>
      </w:r>
      <w:r w:rsidR="001F3368">
        <w:t>:</w:t>
      </w:r>
      <w:r w:rsidR="00FB2C84">
        <w:t xml:space="preserve"> </w:t>
      </w:r>
      <w:r w:rsidR="009E1362">
        <w:t>GAŠO d.o.o. Našice, Zlatka Balokovića 2, OIB: 80019737522</w:t>
      </w:r>
      <w:r w:rsidR="00FB2C84">
        <w:t>, i vjerovnika kao protustranke</w:t>
      </w:r>
      <w:r w:rsidR="001F3368">
        <w:t>:</w:t>
      </w:r>
      <w:r w:rsidR="009E1362">
        <w:t xml:space="preserve"> </w:t>
      </w:r>
      <w:r w:rsidR="007A575C">
        <w:t>AUDITUS d.o.o. OIB: 18675153495</w:t>
      </w:r>
      <w:r w:rsidR="009E1362">
        <w:t>,</w:t>
      </w:r>
      <w:r w:rsidR="00FB2C84">
        <w:t xml:space="preserve"> i dr., radi sklapanja predstečajne nagodbe, dana </w:t>
      </w:r>
      <w:r w:rsidR="001F0B48">
        <w:t>12</w:t>
      </w:r>
      <w:r w:rsidR="0014604E">
        <w:t xml:space="preserve">. </w:t>
      </w:r>
      <w:r w:rsidR="001F0B48">
        <w:t>svibnja 2017</w:t>
      </w:r>
      <w:r w:rsidR="00FB2C84">
        <w:t xml:space="preserve">. godine, </w:t>
      </w:r>
    </w:p>
    <w:p w:rsidRDefault="00FB2C84" w:rsidP="009314AB" w:rsidR="00FB2C84">
      <w:pPr>
        <w:jc w:val="both"/>
      </w:pPr>
    </w:p>
    <w:p w:rsidRDefault="004539F5" w:rsidP="009314AB" w:rsidR="004539F5">
      <w:pPr>
        <w:jc w:val="both"/>
      </w:pPr>
    </w:p>
    <w:p w:rsidRDefault="009314AB" w:rsidP="009314AB" w:rsidR="009314AB" w:rsidRPr="003D302B">
      <w:pPr>
        <w:jc w:val="center"/>
      </w:pPr>
      <w:r w:rsidRPr="003D302B">
        <w:t>r i j e š i o   j e</w:t>
      </w:r>
    </w:p>
    <w:p w:rsidRDefault="009314AB" w:rsidP="009314AB" w:rsidR="009314AB">
      <w:pPr>
        <w:jc w:val="both"/>
      </w:pPr>
    </w:p>
    <w:p w:rsidRDefault="004539F5" w:rsidP="009314AB" w:rsidR="004539F5">
      <w:pPr>
        <w:jc w:val="both"/>
      </w:pPr>
    </w:p>
    <w:p w:rsidRDefault="00FB2C84" w:rsidP="00FB2C84" w:rsidR="00DB120B">
      <w:pPr>
        <w:ind w:hanging="425" w:left="1843"/>
        <w:jc w:val="both"/>
      </w:pPr>
      <w:r>
        <w:t xml:space="preserve">I.  Određuje se ročište radi sklapanja predstečajne nagodbe nad dužnikom </w:t>
      </w:r>
      <w:r w:rsidR="007A575C">
        <w:t>GAŠO d.o.o. Našice, Zlatka Balokovića 2, OIB: 80019737522</w:t>
      </w:r>
      <w:r>
        <w:t>, za dan</w:t>
      </w:r>
    </w:p>
    <w:p w:rsidRDefault="00FB2C84" w:rsidP="00FB2C84" w:rsidR="00FB2C84">
      <w:pPr>
        <w:jc w:val="both"/>
      </w:pPr>
    </w:p>
    <w:p w:rsidRDefault="001F0B48" w:rsidP="00FB2C84" w:rsidR="009314AB">
      <w:pPr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B03FF2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7A575C">
        <w:rPr>
          <w:b/>
          <w:u w:val="single"/>
        </w:rPr>
        <w:t xml:space="preserve"> 2017. godine u 10,30</w:t>
      </w:r>
      <w:r w:rsidR="00FB2C84" w:rsidRPr="00FB2C84">
        <w:rPr>
          <w:b/>
          <w:u w:val="single"/>
        </w:rPr>
        <w:t xml:space="preserve"> sati</w:t>
      </w:r>
    </w:p>
    <w:p w:rsidRDefault="00FB2C84" w:rsidP="00FB2C84" w:rsidR="00FB2C84">
      <w:pPr>
        <w:jc w:val="center"/>
        <w:rPr>
          <w:b/>
          <w:u w:val="single"/>
        </w:rPr>
      </w:pPr>
      <w:r>
        <w:rPr>
          <w:b/>
          <w:u w:val="single"/>
        </w:rPr>
        <w:t xml:space="preserve">u prostorijama Trgovačkog suda u Osijeku, </w:t>
      </w:r>
    </w:p>
    <w:p w:rsidRDefault="00FB2C84" w:rsidP="00FB2C84" w:rsidR="00FB2C84">
      <w:pPr>
        <w:jc w:val="center"/>
        <w:rPr>
          <w:b/>
          <w:u w:val="single"/>
        </w:rPr>
      </w:pPr>
      <w:r>
        <w:rPr>
          <w:b/>
          <w:u w:val="single"/>
        </w:rPr>
        <w:t>Zagrebačka br. 2., soba br. 41.</w:t>
      </w:r>
    </w:p>
    <w:p w:rsidRDefault="00FB2C84" w:rsidP="00FB2C84" w:rsidR="00FB2C84">
      <w:pPr>
        <w:rPr>
          <w:b/>
          <w:u w:val="single"/>
        </w:rPr>
      </w:pPr>
    </w:p>
    <w:p w:rsidRDefault="00FB2C84" w:rsidP="00FB2C84" w:rsidR="00FB2C84">
      <w:pPr>
        <w:ind w:hanging="425" w:left="1843"/>
        <w:jc w:val="both"/>
      </w:pPr>
      <w:r>
        <w:t xml:space="preserve"> II.  Na ročište se dostavom ovog rješenja i oglasa pozivaju :</w:t>
      </w:r>
    </w:p>
    <w:p w:rsidRDefault="00FB2C84" w:rsidP="00FB2C84" w:rsidR="00FB2C84"/>
    <w:p w:rsidRDefault="00FB2C84" w:rsidP="00FB2C84" w:rsidR="00FB2C84">
      <w:pPr>
        <w:numPr>
          <w:ilvl w:val="0"/>
          <w:numId w:val="7"/>
        </w:numPr>
      </w:pPr>
      <w:r>
        <w:t>dužnik</w:t>
      </w:r>
    </w:p>
    <w:p w:rsidRDefault="00FB2C84" w:rsidP="00FB2C84" w:rsidR="00FB2C84" w:rsidRPr="00FB2C84">
      <w:pPr>
        <w:numPr>
          <w:ilvl w:val="0"/>
          <w:numId w:val="7"/>
        </w:numPr>
      </w:pPr>
      <w:r>
        <w:t>vjerovnici.</w:t>
      </w:r>
    </w:p>
    <w:p w:rsidRDefault="009314AB" w:rsidP="009314AB" w:rsidR="009314AB">
      <w:pPr>
        <w:jc w:val="both"/>
      </w:pPr>
    </w:p>
    <w:p w:rsidRDefault="00FB2C84" w:rsidP="00FB2C84" w:rsidR="004539F5" w:rsidRPr="00FB2C84">
      <w:pPr>
        <w:jc w:val="both"/>
      </w:pPr>
      <w:r>
        <w:tab/>
      </w:r>
      <w:r>
        <w:tab/>
      </w:r>
    </w:p>
    <w:p w:rsidRDefault="00657673" w:rsidP="001E6661" w:rsidR="001E6661" w:rsidRPr="003D302B">
      <w:pPr>
        <w:jc w:val="center"/>
      </w:pPr>
      <w:r w:rsidRPr="003D302B">
        <w:t>U Osijeku</w:t>
      </w:r>
      <w:r w:rsidR="00210DD2" w:rsidRPr="003D302B">
        <w:t xml:space="preserve"> </w:t>
      </w:r>
      <w:r w:rsidR="00966CE0">
        <w:t>12</w:t>
      </w:r>
      <w:r w:rsidR="00FB2C84" w:rsidRPr="003D302B">
        <w:t xml:space="preserve">. </w:t>
      </w:r>
      <w:r w:rsidR="00966CE0">
        <w:t>svibnja</w:t>
      </w:r>
      <w:r w:rsidR="004539F5" w:rsidRPr="003D302B">
        <w:t xml:space="preserve"> 201</w:t>
      </w:r>
      <w:r w:rsidR="00AF1F80">
        <w:t>7</w:t>
      </w:r>
      <w:r w:rsidR="006044B7" w:rsidRPr="003D302B">
        <w:t>. godine</w:t>
      </w:r>
    </w:p>
    <w:p w:rsidRDefault="009F4CF3" w:rsidP="001E6661" w:rsidR="009F4CF3" w:rsidRPr="009F4CF3">
      <w:pPr>
        <w:jc w:val="center"/>
      </w:pPr>
    </w:p>
    <w:p w:rsidRDefault="001E6661" w:rsidP="001E6661" w:rsidR="001E6661"/>
    <w:p w:rsidRDefault="00FB2C84" w:rsidP="00FB2C84" w:rsidR="00FB2C84" w:rsidRPr="003126A8">
      <w:pPr>
        <w:rPr>
          <w:szCs w:val="20"/>
        </w:rPr>
      </w:pPr>
      <w:r w:rsidRPr="003126A8">
        <w:rPr>
          <w:szCs w:val="20"/>
        </w:rPr>
        <w:t>Zapisničar :</w:t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</w:r>
      <w:r w:rsidRPr="003126A8">
        <w:rPr>
          <w:szCs w:val="20"/>
        </w:rPr>
        <w:tab/>
        <w:t xml:space="preserve">                            </w:t>
      </w:r>
      <w:r>
        <w:rPr>
          <w:szCs w:val="20"/>
        </w:rPr>
        <w:t xml:space="preserve">  </w:t>
      </w:r>
      <w:r w:rsidRPr="003126A8">
        <w:rPr>
          <w:szCs w:val="20"/>
        </w:rPr>
        <w:t xml:space="preserve"> Sudac :</w:t>
      </w:r>
    </w:p>
    <w:p w:rsidRDefault="00E817E0" w:rsidP="00CE7C40" w:rsidR="00FB2C84" w:rsidRPr="003126A8">
      <w:pPr>
        <w:rPr>
          <w:szCs w:val="20"/>
        </w:rPr>
      </w:pPr>
      <w:r>
        <w:rPr>
          <w:szCs w:val="20"/>
        </w:rPr>
        <w:t>Sanda Gučić</w:t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  <w:t xml:space="preserve">                                                                      KATA GOJTAN   </w:t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  <w:t xml:space="preserve">   </w:t>
      </w:r>
      <w:r w:rsidR="00FB2C84" w:rsidRPr="003126A8">
        <w:rPr>
          <w:szCs w:val="20"/>
        </w:rPr>
        <w:tab/>
      </w:r>
      <w:r w:rsidR="00CE7C40">
        <w:tab/>
      </w:r>
      <w:r w:rsidR="00CE7C40">
        <w:tab/>
      </w:r>
      <w:r w:rsidR="00CE7C40">
        <w:tab/>
      </w:r>
      <w:r w:rsidR="00CE7C40">
        <w:tab/>
      </w:r>
      <w:r w:rsidR="00CE7C40"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  <w:r w:rsidR="00FB2C84" w:rsidRPr="003126A8">
        <w:rPr>
          <w:szCs w:val="20"/>
        </w:rPr>
        <w:tab/>
      </w:r>
    </w:p>
    <w:p w:rsidRDefault="00FB2C84" w:rsidP="00FB2C84" w:rsidR="00FB2C84" w:rsidRPr="003D302B">
      <w:pPr>
        <w:jc w:val="both"/>
        <w:rPr>
          <w:u w:val="single"/>
        </w:rPr>
      </w:pPr>
      <w:r w:rsidRPr="003D302B">
        <w:rPr>
          <w:u w:val="single"/>
        </w:rPr>
        <w:t>NAPOMENA :</w:t>
      </w:r>
    </w:p>
    <w:p w:rsidRDefault="00FB2C84" w:rsidP="00FB2C84" w:rsidR="00FB2C84">
      <w:pPr>
        <w:jc w:val="both"/>
      </w:pPr>
      <w:r>
        <w:t>Protiv ovog rješenja nije dopuštena žalba (čl. 278., st. 2. ZPP-a u vezi čl. 66. ZFPPN).</w:t>
      </w:r>
    </w:p>
    <w:p w:rsidRDefault="00FB2C84" w:rsidP="00FB2C84" w:rsidR="00FB2C84" w:rsidRPr="003126A8">
      <w:pPr>
        <w:jc w:val="both"/>
      </w:pPr>
    </w:p>
    <w:p w:rsidRDefault="00FB2C84" w:rsidP="00FB2C84" w:rsidR="00FB2C84" w:rsidRPr="00CE7C40">
      <w:pPr>
        <w:jc w:val="both"/>
        <w:rPr>
          <w:sz w:val="22"/>
          <w:szCs w:val="22"/>
        </w:rPr>
      </w:pPr>
      <w:r w:rsidRPr="00CE7C40">
        <w:rPr>
          <w:sz w:val="22"/>
          <w:szCs w:val="22"/>
        </w:rPr>
        <w:lastRenderedPageBreak/>
        <w:t>D N A :</w:t>
      </w:r>
    </w:p>
    <w:p w:rsidRDefault="00FB2C84" w:rsidP="00FB2C84" w:rsidR="00FB2C84" w:rsidRPr="00CE7C40">
      <w:pPr>
        <w:numPr>
          <w:ilvl w:val="0"/>
          <w:numId w:val="9"/>
        </w:num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Oglasna ploča suda</w:t>
      </w:r>
    </w:p>
    <w:p w:rsidRDefault="00FB2C84" w:rsidP="00FB2C84" w:rsidR="00FB2C84" w:rsidRPr="00CE7C40">
      <w:pPr>
        <w:numPr>
          <w:ilvl w:val="0"/>
          <w:numId w:val="9"/>
        </w:num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FINA</w:t>
      </w:r>
      <w:r w:rsidR="001A6CAF">
        <w:rPr>
          <w:sz w:val="22"/>
          <w:szCs w:val="22"/>
        </w:rPr>
        <w:t xml:space="preserve"> </w:t>
      </w:r>
      <w:r w:rsidRPr="00CE7C40">
        <w:rPr>
          <w:sz w:val="22"/>
          <w:szCs w:val="22"/>
        </w:rPr>
        <w:t>- objava na web stranici</w:t>
      </w:r>
    </w:p>
    <w:p w:rsidRDefault="00FB2C84" w:rsidP="00FB2C84" w:rsidR="00FB2C84" w:rsidRPr="00CE7C40">
      <w:pPr>
        <w:numPr>
          <w:ilvl w:val="0"/>
          <w:numId w:val="9"/>
        </w:numPr>
        <w:jc w:val="both"/>
        <w:rPr>
          <w:sz w:val="22"/>
          <w:szCs w:val="22"/>
        </w:rPr>
      </w:pPr>
      <w:r w:rsidRPr="00CE7C40">
        <w:rPr>
          <w:sz w:val="22"/>
          <w:szCs w:val="22"/>
        </w:rPr>
        <w:t>Dužnik</w:t>
      </w: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FB2C84" w:rsidP="00FB2C84" w:rsidR="00FB2C84" w:rsidRPr="003126A8">
      <w:pPr>
        <w:jc w:val="both"/>
      </w:pPr>
    </w:p>
    <w:p w:rsidRDefault="00594A9F" w:rsidP="00594A9F" w:rsidR="00594A9F">
      <w:pPr>
        <w:tabs>
          <w:tab w:pos="5550" w:val="left"/>
        </w:tabs>
      </w:pPr>
    </w:p>
    <w:p w:rsidRDefault="00FB2C84" w:rsidP="00594A9F" w:rsidR="00FB2C84">
      <w:pPr>
        <w:tabs>
          <w:tab w:pos="5550" w:val="left"/>
        </w:tabs>
        <w:rPr>
          <w:szCs w:val="20"/>
        </w:rPr>
      </w:pPr>
    </w:p>
    <w:p w:rsidRDefault="004539F5" w:rsidP="00657673" w:rsidR="004539F5">
      <w:pPr>
        <w:tabs>
          <w:tab w:pos="5550" w:val="left"/>
        </w:tabs>
        <w:rPr>
          <w:szCs w:val="20"/>
        </w:rPr>
      </w:pPr>
    </w:p>
    <w:p w:rsidRDefault="004539F5" w:rsidP="00657673" w:rsidR="004539F5">
      <w:pPr>
        <w:tabs>
          <w:tab w:pos="5550" w:val="left"/>
        </w:tabs>
        <w:rPr>
          <w:szCs w:val="20"/>
        </w:rPr>
      </w:pPr>
    </w:p>
    <w:sectPr w:rsidSect="00657673" w:rsidR="004539F5">
      <w:pgSz w:h="16838" w:w="11906"/>
      <w:pgMar w:gutter="0" w:footer="708" w:header="708" w:left="1800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242EA0"/>
    <w:multiLevelType w:val="hybridMultilevel"/>
    <w:tmpl w:val="F39C28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DE4EA0"/>
    <w:multiLevelType w:val="hybridMultilevel"/>
    <w:tmpl w:val="918C26A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AFB01B9"/>
    <w:multiLevelType w:val="hybridMultilevel"/>
    <w:tmpl w:val="E83CFAD8"/>
    <w:lvl w:tplc="359E45F2" w:ilvl="0">
      <w:start w:val="2"/>
      <w:numFmt w:val="bullet"/>
      <w:lvlText w:val="-"/>
      <w:lvlJc w:val="left"/>
      <w:pPr>
        <w:ind w:hanging="360" w:left="2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0"/>
      </w:pPr>
      <w:rPr>
        <w:rFonts w:hAnsi="Wingdings" w:ascii="Wingdings" w:hint="default"/>
      </w:rPr>
    </w:lvl>
  </w:abstractNum>
  <w:abstractNum w:abstractNumId="3">
    <w:nsid w:val="480C46C3"/>
    <w:multiLevelType w:val="hybridMultilevel"/>
    <w:tmpl w:val="B1D6D5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BF2969"/>
    <w:multiLevelType w:val="hybridMultilevel"/>
    <w:tmpl w:val="545255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8142111"/>
    <w:multiLevelType w:val="hybridMultilevel"/>
    <w:tmpl w:val="47EEE392"/>
    <w:lvl w:tplc="EAD80BF6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6B2B1AEB"/>
    <w:multiLevelType w:val="hybridMultilevel"/>
    <w:tmpl w:val="76D09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171D76"/>
    <w:multiLevelType w:val="hybridMultilevel"/>
    <w:tmpl w:val="DA0C78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A9D39F9"/>
    <w:multiLevelType w:val="hybridMultilevel"/>
    <w:tmpl w:val="88C68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35A92"/>
    <w:rsid w:val="00007DC1"/>
    <w:rsid w:val="00016F5B"/>
    <w:rsid w:val="00025243"/>
    <w:rsid w:val="0003757A"/>
    <w:rsid w:val="000439B2"/>
    <w:rsid w:val="000516CA"/>
    <w:rsid w:val="000528B6"/>
    <w:rsid w:val="000532DD"/>
    <w:rsid w:val="00053F9E"/>
    <w:rsid w:val="00061ED7"/>
    <w:rsid w:val="00073E23"/>
    <w:rsid w:val="0007538F"/>
    <w:rsid w:val="00086768"/>
    <w:rsid w:val="00090235"/>
    <w:rsid w:val="00093D7C"/>
    <w:rsid w:val="0009476E"/>
    <w:rsid w:val="00094DE1"/>
    <w:rsid w:val="0009677C"/>
    <w:rsid w:val="000C1DEB"/>
    <w:rsid w:val="000C6297"/>
    <w:rsid w:val="000D235C"/>
    <w:rsid w:val="000E412E"/>
    <w:rsid w:val="000E75DA"/>
    <w:rsid w:val="000F6589"/>
    <w:rsid w:val="001035E6"/>
    <w:rsid w:val="001313F1"/>
    <w:rsid w:val="0013792B"/>
    <w:rsid w:val="00141B1C"/>
    <w:rsid w:val="0014604E"/>
    <w:rsid w:val="00146EE2"/>
    <w:rsid w:val="00161561"/>
    <w:rsid w:val="001676F6"/>
    <w:rsid w:val="00167F12"/>
    <w:rsid w:val="00172445"/>
    <w:rsid w:val="00191A46"/>
    <w:rsid w:val="00193007"/>
    <w:rsid w:val="001A3EC0"/>
    <w:rsid w:val="001A6CAF"/>
    <w:rsid w:val="001A6EA6"/>
    <w:rsid w:val="001B70F9"/>
    <w:rsid w:val="001D1DBF"/>
    <w:rsid w:val="001E6661"/>
    <w:rsid w:val="001F0B48"/>
    <w:rsid w:val="001F3368"/>
    <w:rsid w:val="001F3A1A"/>
    <w:rsid w:val="001F3AAF"/>
    <w:rsid w:val="0020205A"/>
    <w:rsid w:val="00210DD2"/>
    <w:rsid w:val="002114C3"/>
    <w:rsid w:val="00213F03"/>
    <w:rsid w:val="00231754"/>
    <w:rsid w:val="00237575"/>
    <w:rsid w:val="00240FF8"/>
    <w:rsid w:val="00252CA4"/>
    <w:rsid w:val="0025552B"/>
    <w:rsid w:val="00260607"/>
    <w:rsid w:val="0027753E"/>
    <w:rsid w:val="00280E48"/>
    <w:rsid w:val="002974AC"/>
    <w:rsid w:val="002A43F6"/>
    <w:rsid w:val="002A7BD0"/>
    <w:rsid w:val="002D7352"/>
    <w:rsid w:val="00324D07"/>
    <w:rsid w:val="00333231"/>
    <w:rsid w:val="003423D3"/>
    <w:rsid w:val="00351761"/>
    <w:rsid w:val="00364F09"/>
    <w:rsid w:val="00366E97"/>
    <w:rsid w:val="00370492"/>
    <w:rsid w:val="00370E33"/>
    <w:rsid w:val="00376064"/>
    <w:rsid w:val="00380E0A"/>
    <w:rsid w:val="003855C7"/>
    <w:rsid w:val="00392685"/>
    <w:rsid w:val="003B52C7"/>
    <w:rsid w:val="003C732F"/>
    <w:rsid w:val="003D302B"/>
    <w:rsid w:val="003D44EB"/>
    <w:rsid w:val="003D6C86"/>
    <w:rsid w:val="003E38B4"/>
    <w:rsid w:val="00401476"/>
    <w:rsid w:val="00412A82"/>
    <w:rsid w:val="00415BF0"/>
    <w:rsid w:val="00426D6A"/>
    <w:rsid w:val="00427A0B"/>
    <w:rsid w:val="004327E1"/>
    <w:rsid w:val="004539F5"/>
    <w:rsid w:val="00457A0A"/>
    <w:rsid w:val="00461F00"/>
    <w:rsid w:val="00462F6B"/>
    <w:rsid w:val="0046402D"/>
    <w:rsid w:val="004719AF"/>
    <w:rsid w:val="00471D3A"/>
    <w:rsid w:val="00474D29"/>
    <w:rsid w:val="00486E82"/>
    <w:rsid w:val="00491375"/>
    <w:rsid w:val="0049213E"/>
    <w:rsid w:val="00494217"/>
    <w:rsid w:val="004C188F"/>
    <w:rsid w:val="004C26CD"/>
    <w:rsid w:val="004C79AA"/>
    <w:rsid w:val="004E0F04"/>
    <w:rsid w:val="004F1051"/>
    <w:rsid w:val="00503B04"/>
    <w:rsid w:val="00504C3B"/>
    <w:rsid w:val="00516E6D"/>
    <w:rsid w:val="00535A92"/>
    <w:rsid w:val="00542728"/>
    <w:rsid w:val="00551246"/>
    <w:rsid w:val="005613A0"/>
    <w:rsid w:val="0056413A"/>
    <w:rsid w:val="00566707"/>
    <w:rsid w:val="00594A9F"/>
    <w:rsid w:val="005B16E0"/>
    <w:rsid w:val="005B467A"/>
    <w:rsid w:val="005B5718"/>
    <w:rsid w:val="005C4A1B"/>
    <w:rsid w:val="005C6FEB"/>
    <w:rsid w:val="005D0CAB"/>
    <w:rsid w:val="005D4315"/>
    <w:rsid w:val="005D60B5"/>
    <w:rsid w:val="005D63B1"/>
    <w:rsid w:val="005E51D8"/>
    <w:rsid w:val="005F4CDF"/>
    <w:rsid w:val="005F7C1E"/>
    <w:rsid w:val="006044B7"/>
    <w:rsid w:val="006107D4"/>
    <w:rsid w:val="006179FE"/>
    <w:rsid w:val="00617CD8"/>
    <w:rsid w:val="0062049A"/>
    <w:rsid w:val="0062187C"/>
    <w:rsid w:val="00624614"/>
    <w:rsid w:val="00627B61"/>
    <w:rsid w:val="0064216F"/>
    <w:rsid w:val="00657673"/>
    <w:rsid w:val="00657A89"/>
    <w:rsid w:val="006675CF"/>
    <w:rsid w:val="00697D81"/>
    <w:rsid w:val="006C75CD"/>
    <w:rsid w:val="006D27EB"/>
    <w:rsid w:val="006D4DB3"/>
    <w:rsid w:val="006D5D33"/>
    <w:rsid w:val="006E55A9"/>
    <w:rsid w:val="006F1EB2"/>
    <w:rsid w:val="007028BF"/>
    <w:rsid w:val="0071120C"/>
    <w:rsid w:val="007232E1"/>
    <w:rsid w:val="007267F2"/>
    <w:rsid w:val="00737E13"/>
    <w:rsid w:val="00763E30"/>
    <w:rsid w:val="007672E1"/>
    <w:rsid w:val="0077568C"/>
    <w:rsid w:val="00777D64"/>
    <w:rsid w:val="00784597"/>
    <w:rsid w:val="007A18BA"/>
    <w:rsid w:val="007A4125"/>
    <w:rsid w:val="007A43AA"/>
    <w:rsid w:val="007A5360"/>
    <w:rsid w:val="007A575C"/>
    <w:rsid w:val="007B0C42"/>
    <w:rsid w:val="007B3842"/>
    <w:rsid w:val="007B6BA2"/>
    <w:rsid w:val="007C4428"/>
    <w:rsid w:val="007F44E3"/>
    <w:rsid w:val="007F4D89"/>
    <w:rsid w:val="00802338"/>
    <w:rsid w:val="00803A2F"/>
    <w:rsid w:val="0080545A"/>
    <w:rsid w:val="0081170E"/>
    <w:rsid w:val="00812766"/>
    <w:rsid w:val="008178EC"/>
    <w:rsid w:val="00823DB3"/>
    <w:rsid w:val="00832525"/>
    <w:rsid w:val="00832CB3"/>
    <w:rsid w:val="008501FB"/>
    <w:rsid w:val="00861EEA"/>
    <w:rsid w:val="00884DD8"/>
    <w:rsid w:val="00890A62"/>
    <w:rsid w:val="008964E5"/>
    <w:rsid w:val="008A6FFE"/>
    <w:rsid w:val="008B18E5"/>
    <w:rsid w:val="008B3A25"/>
    <w:rsid w:val="008C2648"/>
    <w:rsid w:val="008E06E6"/>
    <w:rsid w:val="008F4F5F"/>
    <w:rsid w:val="009314AB"/>
    <w:rsid w:val="00934CA2"/>
    <w:rsid w:val="009351AF"/>
    <w:rsid w:val="00936DCB"/>
    <w:rsid w:val="00940986"/>
    <w:rsid w:val="0094288B"/>
    <w:rsid w:val="009464BB"/>
    <w:rsid w:val="00953DAE"/>
    <w:rsid w:val="00955732"/>
    <w:rsid w:val="00966CE0"/>
    <w:rsid w:val="00983F83"/>
    <w:rsid w:val="009A7D93"/>
    <w:rsid w:val="009A7EA7"/>
    <w:rsid w:val="009B74E0"/>
    <w:rsid w:val="009C077B"/>
    <w:rsid w:val="009D32D3"/>
    <w:rsid w:val="009E1362"/>
    <w:rsid w:val="009E540D"/>
    <w:rsid w:val="009F227A"/>
    <w:rsid w:val="009F4CF3"/>
    <w:rsid w:val="009F4E61"/>
    <w:rsid w:val="00A44DFE"/>
    <w:rsid w:val="00A604D7"/>
    <w:rsid w:val="00A62BE9"/>
    <w:rsid w:val="00A712B8"/>
    <w:rsid w:val="00A723CA"/>
    <w:rsid w:val="00A747C1"/>
    <w:rsid w:val="00A75CF2"/>
    <w:rsid w:val="00A966B8"/>
    <w:rsid w:val="00AA0F82"/>
    <w:rsid w:val="00AB42F9"/>
    <w:rsid w:val="00AB5BB5"/>
    <w:rsid w:val="00AC358F"/>
    <w:rsid w:val="00AF1F80"/>
    <w:rsid w:val="00B03FF2"/>
    <w:rsid w:val="00B07A28"/>
    <w:rsid w:val="00B11330"/>
    <w:rsid w:val="00B136E3"/>
    <w:rsid w:val="00B31973"/>
    <w:rsid w:val="00B32316"/>
    <w:rsid w:val="00B37558"/>
    <w:rsid w:val="00B37BCB"/>
    <w:rsid w:val="00B66034"/>
    <w:rsid w:val="00B74468"/>
    <w:rsid w:val="00B80C34"/>
    <w:rsid w:val="00B978E9"/>
    <w:rsid w:val="00BA60D0"/>
    <w:rsid w:val="00BA6CAB"/>
    <w:rsid w:val="00BB005A"/>
    <w:rsid w:val="00BD2390"/>
    <w:rsid w:val="00BF0C34"/>
    <w:rsid w:val="00C12D1E"/>
    <w:rsid w:val="00C315D7"/>
    <w:rsid w:val="00C412D1"/>
    <w:rsid w:val="00C41ECF"/>
    <w:rsid w:val="00C44279"/>
    <w:rsid w:val="00C647B1"/>
    <w:rsid w:val="00C711F9"/>
    <w:rsid w:val="00C75385"/>
    <w:rsid w:val="00C8139F"/>
    <w:rsid w:val="00C81FC6"/>
    <w:rsid w:val="00C93C0B"/>
    <w:rsid w:val="00C96694"/>
    <w:rsid w:val="00CA1987"/>
    <w:rsid w:val="00CA3062"/>
    <w:rsid w:val="00CD498C"/>
    <w:rsid w:val="00CE358A"/>
    <w:rsid w:val="00CE7C40"/>
    <w:rsid w:val="00CF2EAD"/>
    <w:rsid w:val="00CF6CE4"/>
    <w:rsid w:val="00D02B8B"/>
    <w:rsid w:val="00D05198"/>
    <w:rsid w:val="00D247DF"/>
    <w:rsid w:val="00D362E8"/>
    <w:rsid w:val="00D450EF"/>
    <w:rsid w:val="00D5308D"/>
    <w:rsid w:val="00D74CAC"/>
    <w:rsid w:val="00D91C0C"/>
    <w:rsid w:val="00D9561F"/>
    <w:rsid w:val="00DA3280"/>
    <w:rsid w:val="00DB120B"/>
    <w:rsid w:val="00DD7A2B"/>
    <w:rsid w:val="00E03A80"/>
    <w:rsid w:val="00E05249"/>
    <w:rsid w:val="00E05AA4"/>
    <w:rsid w:val="00E11A8E"/>
    <w:rsid w:val="00E1528E"/>
    <w:rsid w:val="00E21F77"/>
    <w:rsid w:val="00E32621"/>
    <w:rsid w:val="00E60E7C"/>
    <w:rsid w:val="00E80BBC"/>
    <w:rsid w:val="00E817E0"/>
    <w:rsid w:val="00E9319B"/>
    <w:rsid w:val="00EB30C4"/>
    <w:rsid w:val="00EB6D31"/>
    <w:rsid w:val="00EC4378"/>
    <w:rsid w:val="00ED100B"/>
    <w:rsid w:val="00ED3F6A"/>
    <w:rsid w:val="00ED5EB2"/>
    <w:rsid w:val="00ED6749"/>
    <w:rsid w:val="00ED6AD5"/>
    <w:rsid w:val="00EE0DFB"/>
    <w:rsid w:val="00EE67D5"/>
    <w:rsid w:val="00EE7712"/>
    <w:rsid w:val="00EF5939"/>
    <w:rsid w:val="00EF6005"/>
    <w:rsid w:val="00EF7FC0"/>
    <w:rsid w:val="00F15B70"/>
    <w:rsid w:val="00F220BD"/>
    <w:rsid w:val="00F22305"/>
    <w:rsid w:val="00F4446B"/>
    <w:rsid w:val="00F55A01"/>
    <w:rsid w:val="00F70281"/>
    <w:rsid w:val="00F714CE"/>
    <w:rsid w:val="00F75E58"/>
    <w:rsid w:val="00F81B0D"/>
    <w:rsid w:val="00F92037"/>
    <w:rsid w:val="00FB29F3"/>
    <w:rsid w:val="00FB2C84"/>
    <w:rsid w:val="00FC071B"/>
    <w:rsid w:val="00FC26F9"/>
    <w:rsid w:val="00FF1F84"/>
    <w:rsid w:val="00FF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12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D302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D7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3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3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3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3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Stpn-1/2017</izvorni_sadrzaj>
    <derivirana_varijabla naziv="DomainObject.Predmet.OznakaBroj_1">Stpn-1/2017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 A Š O d. o. o. za trgovinu, prijevoz i proizvodnju</izvorni_sadrzaj>
    <derivirana_varijabla naziv="DomainObject.Predmet.StrankaFormated_1">  G A Š O d. o. o. za trgovinu, prijevoz i proizvodnju</derivirana_varijabla>
  </DomainObject.Predmet.StrankaFormated>
  <DomainObject.Predmet.StrankaFormatedOIB>
    <izvorni_sadrzaj>  G A Š O d. o. o. za trgovinu, prijevoz i proizvodnju, OIB 80019737522</izvorni_sadrzaj>
    <derivirana_varijabla naziv="DomainObject.Predmet.StrankaFormatedOIB_1">  G A Š O d. o. o. za trgovinu, prijevoz i proizvodnju, OIB 80019737522</derivirana_varijabla>
  </DomainObject.Predmet.StrankaFormatedOIB>
  <DomainObject.Predmet.StrankaFormatedWithAdress>
    <izvorni_sadrzaj> G A Š O d. o. o. za trgovinu, prijevoz i proizvodnju, Zlatka Balokovića 2, 31500 Našice</izvorni_sadrzaj>
    <derivirana_varijabla naziv="DomainObject.Predmet.StrankaFormatedWithAdress_1"> G A Š O d. o. o. za trgovinu, prijevoz i proizvodnju, Zlatka Balokovića 2, 31500 Našice</derivirana_varijabla>
  </DomainObject.Predmet.StrankaFormatedWithAdress>
  <DomainObject.Predmet.StrankaFormatedWithAdressOIB>
    <izvorni_sadrzaj> G A Š O d. o. o. za trgovinu, prijevoz i proizvodnju, OIB 80019737522, Zlatka Balokovića 2, 31500 Našice</izvorni_sadrzaj>
    <derivirana_varijabla naziv="DomainObject.Predmet.StrankaFormatedWithAdressOIB_1"> G A Š O d. o. o. za trgovinu, prijevoz i proizvodnju, OIB 80019737522, Zlatka Balokovića 2, 31500 Našice</derivirana_varijabla>
  </DomainObject.Predmet.StrankaFormatedWithAdressOIB>
  <DomainObject.Predmet.StrankaWithAdress>
    <izvorni_sadrzaj>G A Š O d. o. o. za trgovinu, prijevoz i proizvodnju Zlatka Balokovića 2,31500 Našice</izvorni_sadrzaj>
    <derivirana_varijabla naziv="DomainObject.Predmet.StrankaWithAdress_1">G A Š O d. o. o. za trgovinu, prijevoz i proizvodnju Zlatka Balokovića 2,31500 Našice</derivirana_varijabla>
  </DomainObject.Predmet.StrankaWithAdress>
  <DomainObject.Predmet.StrankaWithAdressOIB>
    <izvorni_sadrzaj>G A Š O d. o. o. za trgovinu, prijevoz i proizvodnju, OIB 80019737522, Zlatka Balokovića 2,31500 Našice</izvorni_sadrzaj>
    <derivirana_varijabla naziv="DomainObject.Predmet.StrankaWithAdressOIB_1">G A Š O d. o. o. za trgovinu, prijevoz i proizvodnju, OIB 80019737522, Zlatka Balokovića 2,31500 Našice</derivirana_varijabla>
  </DomainObject.Predmet.StrankaWithAdressOIB>
  <DomainObject.Predmet.StrankaNazivFormated>
    <izvorni_sadrzaj>G A Š O d. o. o. za trgovinu, prijevoz i proizvodnju</izvorni_sadrzaj>
    <derivirana_varijabla naziv="DomainObject.Predmet.StrankaNazivFormated_1">G A Š O d. o. o. za trgovinu, prijevoz i proizvodnju</derivirana_varijabla>
  </DomainObject.Predmet.StrankaNazivFormated>
  <DomainObject.Predmet.StrankaNazivFormatedOIB>
    <izvorni_sadrzaj>G A Š O d. o. o. za trgovinu, prijevoz i proizvodnju, OIB 80019737522</izvorni_sadrzaj>
    <derivirana_varijabla naziv="DomainObject.Predmet.StrankaNazivFormatedOIB_1">G A Š O d. o. o. za trgovinu, prijevoz i proizvodnju, OIB 80019737522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G A Š O d. o. o. za trgovinu, prijevoz i proizvodnju</item>
    </izvorni_sadrzaj>
    <derivirana_varijabla naziv="DomainObject.Predmet.StrankaListFormated_1">
      <item>G A Š O d. o. o. za trgovinu, prijevoz i proizvodnju</item>
    </derivirana_varijabla>
  </DomainObject.Predmet.StrankaListFormated>
  <DomainObject.Predmet.StrankaListFormatedOIB>
    <izvorni_sadrzaj>
      <item>G A Š O d. o. o. za trgovinu, prijevoz i proizvodnju, OIB 80019737522</item>
    </izvorni_sadrzaj>
    <derivirana_varijabla naziv="DomainObject.Predmet.StrankaListFormatedOIB_1">
      <item>G A Š O d. o. o. za trgovinu, prijevoz i proizvodnju, OIB 80019737522</item>
    </derivirana_varijabla>
  </DomainObject.Predmet.StrankaListFormatedOIB>
  <DomainObject.Predmet.StrankaListFormatedWithAdress>
    <izvorni_sadrzaj>
      <item>G A Š O d. o. o. za trgovinu, prijevoz i proizvodnju, Zlatka Balokovića 2, 31500 Našice</item>
    </izvorni_sadrzaj>
    <derivirana_varijabla naziv="DomainObject.Predmet.StrankaListFormatedWithAdress_1">
      <item>G A Š O d. o. o. za trgovinu, prijevoz i proizvodnju, Zlatka Balokovića 2, 31500 Našice</item>
    </derivirana_varijabla>
  </DomainObject.Predmet.StrankaListFormatedWithAdress>
  <DomainObject.Predmet.StrankaListFormatedWithAdressOIB>
    <izvorni_sadrzaj>
      <item>G A Š O d. o. o. za trgovinu, prijevoz i proizvodnju, OIB 80019737522, Zlatka Balokovića 2, 31500 Našice</item>
    </izvorni_sadrzaj>
    <derivirana_varijabla naziv="DomainObject.Predmet.StrankaListFormatedWithAdressOIB_1">
      <item>G A Š O d. o. o. za trgovinu, prijevoz i proizvodnju, OIB 80019737522, Zlatka Balokovića 2, 31500 Našice</item>
    </derivirana_varijabla>
  </DomainObject.Predmet.StrankaListFormatedWithAdressOIB>
  <DomainObject.Predmet.StrankaListNazivFormated>
    <izvorni_sadrzaj>
      <item>G A Š O d. o. o. za trgovinu, prijevoz i proizvodnju</item>
    </izvorni_sadrzaj>
    <derivirana_varijabla naziv="DomainObject.Predmet.StrankaListNazivFormated_1">
      <item>G A Š O d. o. o. za trgovinu, prijevoz i proizvodnju</item>
    </derivirana_varijabla>
  </DomainObject.Predmet.StrankaListNazivFormated>
  <DomainObject.Predmet.StrankaListNazivFormatedOIB>
    <izvorni_sadrzaj>
      <item>G A Š O d. o. o. za trgovinu, prijevoz i proizvodnju, OIB 80019737522</item>
    </izvorni_sadrzaj>
    <derivirana_varijabla naziv="DomainObject.Predmet.StrankaListNazivFormatedOIB_1">
      <item>G A Š O d. o. o. za trgovinu, prijevoz i proizvodnju, OIB 80019737522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 A Š O d. o. o. za trgovinu, prijevoz i proizvodnju</izvorni_sadrzaj>
    <derivirana_varijabla naziv="DomainObject.Predmet.StrankaIDrugi_1">G A Š O d. o. o. za trgovinu, prijevoz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 A Š O d. o. o. za trgovinu, prijevoz i proizvodnju, OIB 80019737522, Zlatka Balokovića 2, 31500 Našice</izvorni_sadrzaj>
    <derivirana_varijabla naziv="DomainObject.Predmet.StrankaIDrugiAdressOIB_1">G A Š O d. o. o. za trgovinu, prijevoz i proizvodnju, OIB 80019737522, Zlatka Balokovića 2,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 A Š O d. o. o. za trgovinu, prijevoz i proizvodnju</item>
    </izvorni_sadrzaj>
    <derivirana_varijabla naziv="DomainObject.Predmet.SudioniciListNaziv_1">
      <item>G A Š O d. o. o. za trgovinu, prijevoz i proizvodnju</item>
    </derivirana_varijabla>
  </DomainObject.Predmet.SudioniciListNaziv>
  <DomainObject.Predmet.SudioniciListAdressOIB>
    <izvorni_sadrzaj>
      <item>G A Š O d. o. o. za trgovinu, prijevoz i proizvodnju, OIB 80019737522, Zlatka Balokovića 2,31500 Našice</item>
    </izvorni_sadrzaj>
    <derivirana_varijabla naziv="DomainObject.Predmet.SudioniciListAdressOIB_1">
      <item>G A Š O d. o. o. za trgovinu, prijevoz i proizvodnju, OIB 80019737522, Zlatka Balokovića 2,31500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80019737522</item>
    </izvorni_sadrzaj>
    <derivirana_varijabla naziv="DomainObject.Predmet.SudioniciListNazivOIB_1">
      <item>, OIB 80019737522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189</properties:Words>
  <properties:Characters>829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II-P-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2017-03-08T09:25:00Z</dcterms:created>
  <dc:creator>gojtank</dc:creator>
  <cp:lastModifiedBy>Sanda Gučić</cp:lastModifiedBy>
  <cp:lastPrinted>2013-06-28T12:28:00Z</cp:lastPrinted>
  <dcterms:modified xmlns:xsi="http://www.w3.org/2001/XMLSchema-instance" xsi:type="dcterms:W3CDTF">2017-05-12T09:39:00Z</dcterms:modified>
  <cp:revision>4</cp:revision>
  <dc:title>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