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712a" w14:paraId="c58712a" w:rsidRDefault="00B81FD9" w:rsidP="00B81FD9" w:rsidR="00B81FD9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1.St-61/2012</w:t>
      </w:r>
    </w:p>
    <w:p w:rsidRDefault="00B81FD9" w:rsidP="00B81FD9" w:rsidR="00B81FD9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81FD9" w:rsidP="00B81FD9" w:rsidR="00B81FD9">
      <w:pPr>
        <w:pStyle w:val="Bezproreda"/>
        <w:rPr>
          <w:b/>
        </w:rPr>
      </w:pPr>
      <w:r>
        <w:rPr>
          <w:b/>
        </w:rPr>
        <w:t>REPUBLIKA HRVATSKA</w:t>
      </w:r>
    </w:p>
    <w:p w:rsidRDefault="00B81FD9" w:rsidP="00B81FD9" w:rsidR="00B81FD9">
      <w:pPr>
        <w:rPr>
          <w:b/>
        </w:rPr>
      </w:pPr>
      <w:r>
        <w:rPr>
          <w:b/>
        </w:rPr>
        <w:t>TRGOVAČKI SUD U SPLITU</w:t>
      </w:r>
    </w:p>
    <w:p w:rsidRDefault="00B81FD9" w:rsidP="00B81FD9" w:rsidR="00B81FD9">
      <w:pPr>
        <w:rPr>
          <w:b/>
        </w:rPr>
      </w:pPr>
      <w:r>
        <w:rPr>
          <w:b/>
        </w:rPr>
        <w:t xml:space="preserve">Split, Sukoišanska 6 </w:t>
      </w:r>
    </w:p>
    <w:p w:rsidRDefault="00B81FD9" w:rsidP="00B81FD9" w:rsidR="00B81FD9">
      <w:pPr>
        <w:pStyle w:val="Bezproreda"/>
      </w:pPr>
    </w:p>
    <w:p w:rsidRDefault="00B81FD9" w:rsidP="00B81FD9" w:rsidR="00B81FD9" w:rsidRPr="00B81FD9">
      <w:pPr>
        <w:pStyle w:val="Bezproreda"/>
        <w:jc w:val="center"/>
        <w:rPr>
          <w:b/>
        </w:rPr>
      </w:pPr>
      <w:r w:rsidRPr="00B81FD9">
        <w:rPr>
          <w:b/>
        </w:rPr>
        <w:t>R E P U B L I K A  H R V A T S K A</w:t>
      </w:r>
    </w:p>
    <w:p w:rsidRDefault="00B81FD9" w:rsidP="00B81FD9" w:rsidR="00B81FD9" w:rsidRPr="00B81FD9">
      <w:pPr>
        <w:pStyle w:val="Bezproreda"/>
        <w:jc w:val="center"/>
        <w:rPr>
          <w:b/>
        </w:rPr>
      </w:pPr>
    </w:p>
    <w:p w:rsidRDefault="00B81FD9" w:rsidP="00B81FD9" w:rsidR="00B81FD9" w:rsidRPr="00B81FD9">
      <w:pPr>
        <w:pStyle w:val="Bezproreda"/>
        <w:jc w:val="center"/>
        <w:rPr>
          <w:b/>
        </w:rPr>
      </w:pPr>
      <w:r w:rsidRPr="00B81FD9">
        <w:rPr>
          <w:b/>
        </w:rPr>
        <w:t>R J E Š E NJ E</w:t>
      </w:r>
    </w:p>
    <w:p w:rsidRDefault="00B81FD9" w:rsidP="00B81FD9" w:rsidR="00B81FD9">
      <w:pPr>
        <w:pStyle w:val="Bezproreda"/>
      </w:pPr>
    </w:p>
    <w:p w:rsidRDefault="00B81FD9" w:rsidP="00B81FD9" w:rsidR="00B81FD9">
      <w:r>
        <w:tab/>
        <w:t xml:space="preserve">Trgovački sud u Splitu, po sucu tog suda Velimiru Vukoviću, kao stečajnom sucu, u stečajnom postupku nad dužnikom </w:t>
      </w:r>
      <w:r>
        <w:tab/>
        <w:t>D.I.M. COMMERCE d.o.o. u stečaju, Gata, Gata bb., OIB: 04289772530,  zastupanog po stečajnoj upraviteljici Dunji Krstulović iz Splita, Vinkovačka 41.,   dana 18.siječnja  2017. godine,</w:t>
      </w:r>
    </w:p>
    <w:p w:rsidRDefault="00F53219" w:rsidR="00F53219"/>
    <w:p w:rsidRDefault="00B81FD9" w:rsidP="00B81FD9" w:rsidR="00B81FD9">
      <w:pPr>
        <w:jc w:val="center"/>
        <w:rPr>
          <w:szCs w:val="24"/>
        </w:rPr>
      </w:pPr>
      <w:r>
        <w:rPr>
          <w:szCs w:val="24"/>
        </w:rPr>
        <w:t>r i j e š i o   j e</w:t>
      </w:r>
    </w:p>
    <w:p w:rsidRDefault="00B81FD9" w:rsidP="00B81FD9" w:rsidR="00B81FD9">
      <w:pPr>
        <w:jc w:val="both"/>
        <w:rPr>
          <w:szCs w:val="24"/>
        </w:rPr>
      </w:pPr>
    </w:p>
    <w:p w:rsidRDefault="00B81FD9" w:rsidP="00B81FD9" w:rsidR="00B81FD9">
      <w:pPr>
        <w:ind w:firstLine="720"/>
        <w:jc w:val="both"/>
        <w:rPr>
          <w:szCs w:val="24"/>
        </w:rPr>
      </w:pPr>
      <w:r>
        <w:rPr>
          <w:szCs w:val="24"/>
        </w:rPr>
        <w:t xml:space="preserve"> Daje se suglasnost stečajnoj upraviteljici na završnu diobu prema završnom diobenom popisu zaprimljenog kod ovoga suda 20. prosinca 2016. godine, koji je objavljen na mrežnoj stranici e-Oglasna ploča sudova 20. prosinca 2016. godine.</w:t>
      </w:r>
    </w:p>
    <w:p w:rsidRDefault="00B81FD9" w:rsidP="00B81FD9" w:rsidR="00B81FD9">
      <w:pPr>
        <w:jc w:val="both"/>
        <w:rPr>
          <w:szCs w:val="24"/>
        </w:rPr>
      </w:pPr>
    </w:p>
    <w:p w:rsidRDefault="00B81FD9" w:rsidP="00267A61" w:rsidR="00B81FD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67A61" w:rsidP="00267A61" w:rsidR="00267A61">
      <w:pPr>
        <w:jc w:val="center"/>
        <w:rPr>
          <w:szCs w:val="24"/>
        </w:rPr>
      </w:pPr>
    </w:p>
    <w:p w:rsidRDefault="00B81FD9" w:rsidP="00267A61" w:rsidR="00B81FD9">
      <w:pPr>
        <w:pStyle w:val="Bezproreda"/>
      </w:pPr>
      <w:r>
        <w:tab/>
        <w:t xml:space="preserve">Rješenjem ovog suda  br.St-61/2012 od 12.travnja 2012. godine  otvoren je stečajni postupak nad stečajnim dužnikom D.I.M. COMMERCE d.o.o. u stečaju, Gata, Gata bb., OIB: 04289772530. Istim rješenjem za stečajnu upraviteljicu imenovana je Dunja Krstulović dipl.oec. iz Splita, Vinkovačka 41. </w:t>
      </w:r>
    </w:p>
    <w:p w:rsidRDefault="00267A61" w:rsidP="00267A61" w:rsidR="00267A61" w:rsidRPr="00267A61">
      <w:pPr>
        <w:pStyle w:val="Bezproreda"/>
      </w:pPr>
    </w:p>
    <w:p w:rsidRDefault="00B81FD9" w:rsidP="00B81FD9" w:rsidR="00B81FD9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U podnesku od </w:t>
      </w:r>
      <w:r>
        <w:rPr>
          <w:sz w:val="24"/>
          <w:szCs w:val="24"/>
        </w:rPr>
        <w:t>2</w:t>
      </w:r>
      <w:r w:rsidR="00267A61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Pr="00B81FD9">
        <w:rPr>
          <w:sz w:val="24"/>
          <w:szCs w:val="24"/>
        </w:rPr>
        <w:t xml:space="preserve">prosinca </w:t>
      </w:r>
      <w:r>
        <w:rPr>
          <w:sz w:val="24"/>
          <w:szCs w:val="24"/>
        </w:rPr>
        <w:t>2016. godine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stečajna upraviteljica </w:t>
      </w:r>
      <w:r w:rsidRPr="00B81FD9">
        <w:rPr>
          <w:sz w:val="24"/>
          <w:szCs w:val="24"/>
        </w:rPr>
        <w:t>Dunji Krstulović</w:t>
      </w:r>
      <w:r>
        <w:t xml:space="preserve"> </w:t>
      </w:r>
      <w:r>
        <w:rPr>
          <w:sz w:val="24"/>
          <w:szCs w:val="24"/>
        </w:rPr>
        <w:t>dostavila je  ovom sudu završno izviješće, završni račun i završni diobeni popis, a koje isprave su i javno objavljene dana 20. prosinca 2016. godine na mrežnoj stranici e-Oglasna ploča sudova (čl. 95. st. 4. Stečajnog zakona („Narodne novine“ broj 71/15; dalje SZ/15) u svezi sa čl. 441. st. 1. SZ/15).</w:t>
      </w:r>
    </w:p>
    <w:p w:rsidRDefault="00B81FD9" w:rsidP="00B81FD9" w:rsidR="00B81FD9">
      <w:pPr>
        <w:pStyle w:val="Tijeloteksta-uvlaka3"/>
        <w:tabs>
          <w:tab w:pos="709" w:val="left"/>
        </w:tabs>
        <w:ind w:left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>Predmetna izvješća prihvaćena su na Skupštini vjerovnika od 18.siječnja 2017godine.</w:t>
      </w:r>
    </w:p>
    <w:p w:rsidRDefault="00B81FD9" w:rsidP="00267A61" w:rsidR="00B81FD9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članka čl. 192. st. 2. Stečajnog zakona („Narodne novine“ broj </w:t>
      </w:r>
      <w:r w:rsidRPr="00B81FD9">
        <w:rPr>
          <w:rStyle w:val="Naglaeno"/>
          <w:b w:val="false"/>
          <w:szCs w:val="24"/>
        </w:rPr>
        <w:t>44/96, 29/99, 129/00, 123/03, 82/06, 116/10, 25/12, 133/12 i 45/13</w:t>
      </w:r>
      <w:r>
        <w:rPr>
          <w:szCs w:val="24"/>
        </w:rPr>
        <w:t xml:space="preserve"> dalje SZ796) u vezi sa čl. 441. st. 1. SZ/15, završna dioba se može poduzeti samo uz suglasnost stečajnog suca. Kako iz stanja u spisu i navoda stečajnog upravitelja proizlazi da je unovčena sva stečajna masa ne postoje pravne ni stvarne zapreke za poduzimanje završne diobe, radi čega je odlučeno riješeno kao u izreci ovog rješenja.</w:t>
      </w:r>
    </w:p>
    <w:p w:rsidRDefault="00B81FD9" w:rsidP="00B81FD9" w:rsidR="00B81FD9">
      <w:pPr>
        <w:ind w:firstLine="708" w:left="2124"/>
        <w:rPr>
          <w:szCs w:val="24"/>
        </w:rPr>
      </w:pPr>
      <w:r>
        <w:rPr>
          <w:szCs w:val="24"/>
        </w:rPr>
        <w:t xml:space="preserve">U Splitu, </w:t>
      </w:r>
      <w:r w:rsidR="00267A61">
        <w:rPr>
          <w:szCs w:val="24"/>
        </w:rPr>
        <w:t>18</w:t>
      </w:r>
      <w:r>
        <w:rPr>
          <w:szCs w:val="24"/>
        </w:rPr>
        <w:t>.</w:t>
      </w:r>
      <w:r w:rsidR="00267A61">
        <w:rPr>
          <w:szCs w:val="24"/>
        </w:rPr>
        <w:t>siječnja</w:t>
      </w:r>
      <w:r>
        <w:rPr>
          <w:szCs w:val="24"/>
        </w:rPr>
        <w:t xml:space="preserve">  201</w:t>
      </w:r>
      <w:r w:rsidR="00C97211">
        <w:rPr>
          <w:szCs w:val="24"/>
        </w:rPr>
        <w:t>7</w:t>
      </w:r>
      <w:r>
        <w:rPr>
          <w:szCs w:val="24"/>
        </w:rPr>
        <w:t>. godine</w:t>
      </w:r>
    </w:p>
    <w:p w:rsidRDefault="00B81FD9" w:rsidP="00B81FD9" w:rsidR="00B81FD9">
      <w:pPr>
        <w:jc w:val="center"/>
        <w:rPr>
          <w:szCs w:val="24"/>
        </w:rPr>
      </w:pPr>
    </w:p>
    <w:p w:rsidRDefault="00B81FD9" w:rsidP="00B81FD9" w:rsidR="00B81FD9">
      <w:pPr>
        <w:ind w:left="6480"/>
        <w:rPr>
          <w:szCs w:val="24"/>
        </w:rPr>
      </w:pPr>
      <w:r>
        <w:rPr>
          <w:szCs w:val="24"/>
        </w:rPr>
        <w:t>S U D A C</w:t>
      </w:r>
    </w:p>
    <w:p w:rsidRDefault="00267A61" w:rsidP="00B81FD9" w:rsidR="00267A61">
      <w:pPr>
        <w:ind w:left="6480"/>
        <w:rPr>
          <w:szCs w:val="24"/>
        </w:rPr>
      </w:pPr>
    </w:p>
    <w:p w:rsidRDefault="00267A61" w:rsidP="00267A61" w:rsidR="00B81FD9">
      <w:pPr>
        <w:ind w:left="6480"/>
        <w:rPr>
          <w:szCs w:val="24"/>
        </w:rPr>
      </w:pPr>
      <w:r w:rsidRPr="000E01B9">
        <w:rPr>
          <w:szCs w:val="24"/>
        </w:rPr>
        <w:t>Velimir Vuković</w:t>
      </w:r>
    </w:p>
    <w:p w:rsidRDefault="00B81FD9" w:rsidP="00B81FD9" w:rsidR="00B81FD9">
      <w:pPr>
        <w:jc w:val="center"/>
        <w:rPr>
          <w:szCs w:val="24"/>
        </w:rPr>
      </w:pPr>
    </w:p>
    <w:p w:rsidRDefault="00B81FD9" w:rsidP="00B81FD9" w:rsidR="00B81FD9">
      <w:pPr>
        <w:jc w:val="both"/>
        <w:rPr>
          <w:szCs w:val="24"/>
        </w:rPr>
      </w:pPr>
      <w:r>
        <w:rPr>
          <w:szCs w:val="24"/>
        </w:rPr>
        <w:t>UPUTA O PRAVNOM LIJEKU: Protiv ovog rješenja dopuštena je žalba Visokom trgovačkom sudu Republike Hrvatske. Žalba se podnosi putem ovog suda u 3 primjerka, u roku od 8 dana od dana dostave rješenja.</w:t>
      </w:r>
    </w:p>
    <w:p w:rsidRDefault="00B81FD9" w:rsidP="00B81FD9" w:rsidR="00B81FD9">
      <w:pPr>
        <w:jc w:val="both"/>
        <w:rPr>
          <w:szCs w:val="24"/>
        </w:rPr>
      </w:pPr>
    </w:p>
    <w:p w:rsidRDefault="00B81FD9" w:rsidP="00B81FD9" w:rsidR="00B81FD9">
      <w:pPr>
        <w:jc w:val="both"/>
        <w:rPr>
          <w:szCs w:val="24"/>
        </w:rPr>
      </w:pPr>
      <w:r>
        <w:rPr>
          <w:szCs w:val="24"/>
        </w:rPr>
        <w:tab/>
      </w:r>
    </w:p>
    <w:p w:rsidRDefault="00B81FD9" w:rsidP="00B81FD9" w:rsidR="00B81FD9">
      <w:pPr>
        <w:jc w:val="both"/>
        <w:rPr>
          <w:szCs w:val="24"/>
        </w:rPr>
      </w:pPr>
      <w:r>
        <w:rPr>
          <w:szCs w:val="24"/>
        </w:rPr>
        <w:t>DNA:</w:t>
      </w:r>
    </w:p>
    <w:p w:rsidRDefault="00B81FD9" w:rsidP="00B81FD9" w:rsidR="00B81FD9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B81FD9" w:rsidP="00B81FD9" w:rsidR="00B81FD9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mrežna stranica e-Oglasna ploča sudova </w:t>
      </w:r>
    </w:p>
    <w:p w:rsidRDefault="00B81FD9" w:rsidP="00B81FD9" w:rsidR="00B81FD9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spis</w:t>
      </w:r>
    </w:p>
    <w:p w:rsidRDefault="00B81FD9" w:rsidP="00B81FD9" w:rsidR="00B81FD9">
      <w:pPr>
        <w:ind w:left="284"/>
        <w:jc w:val="both"/>
        <w:rPr>
          <w:szCs w:val="24"/>
        </w:rPr>
      </w:pPr>
    </w:p>
    <w:p w:rsidRDefault="00B81FD9" w:rsidP="00B81FD9" w:rsidR="00B81FD9"/>
    <w:p w:rsidRDefault="00B81FD9" w:rsidR="00B81FD9"/>
    <w:sectPr w:rsidR="00B81F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FD9"/>
    <w:rsid w:val="00267A61"/>
    <w:rsid w:val="006F18C8"/>
    <w:rsid w:val="00B81FD9"/>
    <w:rsid w:val="00C9721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1FD9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81FD9"/>
  </w:style>
  <w:style w:styleId="Tekstbalonia" w:type="paragraph">
    <w:name w:val="Balloon Text"/>
    <w:basedOn w:val="Normal"/>
    <w:link w:val="TekstbaloniaChar"/>
    <w:uiPriority w:val="99"/>
    <w:semiHidden/>
    <w:unhideWhenUsed/>
    <w:rsid w:val="00B81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FD9"/>
    <w:rPr>
      <w:rFonts w:cs="Tahoma" w:hAnsi="Tahoma" w:ascii="Tahoma"/>
      <w:sz w:val="16"/>
      <w:szCs w:val="16"/>
    </w:rPr>
  </w:style>
  <w:style w:styleId="Tijeloteksta-uvlaka3" w:type="paragraph">
    <w:name w:val="Body Text Indent 3"/>
    <w:basedOn w:val="Normal"/>
    <w:link w:val="Tijeloteksta-uvlaka3Char"/>
    <w:semiHidden/>
    <w:unhideWhenUsed/>
    <w:rsid w:val="00B81FD9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B81FD9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81FD9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Naglaeno" w:type="character">
    <w:name w:val="Strong"/>
    <w:basedOn w:val="Zadanifontodlomka"/>
    <w:uiPriority w:val="22"/>
    <w:qFormat/>
    <w:rsid w:val="00B81FD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8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8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8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8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1FD9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81FD9"/>
  </w:style>
  <w:style w:styleId="Tekstbalonia" w:type="paragraph">
    <w:name w:val="Balloon Text"/>
    <w:basedOn w:val="Normal"/>
    <w:link w:val="TekstbaloniaChar"/>
    <w:uiPriority w:val="99"/>
    <w:semiHidden/>
    <w:unhideWhenUsed/>
    <w:rsid w:val="00B81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FD9"/>
    <w:rPr>
      <w:rFonts w:ascii="Tahoma" w:cs="Tahoma" w:hAnsi="Tahoma"/>
      <w:sz w:val="16"/>
      <w:szCs w:val="16"/>
    </w:rPr>
  </w:style>
  <w:style w:styleId="Tijeloteksta-uvlaka3" w:type="paragraph">
    <w:name w:val="Body Text Indent 3"/>
    <w:basedOn w:val="Normal"/>
    <w:link w:val="Tijeloteksta-uvlaka3Char"/>
    <w:semiHidden/>
    <w:unhideWhenUsed/>
    <w:rsid w:val="00B81FD9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B81FD9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81FD9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Naglaeno" w:type="character">
    <w:name w:val="Strong"/>
    <w:basedOn w:val="Zadanifontodlomka"/>
    <w:uiPriority w:val="22"/>
    <w:qFormat/>
    <w:rsid w:val="00B81FD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8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8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8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8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20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034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2012.</izvorni_sadrzaj>
    <derivirana_varijabla naziv="DomainObject.Predmet.DatumOsnivanja_1">13.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 i
pokretanje stečajnog postupka</izvorni_sadrzaj>
    <derivirana_varijabla naziv="DomainObject.Predmet.Opis_1">obustava skraćenog stečajnog postupka i
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D.I.M.-COMMERCE d.o.o. za poljoprivrednu proizvodnju, trgovinu i usluge "u stečaju"</izvorni_sadrzaj>
    <derivirana_varijabla naziv="DomainObject.Predmet.ProtustrankaFormated_1">  D.I.M.-COMMERCE d.o.o. za poljoprivrednu proizvodnju, trgovinu i usluge "u stečaju"</derivirana_varijabla>
  </DomainObject.Predmet.ProtustrankaFormated>
  <DomainObject.Predmet.ProtustrankaFormatedOIB>
    <izvorni_sadrzaj>  D.I.M.-COMMERCE d.o.o. za poljoprivrednu proizvodnju, trgovinu i usluge "u stečaju", OIB 04289772530</izvorni_sadrzaj>
    <derivirana_varijabla naziv="DomainObject.Predmet.ProtustrankaFormatedOIB_1">  D.I.M.-COMMERCE d.o.o. za poljoprivrednu proizvodnju, trgovinu i usluge "u stečaju", OIB 04289772530</derivirana_varijabla>
  </DomainObject.Predmet.ProtustrankaFormatedOIB>
  <DomainObject.Predmet.ProtustrankaFormatedWithAdress>
    <izvorni_sadrzaj> D.I.M.-COMMERCE d.o.o. za poljoprivrednu proizvodnju, trgovinu i usluge "u stečaju", Gata bb, 21253 Gata</izvorni_sadrzaj>
    <derivirana_varijabla naziv="DomainObject.Predmet.ProtustrankaFormatedWithAdress_1"> D.I.M.-COMMERCE d.o.o. za poljoprivrednu proizvodnju, trgovinu i usluge "u stečaju", Gata bb, 21253 Gata</derivirana_varijabla>
  </DomainObject.Predmet.ProtustrankaFormatedWithAdress>
  <DomainObject.Predmet.ProtustrankaFormatedWithAdressOIB>
    <izvorni_sadrzaj> D.I.M.-COMMERCE d.o.o. za poljoprivrednu proizvodnju, trgovinu i usluge "u stečaju", OIB 04289772530, Gata bb, 21253 Gata</izvorni_sadrzaj>
    <derivirana_varijabla naziv="DomainObject.Predmet.ProtustrankaFormatedWithAdressOIB_1"> D.I.M.-COMMERCE d.o.o. za poljoprivrednu proizvodnju, trgovinu i usluge "u stečaju", OIB 04289772530, Gata bb, 21253 Gata</derivirana_varijabla>
  </DomainObject.Predmet.ProtustrankaFormatedWithAdressOIB>
  <DomainObject.Predmet.ProtustrankaWithAdress>
    <izvorni_sadrzaj>D.I.M.-COMMERCE d.o.o. za poljoprivrednu proizvodnju, trgovinu i usluge "u stečaju" Gata bb, 21253 Gata</izvorni_sadrzaj>
    <derivirana_varijabla naziv="DomainObject.Predmet.ProtustrankaWithAdress_1">D.I.M.-COMMERCE d.o.o. za poljoprivrednu proizvodnju, trgovinu i usluge "u stečaju" Gata bb, 21253 Gata</derivirana_varijabla>
  </DomainObject.Predmet.ProtustrankaWithAdress>
  <DomainObject.Predmet.ProtustrankaWithAdressOIB>
    <izvorni_sadrzaj>D.I.M.-COMMERCE d.o.o. za poljoprivrednu proizvodnju, trgovinu i usluge "u stečaju", OIB 04289772530, Gata bb, 21253 Gata</izvorni_sadrzaj>
    <derivirana_varijabla naziv="DomainObject.Predmet.ProtustrankaWithAdressOIB_1">D.I.M.-COMMERCE d.o.o. za poljoprivrednu proizvodnju, trgovinu i usluge "u stečaju", OIB 04289772530, Gata bb, 21253 Gata</derivirana_varijabla>
  </DomainObject.Predmet.ProtustrankaWithAdressOIB>
  <DomainObject.Predmet.ProtustrankaNazivFormated>
    <izvorni_sadrzaj>D.I.M.-COMMERCE d.o.o. za poljoprivrednu proizvodnju, trgovinu i usluge "u stečaju"</izvorni_sadrzaj>
    <derivirana_varijabla naziv="DomainObject.Predmet.ProtustrankaNazivFormated_1">D.I.M.-COMMERCE d.o.o. za poljoprivrednu proizvodnju, trgovinu i usluge "u stečaju"</derivirana_varijabla>
  </DomainObject.Predmet.ProtustrankaNazivFormated>
  <DomainObject.Predmet.ProtustrankaNazivFormatedOIB>
    <izvorni_sadrzaj>D.I.M.-COMMERCE d.o.o. za poljoprivrednu proizvodnju, trgovinu i usluge "u stečaju", OIB 04289772530</izvorni_sadrzaj>
    <derivirana_varijabla naziv="DomainObject.Predmet.ProtustrankaNazivFormatedOIB_1">D.I.M.-COMMERCE d.o.o. za poljoprivrednu proizvodnju, trgovinu i usluge "u stečaju", OIB 04289772530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ZAGEB</izvorni_sadrzaj>
    <derivirana_varijabla naziv="DomainObject.Predmet.StrankaFormated_1">  RH MINISTARSTVO FINANCIJA - ZAGEB</derivirana_varijabla>
  </DomainObject.Predmet.StrankaFormated>
  <DomainObject.Predmet.StrankaFormatedOIB>
    <izvorni_sadrzaj>  RH MINISTARSTVO FINANCIJA - ZAGEB, OIB 18683136487</izvorni_sadrzaj>
    <derivirana_varijabla naziv="DomainObject.Predmet.StrankaFormatedOIB_1">  RH MINISTARSTVO FINANCIJA - ZAGEB, OIB 18683136487</derivirana_varijabla>
  </DomainObject.Predmet.StrankaFormatedOIB>
  <DomainObject.Predmet.StrankaFormatedWithAdress>
    <izvorni_sadrzaj> RH MINISTARSTVO FINANCIJA - ZAGEB, 21000 Split</izvorni_sadrzaj>
    <derivirana_varijabla naziv="DomainObject.Predmet.StrankaFormatedWithAdress_1"> RH MINISTARSTVO FINANCIJA - ZAGEB, 21000 Split</derivirana_varijabla>
  </DomainObject.Predmet.StrankaFormatedWithAdress>
  <DomainObject.Predmet.StrankaFormatedWithAdressOIB>
    <izvorni_sadrzaj> RH MINISTARSTVO FINANCIJA - ZAGEB, OIB 18683136487, 21000 Split</izvorni_sadrzaj>
    <derivirana_varijabla naziv="DomainObject.Predmet.StrankaFormatedWithAdressOIB_1"> RH MINISTARSTVO FINANCIJA - ZAGEB, OIB 18683136487, 21000 Split</derivirana_varijabla>
  </DomainObject.Predmet.StrankaFormatedWithAdressOIB>
  <DomainObject.Predmet.StrankaWithAdress>
    <izvorni_sadrzaj>RH MINISTARSTVO FINANCIJA - ZAGEB 21000 Split</izvorni_sadrzaj>
    <derivirana_varijabla naziv="DomainObject.Predmet.StrankaWithAdress_1">RH MINISTARSTVO FINANCIJA - ZAGEB 21000 Split</derivirana_varijabla>
  </DomainObject.Predmet.StrankaWithAdress>
  <DomainObject.Predmet.StrankaWithAdressOIB>
    <izvorni_sadrzaj>RH MINISTARSTVO FINANCIJA - ZAGEB, OIB 18683136487, 21000 Split</izvorni_sadrzaj>
    <derivirana_varijabla naziv="DomainObject.Predmet.StrankaWithAdressOIB_1">RH MINISTARSTVO FINANCIJA - ZAGEB, OIB 18683136487, 21000 Split</derivirana_varijabla>
  </DomainObject.Predmet.StrankaWithAdressOIB>
  <DomainObject.Predmet.StrankaNazivFormated>
    <izvorni_sadrzaj>RH MINISTARSTVO FINANCIJA - ZAGEB</izvorni_sadrzaj>
    <derivirana_varijabla naziv="DomainObject.Predmet.StrankaNazivFormated_1">RH MINISTARSTVO FINANCIJA - ZAGEB</derivirana_varijabla>
  </DomainObject.Predmet.StrankaNazivFormated>
  <DomainObject.Predmet.StrankaNazivFormatedOIB>
    <izvorni_sadrzaj>RH MINISTARSTVO FINANCIJA - ZAGEB, OIB 18683136487</izvorni_sadrzaj>
    <derivirana_varijabla naziv="DomainObject.Predmet.StrankaNazivFormatedOIB_1">RH MINISTARSTVO FINANCIJA - ZAGEB,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- ZAGEB</item>
    </izvorni_sadrzaj>
    <derivirana_varijabla naziv="DomainObject.Predmet.StrankaListFormated_1">
      <item>RH MINISTARSTVO FINANCIJA - ZAGEB</item>
    </derivirana_varijabla>
  </DomainObject.Predmet.StrankaListFormated>
  <DomainObject.Predmet.StrankaListFormatedOIB>
    <izvorni_sadrzaj>
      <item>RH MINISTARSTVO FINANCIJA - ZAGEB, OIB 18683136487</item>
    </izvorni_sadrzaj>
    <derivirana_varijabla naziv="DomainObject.Predmet.StrankaListFormatedOIB_1">
      <item>RH MINISTARSTVO FINANCIJA - ZAGEB, OIB 18683136487</item>
    </derivirana_varijabla>
  </DomainObject.Predmet.StrankaListFormatedOIB>
  <DomainObject.Predmet.StrankaListFormatedWithAdress>
    <izvorni_sadrzaj>
      <item>RH MINISTARSTVO FINANCIJA - ZAGEB, 21000 Split</item>
    </izvorni_sadrzaj>
    <derivirana_varijabla naziv="DomainObject.Predmet.StrankaListFormatedWithAdress_1">
      <item>RH MINISTARSTVO FINANCIJA - ZAGEB, 21000 Split</item>
    </derivirana_varijabla>
  </DomainObject.Predmet.StrankaListFormatedWithAdress>
  <DomainObject.Predmet.StrankaListFormatedWithAdressOIB>
    <izvorni_sadrzaj>
      <item>RH MINISTARSTVO FINANCIJA - ZAGEB, OIB 18683136487, 21000 Split</item>
    </izvorni_sadrzaj>
    <derivirana_varijabla naziv="DomainObject.Predmet.StrankaListFormatedWithAdressOIB_1">
      <item>RH MINISTARSTVO FINANCIJA - ZAGEB, OIB 18683136487, 21000 Split</item>
    </derivirana_varijabla>
  </DomainObject.Predmet.StrankaListFormatedWithAdressOIB>
  <DomainObject.Predmet.StrankaListNazivFormated>
    <izvorni_sadrzaj>
      <item>RH MINISTARSTVO FINANCIJA - ZAGEB</item>
    </izvorni_sadrzaj>
    <derivirana_varijabla naziv="DomainObject.Predmet.StrankaListNazivFormated_1">
      <item>RH MINISTARSTVO FINANCIJA - ZAGEB</item>
    </derivirana_varijabla>
  </DomainObject.Predmet.StrankaListNazivFormated>
  <DomainObject.Predmet.StrankaListNazivFormatedOIB>
    <izvorni_sadrzaj>
      <item>RH MINISTARSTVO FINANCIJA - ZAGEB, OIB 18683136487</item>
    </izvorni_sadrzaj>
    <derivirana_varijabla naziv="DomainObject.Predmet.StrankaListNazivFormatedOIB_1">
      <item>RH MINISTARSTVO FINANCIJA - ZAGEB, OIB 18683136487</item>
    </derivirana_varijabla>
  </DomainObject.Predmet.StrankaListNazivFormatedOIB>
  <DomainObject.Predmet.ProtuStrankaListFormated>
    <izvorni_sadrzaj>
      <item>D.I.M.-COMMERCE d.o.o. za poljoprivrednu proizvodnju, trgovinu i usluge "u stečaju"</item>
    </izvorni_sadrzaj>
    <derivirana_varijabla naziv="DomainObject.Predmet.ProtuStrankaListFormated_1">
      <item>D.I.M.-COMMERCE d.o.o. za poljoprivrednu proizvodnju, trgovinu i usluge "u stečaju"</item>
    </derivirana_varijabla>
  </DomainObject.Predmet.ProtuStrankaListFormated>
  <DomainObject.Predmet.ProtuStrankaListFormatedOIB>
    <izvorni_sadrzaj>
      <item>D.I.M.-COMMERCE d.o.o. za poljoprivrednu proizvodnju, trgovinu i usluge "u stečaju", OIB 04289772530</item>
    </izvorni_sadrzaj>
    <derivirana_varijabla naziv="DomainObject.Predmet.ProtuStrankaListFormatedOIB_1">
      <item>D.I.M.-COMMERCE d.o.o. za poljoprivrednu proizvodnju, trgovinu i usluge "u stečaju", OIB 04289772530</item>
    </derivirana_varijabla>
  </DomainObject.Predmet.ProtuStrankaListFormatedOIB>
  <DomainObject.Predmet.ProtuStrankaListFormatedWithAdress>
    <izvorni_sadrzaj>
      <item>D.I.M.-COMMERCE d.o.o. za poljoprivrednu proizvodnju, trgovinu i usluge "u stečaju", Gata bb, 21253 Gata</item>
    </izvorni_sadrzaj>
    <derivirana_varijabla naziv="DomainObject.Predmet.ProtuStrankaListFormatedWithAdress_1">
      <item>D.I.M.-COMMERCE d.o.o. za poljoprivrednu proizvodnju, trgovinu i usluge "u stečaju", Gata bb, 21253 Gata</item>
    </derivirana_varijabla>
  </DomainObject.Predmet.ProtuStrankaListFormatedWithAdress>
  <DomainObject.Predmet.ProtuStrankaListFormatedWithAdressOIB>
    <izvorni_sadrzaj>
      <item>D.I.M.-COMMERCE d.o.o. za poljoprivrednu proizvodnju, trgovinu i usluge "u stečaju", OIB 04289772530, Gata bb, 21253 Gata</item>
    </izvorni_sadrzaj>
    <derivirana_varijabla naziv="DomainObject.Predmet.ProtuStrankaListFormatedWithAdressOIB_1">
      <item>D.I.M.-COMMERCE d.o.o. za poljoprivrednu proizvodnju, trgovinu i usluge "u stečaju", OIB 04289772530, Gata bb, 21253 Gata</item>
    </derivirana_varijabla>
  </DomainObject.Predmet.ProtuStrankaListFormatedWithAdressOIB>
  <DomainObject.Predmet.ProtuStrankaListNazivFormated>
    <izvorni_sadrzaj>
      <item>D.I.M.-COMMERCE d.o.o. za poljoprivrednu proizvodnju, trgovinu i usluge "u stečaju"</item>
    </izvorni_sadrzaj>
    <derivirana_varijabla naziv="DomainObject.Predmet.ProtuStrankaListNazivFormated_1">
      <item>D.I.M.-COMMERCE d.o.o. za poljoprivrednu proizvodnju, trgovinu i usluge "u stečaju"</item>
    </derivirana_varijabla>
  </DomainObject.Predmet.ProtuStrankaListNazivFormated>
  <DomainObject.Predmet.ProtuStrankaListNazivFormatedOIB>
    <izvorni_sadrzaj>
      <item>D.I.M.-COMMERCE d.o.o. za poljoprivrednu proizvodnju, trgovinu i usluge "u stečaju", OIB 04289772530</item>
    </izvorni_sadrzaj>
    <derivirana_varijabla naziv="DomainObject.Predmet.ProtuStrankaListNazivFormatedOIB_1">
      <item>D.I.M.-COMMERCE d.o.o. za poljoprivrednu proizvodnju, trgovinu i usluge "u stečaju", OIB 04289772530</item>
    </derivirana_varijabla>
  </DomainObject.Predmet.ProtuStrankaListNazivFormatedOIB>
  <DomainObject.Predmet.OstaliListFormated>
    <izvorni_sadrzaj>
      <item>ŽUPANIJSKO DRŽAVNO ODVJETNIŠTVO SPLIT</item>
      <item>DUNJA KRSTULOVIĆ</item>
    </izvorni_sadrzaj>
    <derivirana_varijabla naziv="DomainObject.Predmet.OstaliListFormated_1">
      <item>ŽUPANIJSKO DRŽAVNO ODVJETNIŠTVO SPLIT</item>
      <item>DUNJA KRSTULOVIĆ</item>
    </derivirana_varijabla>
  </DomainObject.Predmet.OstaliListFormated>
  <DomainObject.Predmet.OstaliListFormatedOIB>
    <izvorni_sadrzaj>
      <item>ŽUPANIJSKO DRŽAVNO ODVJETNIŠTVO SPLIT, OIB 17000771045</item>
      <item>DUNJA KRSTULOVIĆ, OIB 22987478487</item>
    </izvorni_sadrzaj>
    <derivirana_varijabla naziv="DomainObject.Predmet.OstaliListFormatedOIB_1">
      <item>ŽUPANIJSKO DRŽAVNO ODVJETNIŠTVO SPLIT, OIB 17000771045</item>
      <item>DUNJA KRSTULOVIĆ, OIB 22987478487</item>
    </derivirana_varijabla>
  </DomainObject.Predmet.OstaliListFormatedOIB>
  <DomainObject.Predmet.OstaliListFormatedWithAdress>
    <izvorni_sadrzaj>
      <item>ŽUPANIJSKO DRŽAVNO ODVJETNIŠTVO SPLIT, 21000 Split</item>
      <item>DUNJA KRSTULOVIĆ, Vinkovačka 41, 21000 Split</item>
    </izvorni_sadrzaj>
    <derivirana_varijabla naziv="DomainObject.Predmet.OstaliListFormatedWithAdress_1">
      <item>ŽUPANIJSKO DRŽAVNO ODVJETNIŠTVO SPLIT, 21000 Split</item>
      <item>DUNJA KRSTULOVIĆ, Vinkovačka 41, 21000 Split</item>
    </derivirana_varijabla>
  </DomainObject.Predmet.OstaliListFormatedWithAdress>
  <DomainObject.Predmet.OstaliListFormatedWithAdressOIB>
    <izvorni_sadrzaj>
      <item>ŽUPANIJSKO DRŽAVNO ODVJETNIŠTVO SPLIT, OIB 17000771045, 21000 Split</item>
      <item>DUNJA KRSTULOVIĆ, OIB 22987478487, Vinkovačka 41, 21000 Split</item>
    </izvorni_sadrzaj>
    <derivirana_varijabla naziv="DomainObject.Predmet.OstaliListFormatedWithAdressOIB_1">
      <item>ŽUPANIJSKO DRŽAVNO ODVJETNIŠTVO SPLIT, OIB 17000771045, 21000 Split</item>
      <item>DUNJA KRSTULOVIĆ, OIB 22987478487, Vinkovačka 41, 21000 Split</item>
    </derivirana_varijabla>
  </DomainObject.Predmet.OstaliListFormatedWithAdressOIB>
  <DomainObject.Predmet.OstaliListNazivFormated>
    <izvorni_sadrzaj>
      <item>ŽUPANIJSKO DRŽAVNO ODVJETNIŠTVO SPLIT</item>
      <item>DUNJA KRSTULOVIĆ</item>
    </izvorni_sadrzaj>
    <derivirana_varijabla naziv="DomainObject.Predmet.OstaliListNazivFormated_1">
      <item>ŽUPANIJSKO DRŽAVNO ODVJETNIŠTVO SPLIT</item>
      <item>DUNJA KRSTULOVIĆ</item>
    </derivirana_varijabla>
  </DomainObject.Predmet.OstaliListNazivFormated>
  <DomainObject.Predmet.OstaliListNazivFormatedOIB>
    <izvorni_sadrzaj>
      <item>ŽUPANIJSKO DRŽAVNO ODVJETNIŠTVO SPLIT, OIB 17000771045</item>
      <item>DUNJA KRSTULOVIĆ, OIB 22987478487</item>
    </izvorni_sadrzaj>
    <derivirana_varijabla naziv="DomainObject.Predmet.OstaliListNazivFormatedOIB_1">
      <item>ŽUPANIJSKO DRŽAVNO ODVJETNIŠTVO SPLIT, OIB 17000771045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ZAGEB</izvorni_sadrzaj>
    <derivirana_varijabla naziv="DomainObject.Predmet.StrankaIDrugi_1">RH MINISTARSTVO FINANCIJA - ZAGEB</derivirana_varijabla>
  </DomainObject.Predmet.StrankaIDrugi>
  <DomainObject.Predmet.ProtustrankaIDrugi>
    <izvorni_sadrzaj>D.I.M.-COMMERCE d.o.o. za poljoprivrednu proizvodnju, trgovinu i usluge "u stečaju"</izvorni_sadrzaj>
    <derivirana_varijabla naziv="DomainObject.Predmet.ProtustrankaIDrugi_1">D.I.M.-COMMERCE d.o.o. za poljoprivrednu proizvodnju, trgovinu i usluge "u stečaju"</derivirana_varijabla>
  </DomainObject.Predmet.ProtustrankaIDrugi>
  <DomainObject.Predmet.StrankaIDrugiAdressOIB>
    <izvorni_sadrzaj>RH MINISTARSTVO FINANCIJA - ZAGEB, OIB 18683136487, 21000 Split</izvorni_sadrzaj>
    <derivirana_varijabla naziv="DomainObject.Predmet.StrankaIDrugiAdressOIB_1">RH MINISTARSTVO FINANCIJA - ZAGEB, OIB 18683136487, 21000 Split</derivirana_varijabla>
  </DomainObject.Predmet.StrankaIDrugiAdressOIB>
  <DomainObject.Predmet.ProtustrankaIDrugiAdressOIB>
    <izvorni_sadrzaj>D.I.M.-COMMERCE d.o.o. za poljoprivrednu proizvodnju, trgovinu i usluge "u stečaju", OIB 04289772530, Gata bb, 21253 Gata</izvorni_sadrzaj>
    <derivirana_varijabla naziv="DomainObject.Predmet.ProtustrankaIDrugiAdressOIB_1">D.I.M.-COMMERCE d.o.o. za poljoprivrednu proizvodnju, trgovinu i usluge "u stečaju", OIB 04289772530, Gata bb, 21253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ZAGEB</item>
      <item>ŽUPANIJSKO DRŽAVNO ODVJETNIŠTVO SPLIT</item>
      <item>D.I.M.-COMMERCE d.o.o. za poljoprivrednu proizvodnju, trgovinu i usluge "u stečaju"</item>
      <item>DUNJA KRSTULOVIĆ</item>
    </izvorni_sadrzaj>
    <derivirana_varijabla naziv="DomainObject.Predmet.SudioniciListNaziv_1">
      <item>RH MINISTARSTVO FINANCIJA - ZAGEB</item>
      <item>ŽUPANIJSKO DRŽAVNO ODVJETNIŠTVO SPLIT</item>
      <item>D.I.M.-COMMERCE d.o.o. za poljoprivrednu proizvodnju, trgovinu i usluge "u stečaju"</item>
      <item>DUNJA KRSTULOVIĆ</item>
    </derivirana_varijabla>
  </DomainObject.Predmet.SudioniciListNaziv>
  <DomainObject.Predmet.SudioniciListAdressOIB>
    <izvorni_sadrzaj>
      <item>RH MINISTARSTVO FINANCIJA - ZAGEB, OIB 18683136487, 21000 Split</item>
      <item>ŽUPANIJSKO DRŽAVNO ODVJETNIŠTVO SPLIT, OIB 17000771045, 21000 Split</item>
      <item>D.I.M.-COMMERCE d.o.o. za poljoprivrednu proizvodnju, trgovinu i usluge "u stečaju", OIB 04289772530, Gata bb,21253 Gata</item>
      <item>DUNJA KRSTULOVIĆ, OIB 22987478487, Vinkovačka 41,21000 Split</item>
    </izvorni_sadrzaj>
    <derivirana_varijabla naziv="DomainObject.Predmet.SudioniciListAdressOIB_1">
      <item>RH MINISTARSTVO FINANCIJA - ZAGEB, OIB 18683136487, 21000 Split</item>
      <item>ŽUPANIJSKO DRŽAVNO ODVJETNIŠTVO SPLIT, OIB 17000771045, 21000 Split</item>
      <item>D.I.M.-COMMERCE d.o.o. za poljoprivrednu proizvodnju, trgovinu i usluge "u stečaju", OIB 04289772530, Gata bb,21253 Gata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17000771045</item>
      <item>, OIB 04289772530</item>
      <item>, OIB 22987478487</item>
    </izvorni_sadrzaj>
    <derivirana_varijabla naziv="DomainObject.Predmet.SudioniciListNazivOIB_1">
      <item>, OIB 18683136487</item>
      <item>, OIB 17000771045</item>
      <item>, OIB 04289772530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1890</properties:Characters>
  <properties:Lines>57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2017-01-03T06:44:00Z</dcterms:created>
  <dc:creator>Velimir Vuković</dc:creator>
  <cp:lastModifiedBy>Velimir Vuković</cp:lastModifiedBy>
  <dcterms:modified xmlns:xsi="http://www.w3.org/2001/XMLSchema-instance" xsi:type="dcterms:W3CDTF">2017-01-18T08:14:00Z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