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2660b" w14:paraId="362660b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8221C">
        <w:t>44</w:t>
      </w:r>
      <w:r w:rsidR="00BA77B2">
        <w:t>7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A77B2">
        <w:t>VIGOR OPREMA d.o.o., Zadar, Poljanska 8,</w:t>
      </w:r>
      <w:r w:rsidR="00BA77B2" w:rsidRPr="007A679F">
        <w:t xml:space="preserve"> OIB: </w:t>
      </w:r>
      <w:r w:rsidR="00BA77B2">
        <w:t>83266200792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8221C">
        <w:t>24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A77B2">
        <w:t>VIGOR OPREMA d.o.o., Zadar, Poljanska 8,</w:t>
      </w:r>
      <w:r w:rsidR="00BA77B2" w:rsidRPr="007A679F">
        <w:t xml:space="preserve"> OIB: </w:t>
      </w:r>
      <w:r w:rsidR="00BA77B2">
        <w:t>83266200792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BA77B2">
        <w:t>25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BA77B2">
        <w:t>30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A77B2">
        <w:t>VIGOR OPREMA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51F68">
        <w:t>21. ožujka 2016</w:t>
      </w:r>
      <w:r w:rsidR="00245588" w:rsidRPr="006A6907">
        <w:t xml:space="preserve">. u Očevidniku redoslijeda osnova za plaćanje ima evidentirane neizvršene osnove za plaćanje u neprekinutom razdoblju od </w:t>
      </w:r>
      <w:r w:rsidR="00651F68">
        <w:t>120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41796">
        <w:t>20.165,92</w:t>
      </w:r>
      <w:r w:rsidR="00245588" w:rsidRPr="006A6907">
        <w:t xml:space="preserve"> kun</w:t>
      </w:r>
      <w:r w:rsidR="00A41796">
        <w:t>e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8221C">
        <w:t>24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41796">
        <w:t>VIGOR OPREMA d.o.o., Zadar</w:t>
      </w:r>
      <w:r w:rsidR="00A41796" w:rsidRPr="00F60CD9">
        <w:t xml:space="preserve"> </w:t>
      </w:r>
      <w:r w:rsidR="00A41796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2F10B3" w:rsidRPr="002F10B3">
        <w:t xml:space="preserve"> </w:t>
      </w:r>
      <w:r w:rsidR="002F10B3">
        <w:t>i na e-oglasnu ploču suda</w:t>
      </w:r>
    </w:p>
    <w:p w:rsidRDefault="00A41796" w:rsidP="00A41796" w:rsidR="000C7F11" w:rsidRPr="00A4179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DRAŽEN BRONIĆ iz Zadra, Poljanska 8</w:t>
      </w:r>
      <w:r w:rsidR="00651F68" w:rsidRPr="00A41796">
        <w:rPr>
          <w:szCs w:val="24"/>
        </w:rPr>
        <w:t xml:space="preserve"> </w:t>
      </w:r>
      <w:r w:rsidR="000C7F11">
        <w:t xml:space="preserve">- uz upozorenje na adresu </w:t>
      </w:r>
      <w:r w:rsidR="002F10B3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41F51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68221C">
      <w:t>44</w:t>
    </w:r>
    <w:r w:rsidR="00BA77B2">
      <w:t>7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0B3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41F51"/>
    <w:rsid w:val="00650C5F"/>
    <w:rsid w:val="006510EC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1796"/>
    <w:rsid w:val="00A42102"/>
    <w:rsid w:val="00A62A1F"/>
    <w:rsid w:val="00A70A5D"/>
    <w:rsid w:val="00A80B05"/>
    <w:rsid w:val="00A9730C"/>
    <w:rsid w:val="00A97B44"/>
    <w:rsid w:val="00AA1AD1"/>
    <w:rsid w:val="00AA4B0E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A77B2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1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1F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F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F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F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F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VIGOR OPREMA, d.o.o. za trgovinu i usluge</izvorni_sadrzaj>
    <derivirana_varijabla naziv="DomainObject.Predmet.ProtustrankaFormated_1">  VIGOR OPREMA, d.o.o. za trgovinu i usluge</derivirana_varijabla>
  </DomainObject.Predmet.ProtustrankaFormated>
  <DomainObject.Predmet.ProtustrankaFormatedOIB>
    <izvorni_sadrzaj>  VIGOR OPREMA, d.o.o. za trgovinu i usluge, OIB 83266200792</izvorni_sadrzaj>
    <derivirana_varijabla naziv="DomainObject.Predmet.ProtustrankaFormatedOIB_1">  VIGOR OPREMA, d.o.o. za trgovinu i usluge, OIB 83266200792</derivirana_varijabla>
  </DomainObject.Predmet.ProtustrankaFormatedOIB>
  <DomainObject.Predmet.ProtustrankaFormatedWithAdress>
    <izvorni_sadrzaj> VIGOR OPREMA, d.o.o. za trgovinu i usluge, Poljanska 8, 23000 Zadar</izvorni_sadrzaj>
    <derivirana_varijabla naziv="DomainObject.Predmet.ProtustrankaFormatedWithAdress_1"> VIGOR OPREMA, d.o.o. za trgovinu i usluge, Poljanska 8, 23000 Zadar</derivirana_varijabla>
  </DomainObject.Predmet.ProtustrankaFormatedWithAdress>
  <DomainObject.Predmet.ProtustrankaFormatedWithAdressOIB>
    <izvorni_sadrzaj> VIGOR OPREMA, d.o.o. za trgovinu i usluge, OIB 83266200792, Poljanska 8, 23000 Zadar</izvorni_sadrzaj>
    <derivirana_varijabla naziv="DomainObject.Predmet.ProtustrankaFormatedWithAdressOIB_1"> VIGOR OPREMA, d.o.o. za trgovinu i usluge, OIB 83266200792, Poljanska 8, 23000 Zadar</derivirana_varijabla>
  </DomainObject.Predmet.ProtustrankaFormatedWithAdressOIB>
  <DomainObject.Predmet.ProtustrankaWithAdress>
    <izvorni_sadrzaj>VIGOR OPREMA, d.o.o. za trgovinu i usluge Poljanska 8, 23000 Zadar</izvorni_sadrzaj>
    <derivirana_varijabla naziv="DomainObject.Predmet.ProtustrankaWithAdress_1">VIGOR OPREMA, d.o.o. za trgovinu i usluge Poljanska 8, 23000 Zadar</derivirana_varijabla>
  </DomainObject.Predmet.ProtustrankaWithAdress>
  <DomainObject.Predmet.ProtustrankaWithAdressOIB>
    <izvorni_sadrzaj>VIGOR OPREMA, d.o.o. za trgovinu i usluge, OIB 83266200792, Poljanska 8, 23000 Zadar</izvorni_sadrzaj>
    <derivirana_varijabla naziv="DomainObject.Predmet.ProtustrankaWithAdressOIB_1">VIGOR OPREMA, d.o.o. za trgovinu i usluge, OIB 83266200792, Poljanska 8, 23000 Zadar</derivirana_varijabla>
  </DomainObject.Predmet.ProtustrankaWithAdressOIB>
  <DomainObject.Predmet.ProtustrankaNazivFormated>
    <izvorni_sadrzaj>VIGOR OPREMA, d.o.o. za trgovinu i usluge</izvorni_sadrzaj>
    <derivirana_varijabla naziv="DomainObject.Predmet.ProtustrankaNazivFormated_1">VIGOR OPREMA, d.o.o. za trgovinu i usluge</derivirana_varijabla>
  </DomainObject.Predmet.ProtustrankaNazivFormated>
  <DomainObject.Predmet.ProtustrankaNazivFormatedOIB>
    <izvorni_sadrzaj>VIGOR OPREMA, d.o.o. za trgovinu i usluge, OIB 83266200792</izvorni_sadrzaj>
    <derivirana_varijabla naziv="DomainObject.Predmet.ProtustrankaNazivFormatedOIB_1">VIGOR OPREMA, d.o.o. za trgovinu i usluge, OIB 83266200792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20165.92</izvorni_sadrzaj>
    <derivirana_varijabla naziv="DomainObject.Predmet.TrenutnaVrijednost_1">20165.92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VIGOR OPREMA, d.o.o. za trgovinu i usluge</item>
    </izvorni_sadrzaj>
    <derivirana_varijabla naziv="DomainObject.Predmet.ProtuStrankaListFormated_1">
      <item>VIGOR OPREMA, d.o.o. za trgovinu i usluge</item>
    </derivirana_varijabla>
  </DomainObject.Predmet.ProtuStrankaListFormated>
  <DomainObject.Predmet.ProtuStrankaListFormatedOIB>
    <izvorni_sadrzaj>
      <item>VIGOR OPREMA, d.o.o. za trgovinu i usluge, OIB 83266200792</item>
    </izvorni_sadrzaj>
    <derivirana_varijabla naziv="DomainObject.Predmet.ProtuStrankaListFormatedOIB_1">
      <item>VIGOR OPREMA, d.o.o. za trgovinu i usluge, OIB 83266200792</item>
    </derivirana_varijabla>
  </DomainObject.Predmet.ProtuStrankaListFormatedOIB>
  <DomainObject.Predmet.ProtuStrankaListFormatedWithAdress>
    <izvorni_sadrzaj>
      <item>VIGOR OPREMA, d.o.o. za trgovinu i usluge, Poljanska 8, 23000 Zadar</item>
    </izvorni_sadrzaj>
    <derivirana_varijabla naziv="DomainObject.Predmet.ProtuStrankaListFormatedWithAdress_1">
      <item>VIGOR OPREMA, d.o.o. za trgovinu i usluge, Poljanska 8, 23000 Zadar</item>
    </derivirana_varijabla>
  </DomainObject.Predmet.ProtuStrankaListFormatedWithAdress>
  <DomainObject.Predmet.ProtuStrankaListFormatedWithAdressOIB>
    <izvorni_sadrzaj>
      <item>VIGOR OPREMA, d.o.o. za trgovinu i usluge, OIB 83266200792, Poljanska 8, 23000 Zadar</item>
    </izvorni_sadrzaj>
    <derivirana_varijabla naziv="DomainObject.Predmet.ProtuStrankaListFormatedWithAdressOIB_1">
      <item>VIGOR OPREMA, d.o.o. za trgovinu i usluge, OIB 83266200792, Poljanska 8, 23000 Zadar</item>
    </derivirana_varijabla>
  </DomainObject.Predmet.ProtuStrankaListFormatedWithAdressOIB>
  <DomainObject.Predmet.ProtuStrankaListNazivFormated>
    <izvorni_sadrzaj>
      <item>VIGOR OPREMA, d.o.o. za trgovinu i usluge</item>
    </izvorni_sadrzaj>
    <derivirana_varijabla naziv="DomainObject.Predmet.ProtuStrankaListNazivFormated_1">
      <item>VIGOR OPREMA, d.o.o. za trgovinu i usluge</item>
    </derivirana_varijabla>
  </DomainObject.Predmet.ProtuStrankaListNazivFormated>
  <DomainObject.Predmet.ProtuStrankaListNazivFormatedOIB>
    <izvorni_sadrzaj>
      <item>VIGOR OPREMA, d.o.o. za trgovinu i usluge, OIB 83266200792</item>
    </izvorni_sadrzaj>
    <derivirana_varijabla naziv="DomainObject.Predmet.ProtuStrankaListNazivFormatedOIB_1">
      <item>VIGOR OPREMA, d.o.o. za trgovinu i usluge, OIB 83266200792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VIGOR OPREMA, d.o.o. za trgovinu i usluge</izvorni_sadrzaj>
    <derivirana_varijabla naziv="DomainObject.Predmet.ProtustrankaIDrugi_1">VIGOR OPREMA,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VIGOR OPREMA, d.o.o. za trgovinu i usluge, OIB 83266200792, Poljanska 8, 23000 Zadar</izvorni_sadrzaj>
    <derivirana_varijabla naziv="DomainObject.Predmet.ProtustrankaIDrugiAdressOIB_1">VIGOR OPREMA, d.o.o. za trgovinu i usluge, OIB 83266200792, Poljanska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VIGOR OPREMA, d.o.o. za trgovinu i usluge</item>
    </izvorni_sadrzaj>
    <derivirana_varijabla naziv="DomainObject.Predmet.SudioniciListNaziv_1">
      <item>FINA</item>
      <item>VIGOR OPREMA, d.o.o. za trgovinu i usluge</item>
    </derivirana_varijabla>
  </DomainObject.Predmet.SudioniciListNaziv>
  <DomainObject.Predmet.SudioniciListAdressOIB>
    <izvorni_sadrzaj>
      <item>FINA, OIB 85821130368</item>
      <item>VIGOR OPREMA, d.o.o. za trgovinu i usluge, OIB 83266200792, Poljanska 8,23000 Zadar</item>
    </izvorni_sadrzaj>
    <derivirana_varijabla naziv="DomainObject.Predmet.SudioniciListAdressOIB_1">
      <item>FINA, OIB 85821130368</item>
      <item>VIGOR OPREMA, d.o.o. za trgovinu i usluge, OIB 83266200792, Poljanska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83266200792</item>
    </izvorni_sadrzaj>
    <derivirana_varijabla naziv="DomainObject.Predmet.SudioniciListNazivOIB_1">
      <item>, OIB 85821130368</item>
      <item>, OIB 83266200792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378B1-B958-4BFC-AE5E-C0216DD78E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362</properties:Words>
  <properties:Characters>1889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2016-03-24T07:54:00Z</dcterms:created>
  <dc:creator>Administrator</dc:creator>
  <cp:lastModifiedBy>wsadmin</cp:lastModifiedBy>
  <cp:lastPrinted>2016-03-18T09:50:00Z</cp:lastPrinted>
  <dcterms:modified xmlns:xsi="http://www.w3.org/2001/XMLSchema-instance" xsi:type="dcterms:W3CDTF">2016-03-24T13:01:00Z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