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2a32" w14:paraId="d042a32" w:rsidRDefault="008A507B" w:rsidP="008A507B" w:rsidR="008A507B" w:rsidRPr="00E50819">
      <w:pPr>
        <w15:collapsed w:val="false"/>
      </w:pPr>
      <w:bookmarkStart w:name="_GoBack" w:id="0"/>
      <w:bookmarkEnd w:id="0"/>
      <w:r>
        <w:t xml:space="preserve">           </w:t>
      </w:r>
      <w:r w:rsidRPr="00FF3D0E">
        <w:rPr>
          <w:sz w:val="22"/>
        </w:rPr>
        <w:t xml:space="preserve">  </w:t>
      </w:r>
      <w:r>
        <w:rPr>
          <w:sz w:val="22"/>
        </w:rPr>
        <w:t xml:space="preserve">        </w:t>
      </w:r>
      <w:r>
        <w:rPr>
          <w:noProof/>
          <w:sz w:val="16"/>
          <w:szCs w:val="16"/>
          <w:lang w:eastAsia="hr-HR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819">
        <w:rPr>
          <w:sz w:val="16"/>
          <w:szCs w:val="16"/>
        </w:rPr>
        <w:t xml:space="preserve">                   </w:t>
      </w:r>
      <w:r w:rsidRPr="00E50819">
        <w:t xml:space="preserve">                                         </w:t>
      </w:r>
    </w:p>
    <w:p w:rsidRDefault="008A507B" w:rsidP="008A507B" w:rsidR="008A507B" w:rsidRPr="00E50819">
      <w:r w:rsidRPr="00E50819">
        <w:t xml:space="preserve">    </w:t>
      </w:r>
      <w:r>
        <w:t xml:space="preserve"> </w:t>
      </w:r>
      <w:r w:rsidRPr="00E50819">
        <w:t xml:space="preserve">REPUBLIKA HRVATSKA 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</w:r>
      <w:r>
        <w:tab/>
        <w:t xml:space="preserve">     </w:t>
      </w:r>
      <w:r w:rsidRPr="00E50819">
        <w:t>2 St-11/</w:t>
      </w:r>
      <w:r>
        <w:t>2</w:t>
      </w:r>
      <w:r w:rsidRPr="00071B29">
        <w:t>015-</w:t>
      </w:r>
      <w:r w:rsidR="00071B29" w:rsidRPr="00071B29">
        <w:t>748</w:t>
      </w:r>
    </w:p>
    <w:p w:rsidRDefault="008A507B" w:rsidP="008A507B" w:rsidR="008A507B" w:rsidRPr="00E50819">
      <w:r w:rsidRPr="00E50819">
        <w:t xml:space="preserve"> TRGOVAČKI SUD U PAZINU 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  <w:t xml:space="preserve">     </w:t>
      </w:r>
    </w:p>
    <w:p w:rsidRDefault="008A507B" w:rsidP="008A507B" w:rsidR="008A507B">
      <w:r w:rsidRPr="00E50819">
        <w:t xml:space="preserve">     52000 PAZIN, Dršćevka 1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  <w:t xml:space="preserve">              </w:t>
      </w:r>
    </w:p>
    <w:p w:rsidRDefault="008A507B" w:rsidP="008A507B" w:rsidR="008A507B"/>
    <w:p w:rsidRDefault="008A507B" w:rsidP="008A507B" w:rsidR="008A507B" w:rsidRPr="00F533C5"/>
    <w:p w:rsidRDefault="008A507B" w:rsidP="008A507B" w:rsidR="008A507B" w:rsidRPr="00FD5064">
      <w:pPr>
        <w:jc w:val="center"/>
      </w:pPr>
      <w:r w:rsidRPr="00FD5064">
        <w:t>R E P U B L I K A  H R V A T S K A</w:t>
      </w:r>
    </w:p>
    <w:p w:rsidRDefault="008A507B" w:rsidP="008A507B" w:rsidR="008A507B" w:rsidRPr="00FD5064">
      <w:pPr>
        <w:jc w:val="center"/>
      </w:pPr>
    </w:p>
    <w:p w:rsidRDefault="008A507B" w:rsidP="008A507B" w:rsidR="008A507B" w:rsidRPr="00FD5064">
      <w:pPr>
        <w:jc w:val="center"/>
      </w:pPr>
      <w:r w:rsidRPr="00FD5064">
        <w:t>R J E Š E NJ E</w:t>
      </w:r>
    </w:p>
    <w:p w:rsidRDefault="008A507B" w:rsidP="008A507B" w:rsidR="008A507B">
      <w:pPr>
        <w:ind w:firstLine="708"/>
        <w:jc w:val="both"/>
      </w:pPr>
    </w:p>
    <w:p w:rsidRDefault="008A507B" w:rsidP="008A507B" w:rsidR="008A507B" w:rsidRPr="00071B29">
      <w:pPr>
        <w:ind w:firstLine="708"/>
        <w:jc w:val="both"/>
      </w:pPr>
      <w:r w:rsidRPr="00F533C5">
        <w:t xml:space="preserve">Trgovački sud u Pazinu, po stečajnom sucu Adrijani Labinjan Skok, </w:t>
      </w:r>
      <w:r>
        <w:t>u stečajnom postupku</w:t>
      </w:r>
      <w:r w:rsidRPr="00F533C5">
        <w:t xml:space="preserve"> nad dužnikom </w:t>
      </w:r>
      <w:r w:rsidRPr="00E50819">
        <w:t>HISTRIA GROUP d.d. u stečaju, Umag, Ungarija b.b</w:t>
      </w:r>
      <w:r>
        <w:t>.,</w:t>
      </w:r>
      <w:r w:rsidRPr="0049077C">
        <w:t xml:space="preserve"> OIB: 3480245913</w:t>
      </w:r>
      <w:r w:rsidRPr="00071B29">
        <w:t xml:space="preserve">0, </w:t>
      </w:r>
      <w:r w:rsidR="000F582C" w:rsidRPr="00071B29">
        <w:t>1</w:t>
      </w:r>
      <w:r w:rsidR="00071B29" w:rsidRPr="00071B29">
        <w:t>6</w:t>
      </w:r>
      <w:r w:rsidRPr="00071B29">
        <w:t>. srpnja 2018.</w:t>
      </w:r>
    </w:p>
    <w:p w:rsidRDefault="006D5FC4" w:rsidP="006D5FC4" w:rsidR="006D5FC4" w:rsidRPr="00F533C5">
      <w:pPr>
        <w:jc w:val="center"/>
      </w:pPr>
    </w:p>
    <w:p w:rsidRDefault="006D5FC4" w:rsidP="006D5FC4" w:rsidR="006D5FC4" w:rsidRPr="00F533C5">
      <w:pPr>
        <w:jc w:val="center"/>
      </w:pPr>
      <w:r w:rsidRPr="00F533C5">
        <w:t>r i j e š i o  j e</w:t>
      </w:r>
    </w:p>
    <w:p w:rsidRDefault="006D5FC4" w:rsidP="006D5FC4" w:rsidR="006D5FC4" w:rsidRPr="00F533C5"/>
    <w:p w:rsidRDefault="00071B29" w:rsidP="006D5FC4" w:rsidR="006D5FC4">
      <w:pPr>
        <w:jc w:val="both"/>
      </w:pPr>
      <w:r>
        <w:tab/>
      </w:r>
      <w:r w:rsidR="006D5FC4" w:rsidRPr="009323A7">
        <w:t>I.</w:t>
      </w:r>
      <w:r w:rsidR="006D5FC4">
        <w:rPr>
          <w:b/>
        </w:rPr>
        <w:tab/>
      </w:r>
      <w:r w:rsidR="006D5FC4" w:rsidRPr="00A56AF9">
        <w:t>Iz i</w:t>
      </w:r>
      <w:r w:rsidR="006D5FC4">
        <w:t xml:space="preserve">znosa kupovnine od </w:t>
      </w:r>
      <w:r w:rsidR="006D5FC4">
        <w:rPr>
          <w:bCs/>
        </w:rPr>
        <w:t xml:space="preserve">3.000.000,00 </w:t>
      </w:r>
      <w:r w:rsidR="006D5FC4">
        <w:t xml:space="preserve">kn, ostvarene </w:t>
      </w:r>
      <w:r w:rsidR="006D5FC4" w:rsidRPr="00E42C6A">
        <w:rPr>
          <w:bCs/>
        </w:rPr>
        <w:t>prodajom nekretnin</w:t>
      </w:r>
      <w:r w:rsidR="006D5FC4">
        <w:rPr>
          <w:bCs/>
        </w:rPr>
        <w:t>e</w:t>
      </w:r>
      <w:r w:rsidR="006D5FC4" w:rsidRPr="00E42C6A">
        <w:rPr>
          <w:bCs/>
        </w:rPr>
        <w:t xml:space="preserve"> stečajnog dužnika</w:t>
      </w:r>
      <w:r w:rsidR="006D5FC4" w:rsidRPr="00E42C6A">
        <w:t xml:space="preserve"> </w:t>
      </w:r>
      <w:r w:rsidR="006D5FC4">
        <w:t xml:space="preserve">oznake </w:t>
      </w:r>
      <w:r w:rsidR="006D5FC4" w:rsidRPr="00E42C6A">
        <w:t>k.č.br.</w:t>
      </w:r>
      <w:r w:rsidR="006D5FC4">
        <w:t xml:space="preserve"> 5062</w:t>
      </w:r>
      <w:r w:rsidR="006D5FC4" w:rsidRPr="00E42C6A">
        <w:t xml:space="preserve"> </w:t>
      </w:r>
      <w:r w:rsidR="006D5FC4">
        <w:t xml:space="preserve">k.o. Umag, isplatit će se: </w:t>
      </w:r>
    </w:p>
    <w:p w:rsidRDefault="006D5FC4" w:rsidP="006D5FC4" w:rsidR="006D5FC4" w:rsidRPr="0014244B">
      <w:pPr>
        <w:jc w:val="both"/>
      </w:pPr>
      <w:r w:rsidRPr="0014244B">
        <w:t>1 .)</w:t>
      </w:r>
      <w:r w:rsidRPr="0014244B">
        <w:tab/>
        <w:t xml:space="preserve">trošak utvrđivanja predmeta razlučnog prava, u iznosu od </w:t>
      </w:r>
      <w:r w:rsidRPr="0039260F">
        <w:t>150.000,00 kn</w:t>
      </w:r>
      <w:r w:rsidRPr="0014244B">
        <w:t>, isplatom na račun HISTRIA GROUP d.d, u stečaju, br: HR8723800061140015445.</w:t>
      </w:r>
    </w:p>
    <w:p w:rsidRDefault="006D5FC4" w:rsidP="006D5FC4" w:rsidR="006D5FC4">
      <w:pPr>
        <w:jc w:val="both"/>
      </w:pPr>
      <w:r w:rsidRPr="0014244B">
        <w:t>2.)</w:t>
      </w:r>
      <w:r w:rsidRPr="0014244B">
        <w:tab/>
        <w:t>troš</w:t>
      </w:r>
      <w:r>
        <w:t>a</w:t>
      </w:r>
      <w:r w:rsidRPr="0014244B">
        <w:t xml:space="preserve">k unovčenja nekretnine, </w:t>
      </w:r>
      <w:r w:rsidRPr="0014244B">
        <w:rPr>
          <w:bCs/>
        </w:rPr>
        <w:t xml:space="preserve">u iznosu od </w:t>
      </w:r>
      <w:r w:rsidR="0039260F">
        <w:rPr>
          <w:bCs/>
        </w:rPr>
        <w:t xml:space="preserve">719.445,00 </w:t>
      </w:r>
      <w:r w:rsidRPr="0014244B">
        <w:rPr>
          <w:bCs/>
        </w:rPr>
        <w:t xml:space="preserve">kn, </w:t>
      </w:r>
      <w:r w:rsidRPr="0014244B">
        <w:t>isplatom na račun HISTRIA GROUP d.d, u stečaju, br</w:t>
      </w:r>
      <w:r w:rsidR="0003064F">
        <w:t>.</w:t>
      </w:r>
      <w:r w:rsidRPr="0014244B">
        <w:t>: HR8723800061140015445</w:t>
      </w:r>
      <w:r>
        <w:t>,</w:t>
      </w:r>
    </w:p>
    <w:p w:rsidRDefault="0039260F" w:rsidP="00211CCD" w:rsidR="00211CCD" w:rsidRPr="00071B29">
      <w:pPr>
        <w:jc w:val="both"/>
      </w:pPr>
      <w:r>
        <w:t>3.</w:t>
      </w:r>
      <w:r w:rsidRPr="00071B29">
        <w:t>)</w:t>
      </w:r>
      <w:r w:rsidRPr="00071B29">
        <w:tab/>
      </w:r>
      <w:r w:rsidR="00211CCD" w:rsidRPr="00071B29">
        <w:t>tražbina razlučnog vjerovnika</w:t>
      </w:r>
      <w:r w:rsidR="00482C72" w:rsidRPr="00071B29">
        <w:t xml:space="preserve"> Lovačko društvo „L</w:t>
      </w:r>
      <w:r w:rsidR="00917FD0" w:rsidRPr="00071B29">
        <w:t>OVAC</w:t>
      </w:r>
      <w:r w:rsidR="00482C72" w:rsidRPr="00071B29">
        <w:t xml:space="preserve">“ Buje, Sunčana 17, </w:t>
      </w:r>
      <w:r w:rsidR="00211CCD" w:rsidRPr="00071B29">
        <w:t xml:space="preserve">u iznosu od </w:t>
      </w:r>
      <w:r w:rsidR="00482C72" w:rsidRPr="00071B29">
        <w:t xml:space="preserve">1.000,00 </w:t>
      </w:r>
      <w:r w:rsidR="00211CCD" w:rsidRPr="00071B29">
        <w:t>kn,</w:t>
      </w:r>
      <w:r w:rsidR="0003064F" w:rsidRPr="00071B29">
        <w:t xml:space="preserve"> na </w:t>
      </w:r>
      <w:r w:rsidR="00211CCD" w:rsidRPr="00071B29">
        <w:t xml:space="preserve"> </w:t>
      </w:r>
      <w:r w:rsidR="001E619D" w:rsidRPr="00071B29">
        <w:t>sudski polog za St-11/2015 (izdvojena sredstva),</w:t>
      </w:r>
    </w:p>
    <w:p w:rsidRDefault="00482C72" w:rsidP="00482C72" w:rsidR="00482C72">
      <w:pPr>
        <w:jc w:val="both"/>
      </w:pPr>
      <w:r w:rsidRPr="00071B29">
        <w:t>4.)</w:t>
      </w:r>
      <w:r w:rsidRPr="00071B29">
        <w:tab/>
        <w:t>tražbina razlučnog vjerovnika SIRIO d.o.o., u iznosu od 4.000</w:t>
      </w:r>
      <w:r>
        <w:t xml:space="preserve">,00 </w:t>
      </w:r>
      <w:r w:rsidRPr="00F533C5">
        <w:t>kn,</w:t>
      </w:r>
      <w:r>
        <w:t xml:space="preserve"> isplatom na račun </w:t>
      </w:r>
      <w:r w:rsidR="0055037E">
        <w:t xml:space="preserve">vjerovnika </w:t>
      </w:r>
      <w:r w:rsidR="0003064F">
        <w:t>br.:  HR0523800061140012362</w:t>
      </w:r>
      <w:r>
        <w:t>,</w:t>
      </w:r>
    </w:p>
    <w:p w:rsidRDefault="00482C72" w:rsidP="00482C72" w:rsidR="00482C72" w:rsidRPr="00F533C5">
      <w:pPr>
        <w:jc w:val="both"/>
      </w:pPr>
      <w:r>
        <w:t>5.)</w:t>
      </w:r>
      <w:r>
        <w:tab/>
        <w:t>t</w:t>
      </w:r>
      <w:r w:rsidRPr="00F533C5">
        <w:t>ražbina razlučnog vjerovnika</w:t>
      </w:r>
      <w:r>
        <w:t xml:space="preserve"> CROATIA OSIGURANJE d.d.</w:t>
      </w:r>
      <w:r w:rsidR="00917FD0">
        <w:t>,</w:t>
      </w:r>
      <w:r>
        <w:t xml:space="preserve"> </w:t>
      </w:r>
      <w:r w:rsidR="003C1309">
        <w:t xml:space="preserve">Zagreb, Vatroslava Jagića </w:t>
      </w:r>
      <w:r w:rsidR="00AA401E">
        <w:t xml:space="preserve">33, </w:t>
      </w:r>
      <w:r>
        <w:t xml:space="preserve">u </w:t>
      </w:r>
      <w:r w:rsidRPr="00F533C5">
        <w:t>iznosu od</w:t>
      </w:r>
      <w:r>
        <w:t xml:space="preserve"> </w:t>
      </w:r>
      <w:r w:rsidR="008827D6">
        <w:t xml:space="preserve">11.780,00 </w:t>
      </w:r>
      <w:r w:rsidRPr="00F533C5">
        <w:t>kn,</w:t>
      </w:r>
      <w:r>
        <w:t xml:space="preserve">  </w:t>
      </w:r>
      <w:r w:rsidR="00AA401E">
        <w:t xml:space="preserve">isplatom </w:t>
      </w:r>
      <w:r>
        <w:t>na račun</w:t>
      </w:r>
      <w:r w:rsidR="00AA401E">
        <w:t xml:space="preserve"> HR9423400091100555008</w:t>
      </w:r>
      <w:r w:rsidR="0055037E">
        <w:t>,</w:t>
      </w:r>
      <w:r w:rsidRPr="00F533C5">
        <w:t xml:space="preserve"> </w:t>
      </w:r>
    </w:p>
    <w:p w:rsidRDefault="008A7FE4" w:rsidP="006D5FC4" w:rsidR="006D5FC4">
      <w:pPr>
        <w:jc w:val="both"/>
      </w:pPr>
      <w:r>
        <w:t>6</w:t>
      </w:r>
      <w:r w:rsidR="006D5FC4" w:rsidRPr="008806E6">
        <w:t>.)</w:t>
      </w:r>
      <w:r w:rsidR="006D5FC4">
        <w:tab/>
        <w:t>ostatak kupovnine</w:t>
      </w:r>
      <w:r w:rsidR="009E2C67">
        <w:t>,</w:t>
      </w:r>
      <w:r w:rsidR="006D5FC4">
        <w:t xml:space="preserve"> u iznosu od </w:t>
      </w:r>
      <w:r w:rsidR="002B2DDD">
        <w:t xml:space="preserve">2.113.775,00 </w:t>
      </w:r>
      <w:r w:rsidR="006D5FC4">
        <w:t>kn, isplatom na račun HISTRIA GROUP d.d, u stečaju, br: HR8723800061140015445.</w:t>
      </w:r>
    </w:p>
    <w:p w:rsidRDefault="006D5FC4" w:rsidP="006D5FC4" w:rsidR="006D5FC4">
      <w:pPr>
        <w:jc w:val="both"/>
        <w:rPr>
          <w:b/>
        </w:rPr>
      </w:pPr>
    </w:p>
    <w:p w:rsidRDefault="00071B29" w:rsidP="006D5FC4" w:rsidR="006D5FC4">
      <w:pPr>
        <w:jc w:val="both"/>
      </w:pPr>
      <w:r>
        <w:tab/>
      </w:r>
      <w:r w:rsidR="006D5FC4" w:rsidRPr="009323A7">
        <w:t>II.</w:t>
      </w:r>
      <w:r w:rsidR="006D5FC4">
        <w:tab/>
        <w:t xml:space="preserve">Nalaže se računovodstvu ovog suda da nakon pravomoćnosti ovog rješenja izvrši isplatu kako je određeno točkom I. izreke ovog rješenja. </w:t>
      </w:r>
    </w:p>
    <w:p w:rsidRDefault="006D5FC4" w:rsidP="006D5FC4" w:rsidR="006D5FC4">
      <w:pPr>
        <w:jc w:val="both"/>
      </w:pPr>
    </w:p>
    <w:p w:rsidRDefault="006D5FC4" w:rsidP="006D5FC4" w:rsidR="006D5FC4" w:rsidRPr="009323A7">
      <w:pPr>
        <w:jc w:val="center"/>
      </w:pPr>
      <w:r w:rsidRPr="009323A7">
        <w:t>Obrazloženje</w:t>
      </w:r>
    </w:p>
    <w:p w:rsidRDefault="006D5FC4" w:rsidP="006D5FC4" w:rsidR="006D5FC4">
      <w:pPr>
        <w:ind w:firstLine="708"/>
        <w:jc w:val="both"/>
      </w:pPr>
    </w:p>
    <w:p w:rsidRDefault="006D5FC4" w:rsidP="006D5FC4" w:rsidR="00CE4D07">
      <w:pPr>
        <w:ind w:firstLine="708"/>
        <w:jc w:val="both"/>
      </w:pPr>
      <w:r>
        <w:t>Nekretnina</w:t>
      </w:r>
      <w:r w:rsidRPr="00F533C5">
        <w:t xml:space="preserve"> stečajnog dužnika,</w:t>
      </w:r>
      <w:r>
        <w:t xml:space="preserve"> oznake </w:t>
      </w:r>
      <w:r w:rsidRPr="00E42C6A">
        <w:t>k.č.br.</w:t>
      </w:r>
      <w:r>
        <w:t xml:space="preserve"> 506</w:t>
      </w:r>
      <w:r w:rsidR="00C64664">
        <w:t>2</w:t>
      </w:r>
      <w:r w:rsidRPr="00E42C6A">
        <w:t xml:space="preserve"> </w:t>
      </w:r>
      <w:r>
        <w:t>k.o. Umag,</w:t>
      </w:r>
      <w:r w:rsidRPr="00F533C5">
        <w:t xml:space="preserve"> prodan</w:t>
      </w:r>
      <w:r>
        <w:t>a</w:t>
      </w:r>
      <w:r w:rsidRPr="00F533C5">
        <w:t xml:space="preserve">  </w:t>
      </w:r>
      <w:r>
        <w:t>je</w:t>
      </w:r>
      <w:r w:rsidRPr="00F533C5">
        <w:t xml:space="preserve"> u ovom stečajnom postupku za cijenu od</w:t>
      </w:r>
      <w:r w:rsidR="00C64664">
        <w:t xml:space="preserve"> 3.000.000,00</w:t>
      </w:r>
      <w:r>
        <w:t xml:space="preserve"> kn</w:t>
      </w:r>
      <w:r w:rsidRPr="00F533C5">
        <w:t>.</w:t>
      </w:r>
      <w:r w:rsidR="00CE4D07">
        <w:t xml:space="preserve"> </w:t>
      </w:r>
    </w:p>
    <w:p w:rsidRDefault="006D5FC4" w:rsidP="006D5FC4" w:rsidR="006D5FC4" w:rsidRPr="00F533C5">
      <w:pPr>
        <w:ind w:firstLine="708"/>
        <w:jc w:val="both"/>
      </w:pPr>
      <w:r w:rsidRPr="00F533C5">
        <w:t>Odredbom čl</w:t>
      </w:r>
      <w:r>
        <w:t>.</w:t>
      </w:r>
      <w:r w:rsidR="00DB6E12">
        <w:t xml:space="preserve"> 164a.</w:t>
      </w:r>
      <w:r w:rsidRPr="00F533C5">
        <w:t xml:space="preserve"> st</w:t>
      </w:r>
      <w:r>
        <w:t>.</w:t>
      </w:r>
      <w:r w:rsidRPr="00F533C5">
        <w:t xml:space="preserve"> 3. </w:t>
      </w:r>
      <w:r>
        <w:t xml:space="preserve"> </w:t>
      </w:r>
      <w:r w:rsidRPr="00F533C5">
        <w:t>Stečajnog zakona („Narodne novine“ br. 44/96, 29/99, 129/00, 123/03, 82/06, 116/10, 25/12 i 133/12</w:t>
      </w:r>
      <w:r>
        <w:t>)</w:t>
      </w:r>
      <w:r w:rsidRPr="00F533C5">
        <w:t xml:space="preserve">, </w:t>
      </w:r>
      <w:r>
        <w:t xml:space="preserve"> </w:t>
      </w:r>
      <w:r w:rsidRPr="00F533C5">
        <w:t>propisano je da će, nakon što unovči stvar ili pravo na kojemu postoji razlučno pravo upisano u javnoj knjizi, stečajni sudac iz iznosa ostvarenog prodajom: 1. namiriti troškove unovčenja obračunate prema pravilima iz članka 170. Stečajnog zakona, 2. namiriti tražbine razlučnih vjerovnika prema redoslijedu predviđenom pravilima ovršnog postupka i 3. preostali iznos predati stečajnom upravitelju za namirenje stečajnih vjerovnika.</w:t>
      </w:r>
    </w:p>
    <w:p w:rsidRDefault="006D5FC4" w:rsidP="006D5FC4" w:rsidR="006D5FC4" w:rsidRPr="00F533C5">
      <w:pPr>
        <w:ind w:firstLine="708"/>
        <w:jc w:val="both"/>
      </w:pPr>
      <w:r w:rsidRPr="00F533C5">
        <w:t xml:space="preserve">Na ročištu za diobu kupovnine, održanom </w:t>
      </w:r>
      <w:r>
        <w:t>29. svibnja 2018</w:t>
      </w:r>
      <w:r w:rsidRPr="00F533C5">
        <w:t>.</w:t>
      </w:r>
      <w:r>
        <w:t>,</w:t>
      </w:r>
      <w:r w:rsidRPr="00F533C5">
        <w:t xml:space="preserve"> stečajni upravitelj HISTRIA GROUP d.d</w:t>
      </w:r>
      <w:r w:rsidR="00E07993">
        <w:t>.</w:t>
      </w:r>
      <w:r w:rsidRPr="00F533C5">
        <w:t>, u stečaju, postavio je, temeljem odredbe</w:t>
      </w:r>
      <w:r>
        <w:t xml:space="preserve"> čl. 254. st. 2</w:t>
      </w:r>
      <w:r w:rsidR="00E07993">
        <w:t>.</w:t>
      </w:r>
      <w:r>
        <w:t xml:space="preserve">, u svezi sa čl. </w:t>
      </w:r>
      <w:r>
        <w:lastRenderedPageBreak/>
        <w:t>441. st. 2. Stečajnog zakona („Narodne novine“ br. 71/</w:t>
      </w:r>
      <w:r w:rsidR="00CE4D07">
        <w:t>20</w:t>
      </w:r>
      <w:r>
        <w:t>15</w:t>
      </w:r>
      <w:r w:rsidR="00CE4D07">
        <w:t>,</w:t>
      </w:r>
      <w:r w:rsidR="00110DE0">
        <w:t>104/2017, dalje: SZ)</w:t>
      </w:r>
      <w:r>
        <w:t xml:space="preserve"> </w:t>
      </w:r>
      <w:r w:rsidRPr="00F533C5">
        <w:t xml:space="preserve">, zahtjev za izdvajanje u stečajnu masu, na ime </w:t>
      </w:r>
      <w:r>
        <w:t>troška utvrđivanja predmeta razlučnog prava</w:t>
      </w:r>
      <w:r w:rsidRPr="00F533C5">
        <w:t>, iznosa od 5% od utrška, odnosno iznosa od</w:t>
      </w:r>
      <w:r>
        <w:t xml:space="preserve"> </w:t>
      </w:r>
      <w:r w:rsidR="00427C99">
        <w:t>150.000,00</w:t>
      </w:r>
      <w:r w:rsidRPr="0014244B">
        <w:t xml:space="preserve"> kn</w:t>
      </w:r>
      <w:r w:rsidRPr="00F533C5">
        <w:t>, isplatom na račun HISTRIA GROUP d.d</w:t>
      </w:r>
      <w:r w:rsidR="00E07993">
        <w:t>.</w:t>
      </w:r>
      <w:r w:rsidRPr="00F533C5">
        <w:t>, u stečaju, a navedena tražbina na ročištu nije osporena.</w:t>
      </w:r>
    </w:p>
    <w:p w:rsidRDefault="006D5FC4" w:rsidP="006D5FC4" w:rsidR="006D5FC4" w:rsidRPr="00F533C5">
      <w:pPr>
        <w:jc w:val="both"/>
      </w:pPr>
      <w:r w:rsidRPr="00F533C5">
        <w:tab/>
        <w:t xml:space="preserve">Budući da </w:t>
      </w:r>
      <w:r>
        <w:t>je</w:t>
      </w:r>
      <w:r w:rsidRPr="00F533C5">
        <w:t xml:space="preserve"> predmetn</w:t>
      </w:r>
      <w:r>
        <w:t xml:space="preserve">a </w:t>
      </w:r>
      <w:r w:rsidRPr="00F533C5">
        <w:t xml:space="preserve"> nekretnin</w:t>
      </w:r>
      <w:r>
        <w:t xml:space="preserve">a oznake  </w:t>
      </w:r>
      <w:r w:rsidRPr="00E42C6A">
        <w:t>k.č.br.</w:t>
      </w:r>
      <w:r>
        <w:t xml:space="preserve"> 506</w:t>
      </w:r>
      <w:r w:rsidR="00427C99">
        <w:t>2</w:t>
      </w:r>
      <w:r w:rsidRPr="00E42C6A">
        <w:t xml:space="preserve"> </w:t>
      </w:r>
      <w:r>
        <w:t>k.o. Umag</w:t>
      </w:r>
      <w:r w:rsidRPr="00F533C5">
        <w:t xml:space="preserve"> prodan</w:t>
      </w:r>
      <w:r>
        <w:t>a</w:t>
      </w:r>
      <w:r w:rsidRPr="00F533C5">
        <w:t xml:space="preserve"> za iznos od</w:t>
      </w:r>
      <w:r w:rsidR="00427C99">
        <w:t xml:space="preserve"> 3.000.000,00</w:t>
      </w:r>
      <w:r>
        <w:t xml:space="preserve"> kn</w:t>
      </w:r>
      <w:r>
        <w:rPr>
          <w:bCs/>
        </w:rPr>
        <w:t>,</w:t>
      </w:r>
      <w:r w:rsidRPr="00F533C5">
        <w:t xml:space="preserve"> </w:t>
      </w:r>
      <w:r>
        <w:t>trošak utvrđivanja predmeta razlučnog prava</w:t>
      </w:r>
      <w:r w:rsidRPr="00F533C5">
        <w:t>, u visini 5% od utrška, iznos</w:t>
      </w:r>
      <w:r>
        <w:t xml:space="preserve">i </w:t>
      </w:r>
      <w:r w:rsidR="00427C99">
        <w:t>150.000,00</w:t>
      </w:r>
      <w:r>
        <w:t xml:space="preserve"> kn.</w:t>
      </w:r>
      <w:r w:rsidRPr="00F533C5">
        <w:t xml:space="preserve"> </w:t>
      </w:r>
    </w:p>
    <w:p w:rsidRDefault="006D5FC4" w:rsidP="006D5FC4" w:rsidR="006D5FC4">
      <w:pPr>
        <w:jc w:val="both"/>
      </w:pPr>
      <w:r w:rsidRPr="00F533C5">
        <w:tab/>
        <w:t>Slijedom navedenog, a temeljem odredbi čl</w:t>
      </w:r>
      <w:r>
        <w:t xml:space="preserve">. </w:t>
      </w:r>
      <w:r w:rsidRPr="00F533C5">
        <w:t>164a. st</w:t>
      </w:r>
      <w:r>
        <w:t>.</w:t>
      </w:r>
      <w:r w:rsidRPr="00F533C5">
        <w:t xml:space="preserve"> 3. Stečajnog zakona („Narodne novine“</w:t>
      </w:r>
      <w:r>
        <w:t xml:space="preserve"> </w:t>
      </w:r>
      <w:r w:rsidRPr="00F533C5">
        <w:t xml:space="preserve"> br. 44/96, 29/99, 129/00, 123/03, 82/06, 116/10, 25/12 i 133/12</w:t>
      </w:r>
      <w:r>
        <w:t>)</w:t>
      </w:r>
      <w:r w:rsidRPr="00F533C5">
        <w:t xml:space="preserve"> </w:t>
      </w:r>
      <w:r>
        <w:t xml:space="preserve"> </w:t>
      </w:r>
      <w:r w:rsidRPr="00F533C5">
        <w:t>i</w:t>
      </w:r>
      <w:r>
        <w:t xml:space="preserve"> čl. 254. st. 2</w:t>
      </w:r>
      <w:r w:rsidR="00E07993">
        <w:t>.</w:t>
      </w:r>
      <w:r>
        <w:t>, u svezi sa čl. 441. st. 2. S</w:t>
      </w:r>
      <w:r w:rsidR="00110DE0">
        <w:t>Z-a</w:t>
      </w:r>
      <w:r w:rsidRPr="00F533C5">
        <w:t>, određena je točkom I</w:t>
      </w:r>
      <w:r w:rsidR="00010EB2">
        <w:t>.</w:t>
      </w:r>
      <w:r w:rsidRPr="00F533C5">
        <w:t xml:space="preserve"> pod 1.) izreke ovog rješenja isplata iznosa od </w:t>
      </w:r>
      <w:r w:rsidR="00427C99">
        <w:t>150.000,00</w:t>
      </w:r>
      <w:r>
        <w:t xml:space="preserve"> kn</w:t>
      </w:r>
      <w:r w:rsidRPr="00F533C5">
        <w:t xml:space="preserve"> u stečajnu masu HISTRIA GROUP d.d, u stečaju.</w:t>
      </w:r>
    </w:p>
    <w:p w:rsidRDefault="006D5FC4" w:rsidP="006D5FC4" w:rsidR="006D5FC4" w:rsidRPr="00F533C5">
      <w:pPr>
        <w:jc w:val="both"/>
      </w:pPr>
    </w:p>
    <w:p w:rsidRDefault="006D5FC4" w:rsidP="006D5FC4" w:rsidR="00AA7044" w:rsidRPr="00AA7044">
      <w:pPr>
        <w:ind w:firstLine="708"/>
        <w:jc w:val="both"/>
      </w:pPr>
      <w:r w:rsidRPr="00F533C5">
        <w:t>Na ročištu za diobu kupovnine,</w:t>
      </w:r>
      <w:r>
        <w:t xml:space="preserve"> stečajni </w:t>
      </w:r>
      <w:r w:rsidRPr="00F533C5">
        <w:t xml:space="preserve"> upravitelj HISTRIA GROUP d.d</w:t>
      </w:r>
      <w:r w:rsidR="00E07993">
        <w:t>.</w:t>
      </w:r>
      <w:r w:rsidRPr="00F533C5">
        <w:t xml:space="preserve"> u stečaju, postavio je, temeljem odredbe</w:t>
      </w:r>
      <w:r>
        <w:t xml:space="preserve"> čl. 254. </w:t>
      </w:r>
      <w:r w:rsidRPr="004809A1">
        <w:t>st</w:t>
      </w:r>
      <w:r>
        <w:t>.</w:t>
      </w:r>
      <w:r w:rsidRPr="004809A1">
        <w:t xml:space="preserve"> </w:t>
      </w:r>
      <w:r>
        <w:t>3</w:t>
      </w:r>
      <w:r w:rsidRPr="004809A1">
        <w:t>.</w:t>
      </w:r>
      <w:r>
        <w:t xml:space="preserve">, u svezi sa čl. 441. st. 2. </w:t>
      </w:r>
      <w:r w:rsidR="00110DE0">
        <w:t>SZ-a</w:t>
      </w:r>
      <w:r>
        <w:t xml:space="preserve">, zahtjev za izdvajanje u stečajnu masu </w:t>
      </w:r>
      <w:r w:rsidR="008F295E">
        <w:t xml:space="preserve">slijedećih </w:t>
      </w:r>
      <w:r>
        <w:t>troškova unovčenja nekretnine</w:t>
      </w:r>
      <w:r w:rsidR="008F295E">
        <w:t>:</w:t>
      </w:r>
      <w:r w:rsidR="00110DE0">
        <w:t xml:space="preserve"> </w:t>
      </w:r>
      <w:r>
        <w:t xml:space="preserve">naknade za </w:t>
      </w:r>
      <w:r>
        <w:rPr>
          <w:bCs/>
        </w:rPr>
        <w:t>izradu elaborata procjene tržišne vrijednosti nekretnine od strane ovlaštenog sudskog vještaka</w:t>
      </w:r>
      <w:r w:rsidR="00AA7044">
        <w:rPr>
          <w:bCs/>
        </w:rPr>
        <w:t xml:space="preserve"> u iznosu od </w:t>
      </w:r>
      <w:r w:rsidR="00AA7044" w:rsidRPr="00F11CCD">
        <w:rPr>
          <w:bCs/>
        </w:rPr>
        <w:t xml:space="preserve">1.845,00 </w:t>
      </w:r>
      <w:r w:rsidR="00AA7044" w:rsidRPr="00F11CCD">
        <w:t>kn</w:t>
      </w:r>
      <w:r w:rsidR="00F11CCD">
        <w:rPr>
          <w:bCs/>
        </w:rPr>
        <w:t xml:space="preserve">, </w:t>
      </w:r>
      <w:r w:rsidR="00AA7044">
        <w:rPr>
          <w:bCs/>
        </w:rPr>
        <w:t>n</w:t>
      </w:r>
      <w:r w:rsidR="00AA7044" w:rsidRPr="00E2604D">
        <w:t>aknad</w:t>
      </w:r>
      <w:r w:rsidR="00AA7044">
        <w:t>e</w:t>
      </w:r>
      <w:r w:rsidR="00AA7044" w:rsidRPr="00E2604D">
        <w:t xml:space="preserve"> za </w:t>
      </w:r>
      <w:r w:rsidR="00AA7044">
        <w:t xml:space="preserve">uređenje </w:t>
      </w:r>
      <w:r w:rsidR="00AA7044" w:rsidRPr="00E2604D">
        <w:t xml:space="preserve">voda </w:t>
      </w:r>
      <w:r w:rsidR="00AA7044">
        <w:t xml:space="preserve"> koja se </w:t>
      </w:r>
      <w:r w:rsidR="00AA7044" w:rsidRPr="00E2604D">
        <w:t>odnosi na predmetn</w:t>
      </w:r>
      <w:r w:rsidR="00AA7044">
        <w:t>u</w:t>
      </w:r>
      <w:r w:rsidR="00AA7044" w:rsidRPr="00E2604D">
        <w:t xml:space="preserve"> nekretnin</w:t>
      </w:r>
      <w:r w:rsidR="00AA7044">
        <w:t>u za razdoblje od 1. siječnja 2009. pa do prodaje nekretnine</w:t>
      </w:r>
      <w:r w:rsidR="00DA0CC0">
        <w:t>,</w:t>
      </w:r>
      <w:r w:rsidR="00AA7044">
        <w:t xml:space="preserve"> u iznosu od</w:t>
      </w:r>
      <w:r w:rsidR="00F11CCD">
        <w:rPr>
          <w:bCs/>
        </w:rPr>
        <w:t xml:space="preserve"> </w:t>
      </w:r>
      <w:r w:rsidR="00F11CCD" w:rsidRPr="00AA7044">
        <w:t>306.000,00 kn</w:t>
      </w:r>
      <w:r w:rsidR="00AA7044" w:rsidRPr="00AA7044">
        <w:t>, te n</w:t>
      </w:r>
      <w:r w:rsidR="00F11CCD" w:rsidRPr="00AA7044">
        <w:t>aknad</w:t>
      </w:r>
      <w:r w:rsidR="00AA7044" w:rsidRPr="00AA7044">
        <w:t>e</w:t>
      </w:r>
      <w:r w:rsidR="00F11CCD" w:rsidRPr="00E2604D">
        <w:t xml:space="preserve"> za </w:t>
      </w:r>
      <w:r w:rsidR="00F11CCD">
        <w:t xml:space="preserve">uređenje </w:t>
      </w:r>
      <w:r w:rsidR="00F11CCD" w:rsidRPr="00E2604D">
        <w:t xml:space="preserve">voda </w:t>
      </w:r>
      <w:r w:rsidR="00F11CCD">
        <w:t xml:space="preserve"> koja se </w:t>
      </w:r>
      <w:r w:rsidR="00F11CCD" w:rsidRPr="00E2604D">
        <w:t>odnosi na predmetn</w:t>
      </w:r>
      <w:r w:rsidR="00F11CCD">
        <w:t>u</w:t>
      </w:r>
      <w:r w:rsidR="00F11CCD" w:rsidRPr="00E2604D">
        <w:t xml:space="preserve"> nekretnin</w:t>
      </w:r>
      <w:r w:rsidR="00F11CCD">
        <w:t xml:space="preserve">u za </w:t>
      </w:r>
      <w:r w:rsidR="00AA7044">
        <w:t xml:space="preserve">isto </w:t>
      </w:r>
      <w:r w:rsidR="00F11CCD">
        <w:t>razdoblje</w:t>
      </w:r>
      <w:r w:rsidR="00AA7044">
        <w:t>,</w:t>
      </w:r>
      <w:r w:rsidR="00F11CCD">
        <w:t xml:space="preserve"> </w:t>
      </w:r>
      <w:r w:rsidR="00AA7044">
        <w:rPr>
          <w:bCs/>
        </w:rPr>
        <w:t xml:space="preserve">u </w:t>
      </w:r>
      <w:r w:rsidR="00F11CCD" w:rsidRPr="00E2604D">
        <w:t>iznos</w:t>
      </w:r>
      <w:r w:rsidR="00AA7044">
        <w:t>u od</w:t>
      </w:r>
      <w:r w:rsidR="00F11CCD">
        <w:t xml:space="preserve"> </w:t>
      </w:r>
      <w:r w:rsidR="00F11CCD" w:rsidRPr="00AA7044">
        <w:t>411.600,00 kn</w:t>
      </w:r>
      <w:r w:rsidR="00AA7044" w:rsidRPr="00AA7044">
        <w:t xml:space="preserve">, što iznosi </w:t>
      </w:r>
      <w:r w:rsidR="00E07993">
        <w:t xml:space="preserve">ukupno </w:t>
      </w:r>
      <w:r w:rsidR="00AA7044" w:rsidRPr="00AA7044">
        <w:rPr>
          <w:bCs/>
        </w:rPr>
        <w:t>719.445,00 kn.</w:t>
      </w:r>
    </w:p>
    <w:p w:rsidRDefault="006D5FC4" w:rsidP="006D5FC4" w:rsidR="006D5FC4" w:rsidRPr="00F533C5">
      <w:pPr>
        <w:ind w:firstLine="708"/>
        <w:jc w:val="both"/>
      </w:pPr>
      <w:r>
        <w:rPr>
          <w:bCs/>
        </w:rPr>
        <w:t>N</w:t>
      </w:r>
      <w:r w:rsidRPr="00F533C5">
        <w:t xml:space="preserve">avedena tražbina na ročištu </w:t>
      </w:r>
      <w:r>
        <w:t xml:space="preserve">za diobu kupovnine </w:t>
      </w:r>
      <w:r w:rsidRPr="00F533C5">
        <w:t>nije osporena</w:t>
      </w:r>
      <w:r>
        <w:t>.</w:t>
      </w:r>
      <w:r w:rsidRPr="00F533C5">
        <w:t xml:space="preserve"> </w:t>
      </w:r>
      <w:r>
        <w:t>S</w:t>
      </w:r>
      <w:r w:rsidRPr="00F533C5">
        <w:t>tečajni upravitelj</w:t>
      </w:r>
      <w:r>
        <w:t xml:space="preserve"> je</w:t>
      </w:r>
      <w:r w:rsidRPr="00F533C5">
        <w:t xml:space="preserve"> istaknuo da su </w:t>
      </w:r>
      <w:r>
        <w:t xml:space="preserve">preostale </w:t>
      </w:r>
      <w:r w:rsidRPr="00F533C5">
        <w:t>troškove unovčenja koji se odnose na predmetn</w:t>
      </w:r>
      <w:r>
        <w:t>u</w:t>
      </w:r>
      <w:r w:rsidRPr="00F533C5">
        <w:t xml:space="preserve"> nekretnin</w:t>
      </w:r>
      <w:r>
        <w:t>u</w:t>
      </w:r>
      <w:r w:rsidRPr="00F533C5">
        <w:t xml:space="preserve"> podmirili zakupci koji su tijekom stečajnog postupka nekretnin</w:t>
      </w:r>
      <w:r>
        <w:t>u</w:t>
      </w:r>
      <w:r w:rsidRPr="00F533C5">
        <w:t xml:space="preserve"> imali u zakupu. </w:t>
      </w:r>
    </w:p>
    <w:p w:rsidRDefault="006D5FC4" w:rsidP="006D5FC4" w:rsidR="006D5FC4" w:rsidRPr="0064630A">
      <w:pPr>
        <w:ind w:firstLine="708"/>
        <w:jc w:val="both"/>
      </w:pPr>
      <w:r w:rsidRPr="0064630A">
        <w:t>Stečajni upravitelj je nastal</w:t>
      </w:r>
      <w:r w:rsidR="00B42359">
        <w:t>e</w:t>
      </w:r>
      <w:r w:rsidRPr="0064630A">
        <w:t xml:space="preserve"> troš</w:t>
      </w:r>
      <w:r>
        <w:t>k</w:t>
      </w:r>
      <w:r w:rsidR="00B42359">
        <w:t>ove</w:t>
      </w:r>
      <w:r w:rsidRPr="0064630A">
        <w:t xml:space="preserve"> argumentirao priloženim dokaz</w:t>
      </w:r>
      <w:r w:rsidR="00B42359">
        <w:t>ima</w:t>
      </w:r>
      <w:r w:rsidRPr="0064630A">
        <w:t xml:space="preserve">. </w:t>
      </w:r>
    </w:p>
    <w:p w:rsidRDefault="006D5FC4" w:rsidP="00B42359" w:rsidR="006D5FC4" w:rsidRPr="0064630A">
      <w:pPr>
        <w:ind w:firstLine="720"/>
        <w:jc w:val="both"/>
      </w:pPr>
      <w:r w:rsidRPr="0064630A">
        <w:t>Stečajni sudac je izvršio uvid u dokument</w:t>
      </w:r>
      <w:r w:rsidR="00B42359">
        <w:t>e</w:t>
      </w:r>
      <w:r w:rsidRPr="0064630A">
        <w:t xml:space="preserve"> priložen</w:t>
      </w:r>
      <w:r w:rsidR="00762B6D">
        <w:t>e</w:t>
      </w:r>
      <w:r w:rsidRPr="0064630A">
        <w:t xml:space="preserve"> uz zahtjev stečajnog upravitelja, te je utvrdio da </w:t>
      </w:r>
      <w:r w:rsidR="00B42359">
        <w:t>su</w:t>
      </w:r>
      <w:r w:rsidRPr="0064630A">
        <w:t xml:space="preserve"> ostvareni trošk</w:t>
      </w:r>
      <w:r w:rsidR="00B42359">
        <w:t>ovi</w:t>
      </w:r>
      <w:r w:rsidRPr="0064630A">
        <w:t xml:space="preserve"> unovčenja bi</w:t>
      </w:r>
      <w:r w:rsidR="00B42359">
        <w:t>li</w:t>
      </w:r>
      <w:r w:rsidRPr="0064630A">
        <w:t xml:space="preserve"> potrebn</w:t>
      </w:r>
      <w:r w:rsidR="00B42359">
        <w:t>i</w:t>
      </w:r>
      <w:r w:rsidRPr="0064630A">
        <w:t xml:space="preserve"> za unovčenje predmetn</w:t>
      </w:r>
      <w:r>
        <w:t>e</w:t>
      </w:r>
      <w:r w:rsidRPr="0064630A">
        <w:t xml:space="preserve"> nekretnin</w:t>
      </w:r>
      <w:r>
        <w:t>e</w:t>
      </w:r>
      <w:r w:rsidRPr="0064630A">
        <w:t xml:space="preserve"> i da su u izravnoj vezi sa unovčenjem.</w:t>
      </w:r>
    </w:p>
    <w:p w:rsidRDefault="006D5FC4" w:rsidP="006D5FC4" w:rsidR="006D5FC4" w:rsidRPr="0064630A">
      <w:pPr>
        <w:ind w:firstLine="708"/>
        <w:jc w:val="both"/>
      </w:pPr>
      <w:r w:rsidRPr="0064630A">
        <w:t>Odredbom č</w:t>
      </w:r>
      <w:r>
        <w:t xml:space="preserve">l. 254. </w:t>
      </w:r>
      <w:r w:rsidRPr="004809A1">
        <w:t>st</w:t>
      </w:r>
      <w:r>
        <w:t>.</w:t>
      </w:r>
      <w:r w:rsidRPr="004809A1">
        <w:t xml:space="preserve"> </w:t>
      </w:r>
      <w:r>
        <w:t>3.</w:t>
      </w:r>
      <w:r w:rsidRPr="0064630A">
        <w:t xml:space="preserve"> S</w:t>
      </w:r>
      <w:r w:rsidR="00110DE0">
        <w:t>Z-a</w:t>
      </w:r>
      <w:r>
        <w:t xml:space="preserve"> </w:t>
      </w:r>
      <w:r w:rsidRPr="0064630A">
        <w:t xml:space="preserve">propisano je da se troškovi unovčenja određuju paušalno u iznosu od 5% od utrška. Ako su stvarno nastali troškovi znatno viši ili niži, odredit će se u stvarnoj visini. </w:t>
      </w:r>
    </w:p>
    <w:p w:rsidRDefault="006D5FC4" w:rsidP="006D5FC4" w:rsidR="006D5FC4" w:rsidRPr="0064630A">
      <w:pPr>
        <w:ind w:firstLine="708"/>
        <w:jc w:val="both"/>
      </w:pPr>
      <w:r w:rsidRPr="0064630A">
        <w:t xml:space="preserve">Kako su troškovi unovčenja u ovom slučaju znatno </w:t>
      </w:r>
      <w:r w:rsidR="00B42359">
        <w:t xml:space="preserve">viši </w:t>
      </w:r>
      <w:r w:rsidRPr="0064630A">
        <w:t xml:space="preserve">od iznosa od 5% od utrška, temeljem odredbe </w:t>
      </w:r>
      <w:r>
        <w:t xml:space="preserve">čl. 254. </w:t>
      </w:r>
      <w:r w:rsidRPr="004809A1">
        <w:t>st</w:t>
      </w:r>
      <w:r>
        <w:t>.</w:t>
      </w:r>
      <w:r w:rsidRPr="004809A1">
        <w:t xml:space="preserve"> </w:t>
      </w:r>
      <w:r>
        <w:t>3</w:t>
      </w:r>
      <w:r w:rsidRPr="004809A1">
        <w:t>.</w:t>
      </w:r>
      <w:r>
        <w:t>, u svezi sa čl. 441. st. 2. S</w:t>
      </w:r>
      <w:r w:rsidR="00110DE0">
        <w:t>Z-a,</w:t>
      </w:r>
      <w:r w:rsidRPr="0064630A">
        <w:t xml:space="preserve"> određeno je točkom I</w:t>
      </w:r>
      <w:r>
        <w:t>.</w:t>
      </w:r>
      <w:r w:rsidRPr="0064630A">
        <w:t xml:space="preserve"> pod </w:t>
      </w:r>
      <w:r>
        <w:t>2</w:t>
      </w:r>
      <w:r w:rsidRPr="0064630A">
        <w:t>. izreke ovog rješenja da se troškovi unovčenja isplate u stvarno nastalom iznosu od</w:t>
      </w:r>
      <w:r>
        <w:t xml:space="preserve"> </w:t>
      </w:r>
      <w:r w:rsidR="00B42359" w:rsidRPr="00AA7044">
        <w:rPr>
          <w:bCs/>
        </w:rPr>
        <w:t>719.445,00 kn</w:t>
      </w:r>
      <w:r w:rsidR="00B42359">
        <w:rPr>
          <w:bCs/>
        </w:rPr>
        <w:t>.</w:t>
      </w:r>
    </w:p>
    <w:p w:rsidRDefault="006D5FC4" w:rsidP="006D5FC4" w:rsidR="006D5FC4">
      <w:pPr>
        <w:ind w:firstLine="708"/>
        <w:jc w:val="both"/>
      </w:pPr>
    </w:p>
    <w:p w:rsidRDefault="006D5FC4" w:rsidP="006D5FC4" w:rsidR="006D5FC4" w:rsidRPr="00710733">
      <w:pPr>
        <w:ind w:firstLine="708"/>
        <w:jc w:val="both"/>
      </w:pPr>
      <w:r w:rsidRPr="00710733">
        <w:t>U ovom postupku odlučuje se o namirenju potraživanja osiguranih založnim pravom na prodan</w:t>
      </w:r>
      <w:r>
        <w:t>oj nekretnini oznake k.č.br. 506</w:t>
      </w:r>
      <w:r w:rsidR="00B45278">
        <w:t>2</w:t>
      </w:r>
      <w:r>
        <w:t xml:space="preserve"> k.o. Umag, </w:t>
      </w:r>
      <w:r w:rsidRPr="00710733">
        <w:t>po redu stjecanja založnih prava sukladno odredbi čl</w:t>
      </w:r>
      <w:r w:rsidR="00762B6D">
        <w:t>.</w:t>
      </w:r>
      <w:r w:rsidRPr="00710733">
        <w:t xml:space="preserve"> 107. st</w:t>
      </w:r>
      <w:r w:rsidR="00762B6D">
        <w:t>.</w:t>
      </w:r>
      <w:r w:rsidRPr="00710733">
        <w:t xml:space="preserve"> 3. Ovršnog zakona („Narodne novine“ br. 57/96, 29/99, 42/00, 173/03, 194/03  151/04, 88/05 i 67/08, dalje: „Ovršni zakon“).</w:t>
      </w:r>
    </w:p>
    <w:p w:rsidRDefault="006D5FC4" w:rsidP="006D5FC4" w:rsidR="006D5FC4" w:rsidRPr="00710733">
      <w:pPr>
        <w:ind w:firstLine="708"/>
        <w:jc w:val="both"/>
      </w:pPr>
      <w:r w:rsidRPr="00710733">
        <w:t>Temeljem odredbe čl</w:t>
      </w:r>
      <w:r w:rsidR="00762B6D">
        <w:t>.</w:t>
      </w:r>
      <w:r w:rsidRPr="00710733">
        <w:t xml:space="preserve"> 164a st</w:t>
      </w:r>
      <w:r w:rsidR="00762B6D">
        <w:t xml:space="preserve">. </w:t>
      </w:r>
      <w:r w:rsidRPr="00710733">
        <w:t>3. Stečajnog zakona („Narodne novine“ br. 44/96, 29/99, 129/00, 123/03, 82/06, 116/10, 25/12 i 133/12, dalje: „Stečajni zakon“),  tražbine razlučnih vjerovnika se namiruju prema redoslijedu predviđenim pravilima ovršnog postupka.</w:t>
      </w:r>
    </w:p>
    <w:p w:rsidRDefault="006D5FC4" w:rsidP="006D5FC4" w:rsidR="006D5FC4" w:rsidRPr="00710733">
      <w:pPr>
        <w:ind w:firstLine="708"/>
        <w:jc w:val="both"/>
      </w:pPr>
      <w:r w:rsidRPr="00710733">
        <w:t>Temeljem odredbe čl</w:t>
      </w:r>
      <w:r w:rsidR="00762B6D">
        <w:t>.</w:t>
      </w:r>
      <w:r w:rsidRPr="00710733">
        <w:t xml:space="preserve"> 107. st</w:t>
      </w:r>
      <w:r w:rsidR="00762B6D">
        <w:t>.</w:t>
      </w:r>
      <w:r w:rsidRPr="00710733">
        <w:t xml:space="preserve"> 1. Ovršnog zakona, nakon namirenja tražbina koje se namiruju</w:t>
      </w:r>
      <w:r w:rsidR="00010EB2">
        <w:t xml:space="preserve"> </w:t>
      </w:r>
      <w:r w:rsidRPr="00710733">
        <w:t>prvenstveno,</w:t>
      </w:r>
      <w:r w:rsidR="00010EB2">
        <w:t xml:space="preserve"> </w:t>
      </w:r>
      <w:r w:rsidRPr="00710733">
        <w:t>namiruju se tražbine osigurane založnim pravom, tražbine ovrhovoditelja na čiji je prijedlog određena ovrha, te naknade za osobne služnosti i druga prava koja prestaju prodajom.</w:t>
      </w:r>
    </w:p>
    <w:p w:rsidRDefault="006D5FC4" w:rsidP="006D5FC4" w:rsidR="006D5FC4" w:rsidRPr="00710733">
      <w:pPr>
        <w:ind w:firstLine="708"/>
        <w:jc w:val="both"/>
      </w:pPr>
      <w:r w:rsidRPr="00710733">
        <w:t>Temeljem odredbe čl</w:t>
      </w:r>
      <w:r w:rsidR="00762B6D">
        <w:t>.</w:t>
      </w:r>
      <w:r w:rsidRPr="00710733">
        <w:t xml:space="preserve"> 107. st</w:t>
      </w:r>
      <w:r w:rsidR="00762B6D">
        <w:t>.</w:t>
      </w:r>
      <w:r w:rsidRPr="00710733">
        <w:t xml:space="preserve"> 3. Ovršnog zakona navedeni se vjerovnici namiruju po redu stjecanja založnog prava i prava na namirenje ovrhovoditelja koji su predložili ovrhu, odnosno po redu upisa u zemljišnu knjigu osobnih služnosti.</w:t>
      </w:r>
    </w:p>
    <w:p w:rsidRDefault="006D5FC4" w:rsidP="006D5FC4" w:rsidR="006D5FC4">
      <w:pPr>
        <w:ind w:firstLine="708"/>
        <w:jc w:val="both"/>
      </w:pPr>
    </w:p>
    <w:p w:rsidRDefault="006D5FC4" w:rsidP="006D5FC4" w:rsidR="00B45278">
      <w:pPr>
        <w:ind w:firstLine="708"/>
        <w:jc w:val="both"/>
      </w:pPr>
      <w:r w:rsidRPr="00F533C5">
        <w:lastRenderedPageBreak/>
        <w:t>Sukladno podacima iz izvatka iz zemljišne knjige Općinskog suda u Bujama, od</w:t>
      </w:r>
      <w:r>
        <w:t xml:space="preserve"> </w:t>
      </w:r>
      <w:r w:rsidR="00B45278">
        <w:t>15. ožujka 2010</w:t>
      </w:r>
      <w:r w:rsidR="00762B6D">
        <w:t>.</w:t>
      </w:r>
      <w:r w:rsidR="00B45278">
        <w:t xml:space="preserve">, </w:t>
      </w:r>
      <w:r w:rsidRPr="00F533C5">
        <w:t xml:space="preserve">u spisu predmeta, </w:t>
      </w:r>
      <w:r w:rsidR="00B45278">
        <w:t xml:space="preserve">prvo založno pravo </w:t>
      </w:r>
      <w:r w:rsidR="00E0283A">
        <w:t xml:space="preserve">na predmetnoj nekretnini upisano je u korist vjerovnika Lovačko društvo „LOVAC“ Buje, Sunčana 17, u iznosu glavnice od 1.000.000,00 DIN, </w:t>
      </w:r>
      <w:r w:rsidR="00DA0CC0">
        <w:t>uz pripadajuću</w:t>
      </w:r>
      <w:r w:rsidR="00762B6D">
        <w:t xml:space="preserve"> </w:t>
      </w:r>
      <w:r w:rsidR="00E0283A">
        <w:t>kamat</w:t>
      </w:r>
      <w:r w:rsidR="00DA0CC0">
        <w:t>u</w:t>
      </w:r>
      <w:r w:rsidR="00E0283A">
        <w:t xml:space="preserve">. </w:t>
      </w:r>
    </w:p>
    <w:p w:rsidRDefault="00E0283A" w:rsidP="006D5FC4" w:rsidR="001C40BD">
      <w:pPr>
        <w:ind w:firstLine="708"/>
        <w:jc w:val="both"/>
      </w:pPr>
      <w:r>
        <w:t>Na ročištu za diobu kupovnine, stečajni upravitelj H</w:t>
      </w:r>
      <w:r w:rsidR="002349F9">
        <w:t>ISTRIA GROUP d.d, u stečaju, osporio je tražbinu navedenog vjerovnika s osnove kamata, zbog zastare.</w:t>
      </w:r>
    </w:p>
    <w:p w:rsidRDefault="00B05112" w:rsidP="006D5FC4" w:rsidR="00B05112">
      <w:pPr>
        <w:ind w:firstLine="708"/>
        <w:jc w:val="both"/>
      </w:pPr>
    </w:p>
    <w:p w:rsidRDefault="006F095F" w:rsidP="006D5FC4" w:rsidR="00AD784A">
      <w:pPr>
        <w:ind w:firstLine="708"/>
        <w:jc w:val="both"/>
      </w:pPr>
      <w:r>
        <w:t xml:space="preserve">Temeljem odredbe čl. 111. st. 1. Ovršnog zakona, s obzirom da činjenice nisu sporne, sud je </w:t>
      </w:r>
      <w:r w:rsidR="00AF10F9">
        <w:t>odlučio o prigovoru zastare kama i ocijenio ga osnovanim.</w:t>
      </w:r>
    </w:p>
    <w:p w:rsidRDefault="006F095F" w:rsidP="006D5FC4" w:rsidR="006F095F">
      <w:pPr>
        <w:ind w:firstLine="708"/>
        <w:jc w:val="both"/>
      </w:pPr>
    </w:p>
    <w:p w:rsidRDefault="006F095F" w:rsidP="006D5FC4" w:rsidR="00DF1451">
      <w:pPr>
        <w:ind w:firstLine="708"/>
        <w:jc w:val="both"/>
      </w:pPr>
      <w:r>
        <w:t>Naime, iz preslika Ugovora o kratkoročnom kreditu od 9.1.1991., kojeg su zaključili Lovačko društvo "LOVAC" kao kreditor i PIK "UMAG" Umag</w:t>
      </w:r>
      <w:r w:rsidR="00AF10F9">
        <w:t xml:space="preserve"> (pravni prednik stečajnog dužnika)</w:t>
      </w:r>
      <w:r w:rsidR="00DF1451">
        <w:t xml:space="preserve">, i temeljem kojeg je upisano založno pravo u korist tog lovačkog društva 1991. (preslik rješenja str. 3953 spisa), proizlazi da se zapravo radi o ugovoru o zajmu s dospijećem 31. ožujka 1991. </w:t>
      </w:r>
    </w:p>
    <w:p w:rsidRDefault="00AF10F9" w:rsidP="006D5FC4" w:rsidR="00AF10F9">
      <w:pPr>
        <w:ind w:firstLine="708"/>
        <w:jc w:val="both"/>
      </w:pPr>
    </w:p>
    <w:p w:rsidRDefault="00071B29" w:rsidP="00071B29" w:rsidR="00071B29" w:rsidRPr="00BF22CA">
      <w:pPr>
        <w:jc w:val="both"/>
      </w:pPr>
      <w:r>
        <w:tab/>
      </w:r>
      <w:r w:rsidR="00DF1451">
        <w:t xml:space="preserve">Tražbine za povrat zajma zastarijevaju u općem zastarnom roku od pet godina, prema </w:t>
      </w:r>
      <w:r w:rsidR="00EC2BF7">
        <w:t>odredbi čl. 371. Zakona o obveznim odnosima</w:t>
      </w:r>
      <w:r>
        <w:t xml:space="preserve"> </w:t>
      </w:r>
      <w:r w:rsidRPr="00BF22CA">
        <w:t>(Službeni list SFRJ 29/1978, 39/1985, 46/1985, 57/1989)</w:t>
      </w:r>
      <w:r w:rsidR="00EC2BF7">
        <w:rPr>
          <w:rFonts w:hAnsi="Trebuchet MS" w:ascii="Trebuchet MS"/>
          <w:color w:val="666666"/>
          <w:sz w:val="18"/>
          <w:szCs w:val="18"/>
        </w:rPr>
        <w:t>,</w:t>
      </w:r>
      <w:r w:rsidR="006F095F">
        <w:t xml:space="preserve"> </w:t>
      </w:r>
      <w:r w:rsidR="00EC2BF7">
        <w:t xml:space="preserve">koji je bio na snazi u vrijeme zaključenja predmetnog ugovora. Po odredbi čl. 369. </w:t>
      </w:r>
      <w:r w:rsidR="00FB4BB0">
        <w:t>istog Zakona, kad zastari glavna tražbina, zastarjele</w:t>
      </w:r>
      <w:r w:rsidR="00EC2BF7">
        <w:t xml:space="preserve"> su i </w:t>
      </w:r>
      <w:r w:rsidR="00FB4BB0">
        <w:t>sporedne tražbine kao što su tražbine kamata. Nadalje, po odredbi čl. 368. st. 1. i 2. istog Zakona,</w:t>
      </w:r>
      <w:r>
        <w:t xml:space="preserve"> k</w:t>
      </w:r>
      <w:r w:rsidRPr="00BF22CA">
        <w:t>ad protekne vrijeme zastare, vjerovnik čija je tražbina osigurana zalogom ili hipotekom može se namiriti samo iz opterećene stvari ako je drži u rukama ili ako je njegovo pravo upisano u javnoj knjizi.</w:t>
      </w:r>
    </w:p>
    <w:p w:rsidRDefault="00071B29" w:rsidP="00071B29" w:rsidR="00071B29" w:rsidRPr="00BF22CA">
      <w:pPr>
        <w:jc w:val="both"/>
      </w:pPr>
      <w:r w:rsidRPr="00BF22CA">
        <w:tab/>
        <w:t xml:space="preserve"> Međutim, zastarjele tražbine kamata i drugih povremenih davanja ne mogu se namiriti ni iz opterećene stvari.</w:t>
      </w:r>
    </w:p>
    <w:p w:rsidRDefault="00071B29" w:rsidP="00071B29" w:rsidR="00071B29" w:rsidRPr="00BF22CA">
      <w:pPr>
        <w:jc w:val="both"/>
      </w:pPr>
      <w:r w:rsidRPr="00BF22CA">
        <w:t xml:space="preserve"> </w:t>
      </w:r>
      <w:r w:rsidRPr="00BF22CA">
        <w:tab/>
        <w:t>S obzirom da je tražbina za povrat zajma dospjela 31. ožujka 1991., a nije utvrđeno da je prekinut zastarni rok, zaključuje se da je nastupila zastara te tražbine. S obzirom da je na nekretnini upisano založno pravo radi osiguranja te tražbine, založni vjerovnik ima pravo na namirenje glavnice iz založene stvari,ali ne i kamata.</w:t>
      </w:r>
    </w:p>
    <w:p w:rsidRDefault="00EC2BF7" w:rsidP="006D5FC4" w:rsidR="00EC2BF7">
      <w:pPr>
        <w:ind w:firstLine="708"/>
        <w:jc w:val="both"/>
      </w:pPr>
    </w:p>
    <w:p w:rsidRDefault="003073DB" w:rsidP="006D5FC4" w:rsidR="002349F9">
      <w:pPr>
        <w:ind w:firstLine="708"/>
        <w:jc w:val="both"/>
      </w:pPr>
      <w:r>
        <w:t>Temeljem navedenog, p</w:t>
      </w:r>
      <w:r w:rsidR="002349F9">
        <w:t>ošto potraživanje glavnice vjerovnika Lovačko društvo „LOVAC“, od 1.000.000,00 DIN, denominiran</w:t>
      </w:r>
      <w:r>
        <w:t>o</w:t>
      </w:r>
      <w:r w:rsidR="002349F9">
        <w:t xml:space="preserve"> u kune iznosi 1.000.00 kn,</w:t>
      </w:r>
      <w:r w:rsidR="00135D99">
        <w:t xml:space="preserve"> </w:t>
      </w:r>
      <w:r w:rsidR="00135D99" w:rsidRPr="00F533C5">
        <w:t xml:space="preserve">određena je točkom I pod </w:t>
      </w:r>
      <w:r w:rsidR="00135D99">
        <w:t>3</w:t>
      </w:r>
      <w:r w:rsidR="00135D99" w:rsidRPr="00F533C5">
        <w:t xml:space="preserve">.) izreke ovog rješenja isplata iznosa od </w:t>
      </w:r>
      <w:r w:rsidR="00135D99">
        <w:t>1.000,00 kn navedenom vjerovniku.</w:t>
      </w:r>
      <w:r w:rsidR="00AF10F9">
        <w:t xml:space="preserve"> Budući </w:t>
      </w:r>
    </w:p>
    <w:p w:rsidRDefault="00B05112" w:rsidP="00BF2AF9" w:rsidR="00B05112">
      <w:pPr>
        <w:ind w:firstLine="708"/>
        <w:jc w:val="both"/>
      </w:pPr>
    </w:p>
    <w:p w:rsidRDefault="00B05112" w:rsidP="00B05112" w:rsidR="00B05112">
      <w:pPr>
        <w:ind w:firstLine="708"/>
        <w:jc w:val="both"/>
      </w:pPr>
      <w:r>
        <w:t>Na temelju očitovanja Službe za opću upravu i društvene djelatnosti Ureda državne uprave u Istarskoj županiji od 20. lipnja 2018. utvrđeno je da udruga pod nazivom Lovačko društvo „LOVAC“ Buje, Sunčana 17, nije upisana u Registar udruge Republike Hrvatske. U očitovanju nije navedeno da bi bio evidentiran pravni slijednik navedenog lovačkog društva.</w:t>
      </w:r>
    </w:p>
    <w:p w:rsidRDefault="00B05112" w:rsidP="00BF2AF9" w:rsidR="00B05112">
      <w:pPr>
        <w:ind w:firstLine="708"/>
        <w:jc w:val="both"/>
      </w:pPr>
    </w:p>
    <w:p w:rsidRDefault="00071B29" w:rsidP="00071B29" w:rsidR="00071B29" w:rsidRPr="00BF22CA">
      <w:pPr>
        <w:jc w:val="both"/>
      </w:pPr>
      <w:r>
        <w:tab/>
      </w:r>
      <w:r w:rsidR="00B05112">
        <w:t>Budući da Lovačko društvo „LOVAC“ Buje, Sunčana 17 nije upisano u nadležnom registru a nije utvrđen ni pravni slijednik,</w:t>
      </w:r>
      <w:r w:rsidR="00BF2AF9">
        <w:t xml:space="preserve"> </w:t>
      </w:r>
      <w:r w:rsidR="00B05112">
        <w:t xml:space="preserve">određena je </w:t>
      </w:r>
      <w:r w:rsidR="00BF2AF9">
        <w:t xml:space="preserve">isplata na </w:t>
      </w:r>
      <w:r w:rsidR="00AF10F9">
        <w:t>sudski polog</w:t>
      </w:r>
      <w:r w:rsidR="00B05112">
        <w:t xml:space="preserve"> u smislu odredbe čl. 186. st. 1. Zakona o obveznim odnosima </w:t>
      </w:r>
      <w:r w:rsidRPr="00BF22CA">
        <w:t>(Narodne novine broj 35/2005, 41/2008 , 125/2011, 78/2015, 29/2018).</w:t>
      </w:r>
    </w:p>
    <w:p w:rsidRDefault="002B6278" w:rsidP="006D5FC4" w:rsidR="002B6278">
      <w:pPr>
        <w:ind w:firstLine="708"/>
        <w:jc w:val="both"/>
      </w:pPr>
    </w:p>
    <w:p w:rsidRDefault="006D5FC4" w:rsidP="006D5FC4" w:rsidR="006D5FC4">
      <w:pPr>
        <w:ind w:firstLine="708"/>
        <w:jc w:val="both"/>
      </w:pPr>
      <w:r>
        <w:t xml:space="preserve">U zemljišno-knjižnom ulošku br. </w:t>
      </w:r>
      <w:r w:rsidR="002D2CAC">
        <w:t>3530</w:t>
      </w:r>
      <w:r>
        <w:t xml:space="preserve"> k.o. Umag, na nekretnini k.č.br. 506</w:t>
      </w:r>
      <w:r w:rsidR="002D2CAC">
        <w:t>2</w:t>
      </w:r>
      <w:r w:rsidR="00762B6D">
        <w:t>,</w:t>
      </w:r>
      <w:r>
        <w:t xml:space="preserve"> slijedeće je uknjiženo pravo zaloga </w:t>
      </w:r>
      <w:r w:rsidR="00DA0CC0">
        <w:t xml:space="preserve">glavnice u iznosu </w:t>
      </w:r>
      <w:r>
        <w:t>od</w:t>
      </w:r>
      <w:r w:rsidR="002D2CAC">
        <w:t xml:space="preserve"> 4.000.000,00 DIN</w:t>
      </w:r>
      <w:r>
        <w:t xml:space="preserve">, </w:t>
      </w:r>
      <w:r w:rsidR="00DA0CC0">
        <w:t xml:space="preserve">uz pripadajuću kamatu, </w:t>
      </w:r>
      <w:r>
        <w:t>u korist vjerovnika</w:t>
      </w:r>
      <w:r w:rsidR="002D2CAC">
        <w:t xml:space="preserve"> „TRGOPROMET“, poduzeće za trgovinu na veliko i malo </w:t>
      </w:r>
      <w:r w:rsidR="00DA0CC0">
        <w:t>i vanjsku trgovinu sp</w:t>
      </w:r>
      <w:r w:rsidR="002D2CAC">
        <w:t>.o</w:t>
      </w:r>
      <w:r w:rsidR="00762B6D">
        <w:t>.</w:t>
      </w:r>
      <w:r w:rsidR="002D2CAC">
        <w:t xml:space="preserve">, Umag, Obala maršala Tita 3, čiji je pravni slijednik SIRIO </w:t>
      </w:r>
      <w:r w:rsidR="00762B6D">
        <w:t>d</w:t>
      </w:r>
      <w:r w:rsidR="002D2CAC">
        <w:t>.o.o</w:t>
      </w:r>
      <w:r w:rsidR="00762B6D">
        <w:t>.</w:t>
      </w:r>
      <w:r w:rsidR="002D2CAC">
        <w:t xml:space="preserve">, Umag, </w:t>
      </w:r>
      <w:r w:rsidR="001A2B36">
        <w:t xml:space="preserve">Ulica </w:t>
      </w:r>
      <w:r w:rsidR="002D2CAC">
        <w:t>1. svibnja 4</w:t>
      </w:r>
      <w:r>
        <w:t xml:space="preserve">. </w:t>
      </w:r>
    </w:p>
    <w:p w:rsidRDefault="002D2CAC" w:rsidP="006D5FC4" w:rsidR="002D2CAC">
      <w:pPr>
        <w:ind w:firstLine="708"/>
        <w:jc w:val="both"/>
      </w:pPr>
      <w:r>
        <w:lastRenderedPageBreak/>
        <w:t>Vjerovnik, SIRIO d.</w:t>
      </w:r>
      <w:r w:rsidR="0062211E">
        <w:t>o.o</w:t>
      </w:r>
      <w:r>
        <w:t xml:space="preserve">., dostavio je podnesak od </w:t>
      </w:r>
      <w:r w:rsidR="00BF2AF9">
        <w:t xml:space="preserve">25. svibnja 2018, </w:t>
      </w:r>
      <w:r>
        <w:t xml:space="preserve">u kojem navodi da s osnove navedenog prava zaloga potražuje samo iznos glavnice od 4.000.000,00 </w:t>
      </w:r>
      <w:r w:rsidR="0062211E">
        <w:t>DIN</w:t>
      </w:r>
      <w:r>
        <w:t>, koj</w:t>
      </w:r>
      <w:r w:rsidR="0062211E">
        <w:t>i iznos</w:t>
      </w:r>
      <w:r>
        <w:t xml:space="preserve"> denominiran u kune iznosi 4.000,00 kn</w:t>
      </w:r>
      <w:r w:rsidR="0062211E">
        <w:t>.</w:t>
      </w:r>
      <w:r>
        <w:t xml:space="preserve"> </w:t>
      </w:r>
    </w:p>
    <w:p w:rsidRDefault="002D2CAC" w:rsidP="006D5FC4" w:rsidR="006D5FC4">
      <w:pPr>
        <w:ind w:firstLine="708"/>
        <w:jc w:val="both"/>
      </w:pPr>
      <w:r>
        <w:t xml:space="preserve">Temeljem navedenog, </w:t>
      </w:r>
      <w:r w:rsidR="0062211E">
        <w:t xml:space="preserve">određeno je </w:t>
      </w:r>
      <w:r>
        <w:t>točkom I pod 4.) izreke ovog rješenja</w:t>
      </w:r>
      <w:r w:rsidR="0062211E">
        <w:t xml:space="preserve"> isplata iznosa od 4.000,00 kn vjerovniku SIRIO d.o.o</w:t>
      </w:r>
      <w:r>
        <w:t>.</w:t>
      </w:r>
    </w:p>
    <w:p w:rsidRDefault="0062211E" w:rsidP="006D5FC4" w:rsidR="0062211E">
      <w:pPr>
        <w:ind w:firstLine="708"/>
        <w:jc w:val="both"/>
      </w:pPr>
    </w:p>
    <w:p w:rsidRDefault="0062211E" w:rsidP="0062211E" w:rsidR="003438A1">
      <w:pPr>
        <w:ind w:firstLine="708"/>
        <w:jc w:val="both"/>
      </w:pPr>
      <w:r>
        <w:t>U zemljišno-knjižnom ulošku br. 3530 k.o. Umag, na nekretnini k.č.br. 5062, slijedeće je uknjiženo pravo zaloga glavnice u iznosu od 9.680.000,00 DIN i 2.100.000,00 DIN, uvećano za kamatu i troškove</w:t>
      </w:r>
      <w:r w:rsidR="00762B6D">
        <w:t>,</w:t>
      </w:r>
      <w:r>
        <w:t xml:space="preserve"> </w:t>
      </w:r>
      <w:r w:rsidR="003438A1">
        <w:t xml:space="preserve">u korist vjerovnika CROATIA OSIGURANJE d.d., Zagreb, Filijala Pula. </w:t>
      </w:r>
    </w:p>
    <w:p w:rsidRDefault="0062211E" w:rsidP="0062211E" w:rsidR="00A16B59">
      <w:pPr>
        <w:ind w:firstLine="708"/>
        <w:jc w:val="both"/>
      </w:pPr>
      <w:r>
        <w:t>Vjerovnik,</w:t>
      </w:r>
      <w:r w:rsidR="005B4FC8">
        <w:t xml:space="preserve"> CROATIA OSIGURANJE d.d., </w:t>
      </w:r>
      <w:r>
        <w:t xml:space="preserve">dostavio je podnesak od </w:t>
      </w:r>
      <w:r w:rsidR="00BF2AF9">
        <w:t xml:space="preserve">28. svibnja 2018., </w:t>
      </w:r>
      <w:r>
        <w:t>u kojem navodi da s osnove navedenog prava zaloga potražuje samo iznos glavnic</w:t>
      </w:r>
      <w:r w:rsidR="005B4FC8">
        <w:t>a</w:t>
      </w:r>
      <w:r w:rsidR="00A16B59">
        <w:t>.</w:t>
      </w:r>
    </w:p>
    <w:p w:rsidRDefault="00A16B59" w:rsidP="0062211E" w:rsidR="0062211E">
      <w:pPr>
        <w:ind w:firstLine="708"/>
        <w:jc w:val="both"/>
      </w:pPr>
      <w:r>
        <w:t xml:space="preserve">Iznos glavnice od </w:t>
      </w:r>
      <w:r w:rsidR="0062211E">
        <w:t xml:space="preserve"> </w:t>
      </w:r>
      <w:r>
        <w:t xml:space="preserve">9.680.000,00 DIN denominiran u kune iznosi </w:t>
      </w:r>
      <w:r w:rsidR="001F78BC">
        <w:t xml:space="preserve">9.680,00 </w:t>
      </w:r>
      <w:r>
        <w:t xml:space="preserve">kn, a iznos glavnice od 2.100.000,00 DIN denominiran u kune iznosi </w:t>
      </w:r>
      <w:r w:rsidR="001F78BC">
        <w:t xml:space="preserve">2.100,00 </w:t>
      </w:r>
      <w:r>
        <w:t>kn</w:t>
      </w:r>
      <w:r w:rsidR="00762B6D">
        <w:t xml:space="preserve">, što ukupno iznosi </w:t>
      </w:r>
      <w:r w:rsidR="001F78BC">
        <w:t xml:space="preserve">11.780,00 </w:t>
      </w:r>
      <w:r w:rsidR="00762B6D">
        <w:t>kn</w:t>
      </w:r>
      <w:r>
        <w:t>.</w:t>
      </w:r>
    </w:p>
    <w:p w:rsidRDefault="0062211E" w:rsidP="0062211E" w:rsidR="0062211E">
      <w:pPr>
        <w:ind w:firstLine="708"/>
        <w:jc w:val="both"/>
      </w:pPr>
      <w:r>
        <w:t>Temeljem navedenog, određeno je točkom I</w:t>
      </w:r>
      <w:r w:rsidR="00762B6D">
        <w:t>.</w:t>
      </w:r>
      <w:r>
        <w:t xml:space="preserve"> pod </w:t>
      </w:r>
      <w:r w:rsidR="00A16B59">
        <w:t>5</w:t>
      </w:r>
      <w:r>
        <w:t>.) izreke ovog rješenja isplata iznosa od</w:t>
      </w:r>
      <w:r w:rsidR="00A16B59">
        <w:t xml:space="preserve"> </w:t>
      </w:r>
      <w:r w:rsidR="002C33E4">
        <w:t xml:space="preserve">11.780,00 </w:t>
      </w:r>
      <w:r>
        <w:t>kn vjerovniku</w:t>
      </w:r>
      <w:r w:rsidR="00A16B59">
        <w:t xml:space="preserve"> CROATIA OSIGURANJE d.d.</w:t>
      </w:r>
    </w:p>
    <w:p w:rsidRDefault="00071757" w:rsidP="006D5FC4" w:rsidR="00071757">
      <w:pPr>
        <w:ind w:firstLine="708"/>
        <w:jc w:val="both"/>
      </w:pPr>
    </w:p>
    <w:p w:rsidRDefault="006D5FC4" w:rsidP="00A16B59" w:rsidR="00A16B59">
      <w:pPr>
        <w:ind w:firstLine="708"/>
        <w:jc w:val="both"/>
      </w:pPr>
      <w:r>
        <w:t xml:space="preserve">U zemljišno-knjižnom ulošku br. </w:t>
      </w:r>
      <w:r w:rsidR="002C33E4">
        <w:t>3530</w:t>
      </w:r>
      <w:r>
        <w:t xml:space="preserve"> k.o. Umag, na nekretnini k.č.br. 506</w:t>
      </w:r>
      <w:r w:rsidR="002C33E4">
        <w:t>2</w:t>
      </w:r>
      <w:r>
        <w:t xml:space="preserve">, slijedeće </w:t>
      </w:r>
      <w:r w:rsidR="00A16B59">
        <w:t>je</w:t>
      </w:r>
      <w:r>
        <w:t xml:space="preserve"> uknjižen</w:t>
      </w:r>
      <w:r w:rsidR="00A16B59">
        <w:t>o</w:t>
      </w:r>
      <w:r>
        <w:t xml:space="preserve"> </w:t>
      </w:r>
      <w:r w:rsidR="00A16B59">
        <w:t xml:space="preserve">sedam </w:t>
      </w:r>
      <w:r>
        <w:t>založn</w:t>
      </w:r>
      <w:r w:rsidR="00A16B59">
        <w:t>ih</w:t>
      </w:r>
      <w:r>
        <w:t xml:space="preserve"> prav</w:t>
      </w:r>
      <w:r w:rsidR="00A16B59">
        <w:t>a</w:t>
      </w:r>
      <w:r>
        <w:t xml:space="preserve"> u korist </w:t>
      </w:r>
      <w:r w:rsidR="00A16B59">
        <w:t>vjerovnika ISTARSKA KREDITNA BANKA UMAG d.d</w:t>
      </w:r>
      <w:r w:rsidR="00762B6D">
        <w:t>.</w:t>
      </w:r>
      <w:r w:rsidR="00A16B59">
        <w:t>, koji je vjerovnik podneskom od 13. lipnja 2018. izjavio da ne traži naplatu potraživanja po osnov</w:t>
      </w:r>
      <w:r w:rsidR="00762B6D">
        <w:t>i</w:t>
      </w:r>
      <w:r w:rsidR="00A16B59">
        <w:t xml:space="preserve"> navedenih hipoteka.</w:t>
      </w:r>
    </w:p>
    <w:p w:rsidRDefault="00A16B59" w:rsidP="00A16B59" w:rsidR="00A16B59">
      <w:pPr>
        <w:ind w:firstLine="708"/>
        <w:jc w:val="both"/>
      </w:pPr>
    </w:p>
    <w:p w:rsidRDefault="00A16B59" w:rsidP="00A16B59" w:rsidR="00A16B59">
      <w:pPr>
        <w:ind w:firstLine="708"/>
        <w:jc w:val="both"/>
      </w:pPr>
      <w:r>
        <w:t>U zemljišno-knjižnom ulošku br. 3530 k.o. Umag, na nekretnini k.č.br. 5062, slijedeće je uknjiženo pravo zaloga glavnice u iznosu od 426.000.000,00 HRD</w:t>
      </w:r>
      <w:r w:rsidR="001B01A0">
        <w:t>,</w:t>
      </w:r>
      <w:r>
        <w:t xml:space="preserve"> </w:t>
      </w:r>
      <w:r w:rsidR="001F1C78">
        <w:t xml:space="preserve">te u iznosu od </w:t>
      </w:r>
      <w:r w:rsidR="001B01A0">
        <w:t>415.988.053,00 HRD</w:t>
      </w:r>
      <w:r w:rsidR="001265F8">
        <w:t>, sa kamatama i troškovima, u korist vjerovnika ZAGREBAČKA BANKA d.d.</w:t>
      </w:r>
      <w:r w:rsidR="002C33E4">
        <w:t>,</w:t>
      </w:r>
      <w:r w:rsidR="001265F8">
        <w:t xml:space="preserve"> Zagreb.</w:t>
      </w:r>
    </w:p>
    <w:p w:rsidRDefault="002C33E4" w:rsidP="00A16B59" w:rsidR="00A16B59">
      <w:pPr>
        <w:ind w:firstLine="708"/>
        <w:jc w:val="both"/>
      </w:pPr>
      <w:r>
        <w:t>Navedeni v</w:t>
      </w:r>
      <w:r w:rsidR="00A16B59">
        <w:t>jerovnik</w:t>
      </w:r>
      <w:r>
        <w:t xml:space="preserve"> je </w:t>
      </w:r>
      <w:r w:rsidR="00A16B59">
        <w:t xml:space="preserve">dostavio podnesak od </w:t>
      </w:r>
      <w:r w:rsidR="00D6543F">
        <w:t>11. lipnja 2018.</w:t>
      </w:r>
      <w:r w:rsidR="001F1C78">
        <w:t>,</w:t>
      </w:r>
      <w:r w:rsidR="00D6543F">
        <w:t xml:space="preserve"> </w:t>
      </w:r>
      <w:r w:rsidR="00A16B59">
        <w:t xml:space="preserve">u kojem navodi da </w:t>
      </w:r>
      <w:r w:rsidR="00D6543F">
        <w:t xml:space="preserve">nema potraživanja </w:t>
      </w:r>
      <w:r w:rsidR="00A16B59">
        <w:t>s osnove navedenog prava zaloga.</w:t>
      </w:r>
    </w:p>
    <w:p w:rsidRDefault="00A16B59" w:rsidP="006D5FC4" w:rsidR="00A16B59">
      <w:pPr>
        <w:ind w:firstLine="708"/>
        <w:jc w:val="both"/>
      </w:pPr>
    </w:p>
    <w:p w:rsidRDefault="001B01A0" w:rsidP="001B01A0" w:rsidR="001B01A0">
      <w:pPr>
        <w:ind w:firstLine="708"/>
        <w:jc w:val="both"/>
      </w:pPr>
      <w:r>
        <w:t xml:space="preserve">U zemljišno-knjižnom ulošku br. </w:t>
      </w:r>
      <w:r w:rsidR="00A04DF8">
        <w:t>3530</w:t>
      </w:r>
      <w:r>
        <w:t xml:space="preserve"> k.o. Umag, na nekretnini k.č.br. 506</w:t>
      </w:r>
      <w:r w:rsidR="00A04DF8">
        <w:t>2</w:t>
      </w:r>
      <w:r>
        <w:t>, slijedeće su uknjižena dvadeset i dva založna prava u korist vjerovnika ISTARSKA KREDITNA BANKA UMAG d.d, koji je vjerovnik podneskom od 13. lipnja 2018. izjavio da ne traži naplatu potraživanja po osnovu navedenih hipoteka.</w:t>
      </w:r>
    </w:p>
    <w:p w:rsidRDefault="001B01A0" w:rsidP="006D5FC4" w:rsidR="001B01A0">
      <w:pPr>
        <w:ind w:firstLine="708"/>
        <w:jc w:val="both"/>
      </w:pPr>
    </w:p>
    <w:p w:rsidRDefault="001B01A0" w:rsidP="001B01A0" w:rsidR="001B01A0">
      <w:pPr>
        <w:ind w:firstLine="708"/>
        <w:jc w:val="both"/>
      </w:pPr>
      <w:r>
        <w:t xml:space="preserve">U zemljišno-knjižnom ulošku br. </w:t>
      </w:r>
      <w:r w:rsidR="00A04DF8">
        <w:t>3530</w:t>
      </w:r>
      <w:r>
        <w:t xml:space="preserve"> k.o. Umag, na nekretnini k.č.br. 506</w:t>
      </w:r>
      <w:r w:rsidR="00A04DF8">
        <w:t>2</w:t>
      </w:r>
      <w:r>
        <w:t xml:space="preserve">, slijedeće je uknjiženo založno pravo u iznosu </w:t>
      </w:r>
      <w:r w:rsidR="007E4CAA">
        <w:t xml:space="preserve">od </w:t>
      </w:r>
      <w:r>
        <w:t>246.271,95 kn korist vjerovnika</w:t>
      </w:r>
      <w:r w:rsidR="007E4CAA">
        <w:t xml:space="preserve"> REPUBLIKA HRVATSKA</w:t>
      </w:r>
      <w:r>
        <w:t>, Ministarstvo financija, Porezna uprava, Područni ured Pazin.</w:t>
      </w:r>
    </w:p>
    <w:p w:rsidRDefault="000D219E" w:rsidP="006D5FC4" w:rsidR="001B01A0">
      <w:pPr>
        <w:ind w:firstLine="708"/>
        <w:jc w:val="both"/>
      </w:pPr>
      <w:r>
        <w:t xml:space="preserve">Navedeno potraživanje </w:t>
      </w:r>
      <w:r w:rsidR="007E4CAA">
        <w:t xml:space="preserve">namireno </w:t>
      </w:r>
      <w:r>
        <w:t>je u cijelosti temeljem pravomoćnog rješenja Trgovačkog suda u Rijeci, Stalne službe u Pazinu, posl. br. St-45/11-405, od 16. travnja 2014.</w:t>
      </w:r>
    </w:p>
    <w:p w:rsidRDefault="001B01A0" w:rsidP="006D5FC4" w:rsidR="001B01A0">
      <w:pPr>
        <w:ind w:firstLine="708"/>
        <w:jc w:val="both"/>
      </w:pPr>
    </w:p>
    <w:p w:rsidRDefault="006D5FC4" w:rsidP="006D5FC4" w:rsidR="006D5FC4">
      <w:pPr>
        <w:ind w:firstLine="708"/>
        <w:jc w:val="both"/>
      </w:pPr>
      <w:r>
        <w:t xml:space="preserve">Temeljem navedenog, pošto je nakon </w:t>
      </w:r>
      <w:r w:rsidR="00A04DF8">
        <w:t xml:space="preserve">namirenja vjerovnika </w:t>
      </w:r>
      <w:r w:rsidR="000D219E">
        <w:t xml:space="preserve">sukladno odredbi </w:t>
      </w:r>
      <w:r w:rsidR="00A04DF8">
        <w:t xml:space="preserve">točke I. pod </w:t>
      </w:r>
      <w:r w:rsidR="000D219E">
        <w:t xml:space="preserve">1.) </w:t>
      </w:r>
      <w:r w:rsidR="00DC2A3F">
        <w:t>–</w:t>
      </w:r>
      <w:r w:rsidR="000D219E">
        <w:t xml:space="preserve"> </w:t>
      </w:r>
      <w:r w:rsidR="00DC2A3F">
        <w:t>5.)</w:t>
      </w:r>
      <w:r w:rsidR="00A04DF8">
        <w:t xml:space="preserve"> ovog rješenja</w:t>
      </w:r>
      <w:r w:rsidR="008827D6">
        <w:t xml:space="preserve">, </w:t>
      </w:r>
      <w:r w:rsidR="002B2DDD">
        <w:t xml:space="preserve">od </w:t>
      </w:r>
      <w:r w:rsidR="008827D6">
        <w:t xml:space="preserve">ukupno 886.225,00 kn, </w:t>
      </w:r>
      <w:r>
        <w:t>preostao iznos kupovnine od</w:t>
      </w:r>
      <w:r w:rsidR="00A04DF8">
        <w:t xml:space="preserve"> </w:t>
      </w:r>
      <w:r w:rsidR="002B2DDD">
        <w:t xml:space="preserve"> 2.113.775,00 kn</w:t>
      </w:r>
      <w:r>
        <w:t xml:space="preserve">, valjalo je riješiti kao u točki I. pod </w:t>
      </w:r>
      <w:r w:rsidR="00DC2A3F">
        <w:t xml:space="preserve">6.) </w:t>
      </w:r>
      <w:r>
        <w:t>izreke ovog rješenja i odrediti da se navedeni iznos isplati na račun HISTRIA GROUP d.d, u stečaju.</w:t>
      </w:r>
    </w:p>
    <w:p w:rsidRDefault="00DC2A3F" w:rsidP="006D5FC4" w:rsidR="00DC2A3F">
      <w:pPr>
        <w:ind w:firstLine="708"/>
        <w:jc w:val="both"/>
      </w:pPr>
    </w:p>
    <w:p w:rsidRDefault="006D5FC4" w:rsidP="008A507B" w:rsidR="006D5FC4" w:rsidRPr="008A507B">
      <w:pPr>
        <w:jc w:val="center"/>
      </w:pPr>
      <w:r w:rsidRPr="002201C5">
        <w:t>U Paz</w:t>
      </w:r>
      <w:r w:rsidRPr="00071B29">
        <w:t xml:space="preserve">inu </w:t>
      </w:r>
      <w:r w:rsidR="000F582C" w:rsidRPr="00071B29">
        <w:t>1</w:t>
      </w:r>
      <w:r w:rsidR="00071B29" w:rsidRPr="00071B29">
        <w:t>6</w:t>
      </w:r>
      <w:r w:rsidR="008A507B" w:rsidRPr="00071B29">
        <w:t>.</w:t>
      </w:r>
      <w:r w:rsidRPr="00071B29">
        <w:t xml:space="preserve"> </w:t>
      </w:r>
      <w:r w:rsidR="00A04DF8" w:rsidRPr="00071B29">
        <w:t xml:space="preserve">srpnja </w:t>
      </w:r>
      <w:r w:rsidRPr="00071B29">
        <w:t>201</w:t>
      </w:r>
      <w:r>
        <w:t xml:space="preserve">8. </w:t>
      </w:r>
    </w:p>
    <w:p w:rsidRDefault="006D5FC4" w:rsidP="006D5FC4" w:rsidR="006D5FC4">
      <w:pPr>
        <w:rPr>
          <w:b/>
        </w:rPr>
      </w:pPr>
    </w:p>
    <w:p w:rsidRDefault="008A507B" w:rsidP="008A507B" w:rsidR="008A507B">
      <w:pPr>
        <w:ind w:left="4956"/>
      </w:pPr>
      <w:r>
        <w:t xml:space="preserve">       </w:t>
      </w:r>
      <w:r>
        <w:tab/>
      </w:r>
      <w:r>
        <w:tab/>
        <w:t xml:space="preserve">   Stečajna sutkinja </w:t>
      </w:r>
    </w:p>
    <w:p w:rsidRDefault="008A507B" w:rsidP="008A507B" w:rsidR="008A507B">
      <w:pPr>
        <w:ind w:left="4956"/>
        <w:rPr>
          <w:b/>
        </w:rPr>
      </w:pPr>
      <w:r>
        <w:tab/>
        <w:t xml:space="preserve">    Adrijana Labinjan Skok, v.r.</w:t>
      </w:r>
    </w:p>
    <w:p w:rsidRDefault="006D5FC4" w:rsidP="006D5FC4" w:rsidR="006D5FC4"/>
    <w:p w:rsidRDefault="006D5FC4" w:rsidP="006D5FC4" w:rsidR="006D5FC4">
      <w:pPr>
        <w:ind w:firstLine="708"/>
        <w:jc w:val="both"/>
      </w:pPr>
    </w:p>
    <w:p w:rsidRDefault="006D5FC4" w:rsidP="006D5FC4" w:rsidR="006D5FC4" w:rsidRPr="00F533C5">
      <w:r w:rsidRPr="00F533C5">
        <w:t>UPUTA O PRAVNOM LIJEKU:</w:t>
      </w:r>
    </w:p>
    <w:p w:rsidRDefault="006D5FC4" w:rsidP="006D5FC4" w:rsidR="006D5FC4" w:rsidRPr="008764EF">
      <w:pPr>
        <w:jc w:val="both"/>
      </w:pPr>
      <w:r w:rsidRPr="00F533C5">
        <w:t xml:space="preserve">Protiv ovog rješenja pravo na žalbu imaju stranke i sve osobe koje su polagale pravo na namirenje iz kupovnine. Žalba se podnosi u roku od 8 dana od primitka otpravka rješenja, </w:t>
      </w:r>
      <w:r w:rsidRPr="008764EF">
        <w:t>putem ovog suda u tri primjerka, a o žalbi odlučuje Visoki trgovački sud Republike Hrvatske. Žalba protiv rješenja o namirenju odgađa isplatu (čl. 125. st. 6. Ovršnog zakona).</w:t>
      </w:r>
    </w:p>
    <w:p w:rsidRDefault="006D5FC4" w:rsidP="006D5FC4" w:rsidR="006D5FC4" w:rsidRPr="008764EF">
      <w:pPr>
        <w:jc w:val="both"/>
      </w:pPr>
    </w:p>
    <w:p w:rsidRDefault="006D5FC4" w:rsidP="006D5FC4" w:rsidR="006D5FC4" w:rsidRPr="008764EF">
      <w:r w:rsidRPr="008764EF">
        <w:t xml:space="preserve">DNA: </w:t>
      </w:r>
    </w:p>
    <w:p w:rsidRDefault="008764EF" w:rsidP="006D5FC4" w:rsidR="006D5FC4">
      <w:pPr>
        <w:jc w:val="both"/>
        <w:rPr>
          <w:bCs/>
        </w:rPr>
      </w:pPr>
      <w:r w:rsidRPr="008764EF">
        <w:rPr>
          <w:bCs/>
        </w:rPr>
        <w:t>- stečajni upravitelj Dražen</w:t>
      </w:r>
      <w:r>
        <w:rPr>
          <w:bCs/>
        </w:rPr>
        <w:t xml:space="preserve"> Ezgeta, Poreč, Mateo Benussi 8</w:t>
      </w:r>
    </w:p>
    <w:p w:rsidRDefault="008764EF" w:rsidP="006D5FC4" w:rsidR="008764EF">
      <w:pPr>
        <w:jc w:val="both"/>
        <w:rPr>
          <w:bCs/>
        </w:rPr>
      </w:pPr>
      <w:r>
        <w:rPr>
          <w:bCs/>
        </w:rPr>
        <w:t>- Lovačko društvo „Lovac“</w:t>
      </w:r>
      <w:r w:rsidR="004667A1">
        <w:rPr>
          <w:bCs/>
        </w:rPr>
        <w:t>,</w:t>
      </w:r>
      <w:r>
        <w:rPr>
          <w:bCs/>
        </w:rPr>
        <w:t xml:space="preserve"> Buje, Sunčana 17</w:t>
      </w:r>
    </w:p>
    <w:p w:rsidRDefault="008764EF" w:rsidP="006D5FC4" w:rsidR="008764EF">
      <w:pPr>
        <w:jc w:val="both"/>
        <w:rPr>
          <w:bCs/>
        </w:rPr>
      </w:pPr>
      <w:r>
        <w:rPr>
          <w:bCs/>
        </w:rPr>
        <w:t xml:space="preserve">- </w:t>
      </w:r>
      <w:r w:rsidR="004667A1">
        <w:rPr>
          <w:bCs/>
        </w:rPr>
        <w:t>Sirio d.o.o.,</w:t>
      </w:r>
      <w:r w:rsidR="00944E0F">
        <w:rPr>
          <w:bCs/>
        </w:rPr>
        <w:t xml:space="preserve"> Umag, Ulica 1. svibnja 4 (p</w:t>
      </w:r>
      <w:r w:rsidR="004667A1">
        <w:rPr>
          <w:bCs/>
        </w:rPr>
        <w:t>rije: Trgopromet d.d</w:t>
      </w:r>
      <w:r w:rsidR="00944E0F">
        <w:rPr>
          <w:bCs/>
        </w:rPr>
        <w:t>.</w:t>
      </w:r>
      <w:r w:rsidR="004667A1">
        <w:rPr>
          <w:bCs/>
        </w:rPr>
        <w:t>, Umag, Ulica 1. svibnja 4)</w:t>
      </w:r>
    </w:p>
    <w:p w:rsidRDefault="004667A1" w:rsidP="006D5FC4" w:rsidR="004667A1">
      <w:pPr>
        <w:jc w:val="both"/>
        <w:rPr>
          <w:bCs/>
        </w:rPr>
      </w:pPr>
      <w:r>
        <w:rPr>
          <w:bCs/>
        </w:rPr>
        <w:t>- Croatia Osiguranje d.d., Filija</w:t>
      </w:r>
      <w:r w:rsidR="00071B29">
        <w:rPr>
          <w:bCs/>
        </w:rPr>
        <w:t>la Pula, Pula, Marka Marulića 1</w:t>
      </w:r>
    </w:p>
    <w:p w:rsidRDefault="004667A1" w:rsidP="006D5FC4" w:rsidR="004667A1">
      <w:pPr>
        <w:jc w:val="both"/>
        <w:rPr>
          <w:bCs/>
        </w:rPr>
      </w:pPr>
      <w:r>
        <w:rPr>
          <w:bCs/>
        </w:rPr>
        <w:t>- Istarska Kreditna Banka Umag d.d., Umag, Ernesta Miloša 1</w:t>
      </w:r>
    </w:p>
    <w:p w:rsidRDefault="004667A1" w:rsidP="006D5FC4" w:rsidR="004667A1">
      <w:pPr>
        <w:jc w:val="both"/>
        <w:rPr>
          <w:bCs/>
        </w:rPr>
      </w:pPr>
      <w:r>
        <w:rPr>
          <w:bCs/>
        </w:rPr>
        <w:t>- Zagrebačka banka d.d., Zagreb, Trg bana J. Jelačića 10</w:t>
      </w:r>
    </w:p>
    <w:p w:rsidRDefault="004667A1" w:rsidP="006D5FC4" w:rsidR="004667A1">
      <w:pPr>
        <w:jc w:val="both"/>
        <w:rPr>
          <w:bCs/>
        </w:rPr>
      </w:pPr>
      <w:r>
        <w:rPr>
          <w:bCs/>
        </w:rPr>
        <w:t>- Republika Hrvatska, po ŽDO Pula, Rovinjska ulica 2</w:t>
      </w:r>
    </w:p>
    <w:p w:rsidRDefault="004667A1" w:rsidP="006D5FC4" w:rsidR="004667A1">
      <w:pPr>
        <w:jc w:val="both"/>
        <w:rPr>
          <w:bCs/>
        </w:rPr>
      </w:pPr>
      <w:r>
        <w:rPr>
          <w:bCs/>
        </w:rPr>
        <w:t xml:space="preserve">- e-oglasna ploča 8 dana </w:t>
      </w:r>
    </w:p>
    <w:p w:rsidRDefault="008A507B" w:rsidP="006D5FC4" w:rsidR="008A507B" w:rsidRPr="00071B29">
      <w:pPr>
        <w:jc w:val="both"/>
        <w:rPr>
          <w:bCs/>
        </w:rPr>
      </w:pPr>
    </w:p>
    <w:p w:rsidRDefault="008A507B" w:rsidP="008A507B" w:rsidR="008A507B" w:rsidRPr="00071B29">
      <w:r w:rsidRPr="00071B29">
        <w:t>Po pravomoćnosti:</w:t>
      </w:r>
    </w:p>
    <w:p w:rsidRDefault="008A507B" w:rsidP="008A507B" w:rsidR="008A507B" w:rsidRPr="00071B29">
      <w:r w:rsidRPr="00071B29">
        <w:t>- računovodstvo Trgovačkog suda u Rijeci, Rijeka, Zadarska 1 i 3</w:t>
      </w:r>
    </w:p>
    <w:p w:rsidRDefault="008A507B" w:rsidP="006D5FC4" w:rsidR="008A507B" w:rsidRPr="008764EF">
      <w:pPr>
        <w:jc w:val="both"/>
        <w:rPr>
          <w:bCs/>
        </w:rPr>
      </w:pPr>
    </w:p>
    <w:sectPr w:rsidR="008A507B" w:rsidRPr="008764EF">
      <w:headerReference w:type="default" r:id="rId10"/>
      <w:footnotePr>
        <w:pos w:val="beneathText"/>
      </w:footnotePr>
      <w:pgSz w:h="16837" w:w="11905"/>
      <w:pgMar w:gutter="0" w:footer="708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7E9B" w:rsidR="00D57E9B">
      <w:r>
        <w:separator/>
      </w:r>
    </w:p>
  </w:endnote>
  <w:endnote w:id="0" w:type="continuationSeparator">
    <w:p w:rsidRDefault="00D57E9B" w:rsidR="00D57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7E9B" w:rsidR="00D57E9B">
      <w:r>
        <w:separator/>
      </w:r>
    </w:p>
  </w:footnote>
  <w:footnote w:id="0" w:type="continuationSeparator">
    <w:p w:rsidRDefault="00D57E9B" w:rsidR="00D57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CA" w:rsidR="004A4080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6145" id="Text Box 1" style="position:absolute;margin-left:0;margin-top:.05pt;width:4.55pt;height:12.3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">
          <v:fill opacity="0"/>
          <v:textbox inset="0,0,0,0">
            <w:txbxContent>
              <w:p w:rsidRDefault="004A4080" w:rsidR="004A4080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1926CA">
                  <w:rPr>
                    <w:rStyle w:val="Brojstranice"/>
                    <w:noProof/>
                  </w:rPr>
                  <w:t>5</w:t>
                </w:r>
                <w:r>
                  <w:rPr>
                    <w:rStyle w:val="Brojstranice"/>
                  </w:rPr>
                  <w:fldChar w:fldCharType="end"/>
                </w:r>
              </w:p>
            </w:txbxContent>
          </v:textbox>
          <w10:wrap anchorx="margin" side="largest" type="square"/>
        </v:shape>
      </w:pict>
    </w:r>
    <w:r w:rsidR="008A507B">
      <w:tab/>
    </w:r>
    <w:r w:rsidR="008A507B">
      <w:tab/>
    </w:r>
    <w:r w:rsidR="008A507B" w:rsidRPr="00E50819">
      <w:t>2 St-11/</w:t>
    </w:r>
    <w:r w:rsidR="008A507B">
      <w:t>20</w:t>
    </w:r>
    <w:r w:rsidR="008A507B" w:rsidRPr="00B928A1">
      <w:t>15-</w:t>
    </w:r>
    <w:r w:rsidR="00071B29">
      <w:t>748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147"/>
    <o:shapelayout v:ext="edit">
      <o:idmap v:ext="edit" data="6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394D"/>
    <w:rsid w:val="00010EB2"/>
    <w:rsid w:val="00021788"/>
    <w:rsid w:val="0003064F"/>
    <w:rsid w:val="00071757"/>
    <w:rsid w:val="00071B29"/>
    <w:rsid w:val="000D219E"/>
    <w:rsid w:val="000F18BB"/>
    <w:rsid w:val="000F582C"/>
    <w:rsid w:val="00110DE0"/>
    <w:rsid w:val="001265F8"/>
    <w:rsid w:val="00135D99"/>
    <w:rsid w:val="00164E43"/>
    <w:rsid w:val="00185B18"/>
    <w:rsid w:val="001926CA"/>
    <w:rsid w:val="001A2B36"/>
    <w:rsid w:val="001B01A0"/>
    <w:rsid w:val="001C0EE0"/>
    <w:rsid w:val="001C40BD"/>
    <w:rsid w:val="001E619D"/>
    <w:rsid w:val="001F1C78"/>
    <w:rsid w:val="001F78BC"/>
    <w:rsid w:val="00211CCD"/>
    <w:rsid w:val="002349F9"/>
    <w:rsid w:val="002B2DDD"/>
    <w:rsid w:val="002B6278"/>
    <w:rsid w:val="002C33E4"/>
    <w:rsid w:val="002D2CAC"/>
    <w:rsid w:val="002E0EB8"/>
    <w:rsid w:val="003073DB"/>
    <w:rsid w:val="00322292"/>
    <w:rsid w:val="003438A1"/>
    <w:rsid w:val="0039260F"/>
    <w:rsid w:val="003C1309"/>
    <w:rsid w:val="00427C99"/>
    <w:rsid w:val="004667A1"/>
    <w:rsid w:val="00482C72"/>
    <w:rsid w:val="004A4080"/>
    <w:rsid w:val="004E7665"/>
    <w:rsid w:val="0055037E"/>
    <w:rsid w:val="0059632A"/>
    <w:rsid w:val="005B4FC8"/>
    <w:rsid w:val="0062211E"/>
    <w:rsid w:val="00681AB9"/>
    <w:rsid w:val="006D5FC4"/>
    <w:rsid w:val="006F095F"/>
    <w:rsid w:val="0074394D"/>
    <w:rsid w:val="00762B6D"/>
    <w:rsid w:val="007E4CAA"/>
    <w:rsid w:val="008764EF"/>
    <w:rsid w:val="008827D6"/>
    <w:rsid w:val="008A507B"/>
    <w:rsid w:val="008A7FE4"/>
    <w:rsid w:val="008F295E"/>
    <w:rsid w:val="00915E72"/>
    <w:rsid w:val="00917FD0"/>
    <w:rsid w:val="00944E0F"/>
    <w:rsid w:val="00950781"/>
    <w:rsid w:val="009B23B4"/>
    <w:rsid w:val="009D7622"/>
    <w:rsid w:val="009E2C67"/>
    <w:rsid w:val="00A04DF8"/>
    <w:rsid w:val="00A16B59"/>
    <w:rsid w:val="00A85B68"/>
    <w:rsid w:val="00A95074"/>
    <w:rsid w:val="00AA401E"/>
    <w:rsid w:val="00AA6316"/>
    <w:rsid w:val="00AA7044"/>
    <w:rsid w:val="00AC5318"/>
    <w:rsid w:val="00AD784A"/>
    <w:rsid w:val="00AF10F9"/>
    <w:rsid w:val="00B05112"/>
    <w:rsid w:val="00B24A68"/>
    <w:rsid w:val="00B42359"/>
    <w:rsid w:val="00B45278"/>
    <w:rsid w:val="00B92477"/>
    <w:rsid w:val="00BA3C2B"/>
    <w:rsid w:val="00BF2AF9"/>
    <w:rsid w:val="00C64664"/>
    <w:rsid w:val="00CE4D07"/>
    <w:rsid w:val="00D57E9B"/>
    <w:rsid w:val="00D6543F"/>
    <w:rsid w:val="00DA0CC0"/>
    <w:rsid w:val="00DB6E12"/>
    <w:rsid w:val="00DC2A3F"/>
    <w:rsid w:val="00DD0438"/>
    <w:rsid w:val="00DF1451"/>
    <w:rsid w:val="00DF31DA"/>
    <w:rsid w:val="00E0283A"/>
    <w:rsid w:val="00E07993"/>
    <w:rsid w:val="00EC2BF7"/>
    <w:rsid w:val="00F114D8"/>
    <w:rsid w:val="00F11CCD"/>
    <w:rsid w:val="00F94471"/>
    <w:rsid w:val="00FB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394D"/>
    <w:pPr>
      <w:suppressAutoHyphens/>
    </w:pPr>
    <w:rPr>
      <w:sz w:val="24"/>
      <w:szCs w:val="24"/>
      <w:lang w:eastAsia="ar-SA"/>
    </w:rPr>
  </w:style>
  <w:style w:styleId="Naslov4" w:type="paragraph">
    <w:name w:val="heading 4"/>
    <w:basedOn w:val="Normal"/>
    <w:link w:val="Naslov4Char"/>
    <w:uiPriority w:val="9"/>
    <w:qFormat/>
    <w:rsid w:val="00EC2BF7"/>
    <w:pPr>
      <w:suppressAutoHyphens w:val="false"/>
      <w:spacing w:afterAutospacing="true" w:after="100" w:beforeAutospacing="true" w:before="100"/>
      <w:outlineLvl w:val="3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Brojstranice" w:type="character">
    <w:name w:val="page number"/>
    <w:basedOn w:val="Zadanifontodlomka"/>
    <w:rsid w:val="0074394D"/>
  </w:style>
  <w:style w:styleId="Podnoje" w:type="paragraph">
    <w:name w:val="footer"/>
    <w:basedOn w:val="Normal"/>
    <w:link w:val="PodnojeChar"/>
    <w:rsid w:val="007439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4D"/>
    <w:rPr>
      <w:rFonts w:cs="Times New Roman" w:eastAsia="Times New Roman"/>
      <w:szCs w:val="24"/>
      <w:lang w:eastAsia="ar-SA"/>
    </w:rPr>
  </w:style>
  <w:style w:styleId="Zaglavlje" w:type="paragraph">
    <w:name w:val="header"/>
    <w:basedOn w:val="Normal"/>
    <w:link w:val="ZaglavljeChar"/>
    <w:rsid w:val="00743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4394D"/>
    <w:rPr>
      <w:rFonts w:cs="Times New Roman" w:eastAsia="Times New Roman"/>
      <w:szCs w:val="24"/>
      <w:lang w:eastAsia="ar-SA"/>
    </w:rPr>
  </w:style>
  <w:style w:customStyle="true" w:styleId="Ines" w:type="character">
    <w:name w:val="Ines"/>
    <w:basedOn w:val="Zadanifontodlomka"/>
    <w:semiHidden/>
    <w:rsid w:val="0074394D"/>
    <w:rPr>
      <w:rFonts w:cs="Arial" w:hAnsi="Arial" w:ascii="Arial"/>
      <w:color w:val="auto"/>
      <w:sz w:val="20"/>
      <w:szCs w:val="20"/>
    </w:rPr>
  </w:style>
  <w:style w:styleId="Tijeloteksta" w:type="paragraph">
    <w:name w:val="Body Text"/>
    <w:basedOn w:val="Normal"/>
    <w:link w:val="TijelotekstaChar"/>
    <w:rsid w:val="0074394D"/>
    <w:pPr>
      <w:suppressAutoHyphens w:val="false"/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74394D"/>
    <w:rPr>
      <w:rFonts w:cs="Times New Roman" w:eastAsia="Times New Roman"/>
      <w:szCs w:val="24"/>
      <w:lang w:eastAsia="hr-HR"/>
    </w:rPr>
  </w:style>
  <w:style w:customStyle="true" w:styleId="Standard" w:type="paragraph">
    <w:name w:val="Standard"/>
    <w:rsid w:val="0074394D"/>
    <w:pPr>
      <w:suppressAutoHyphens/>
      <w:autoSpaceDN w:val="false"/>
      <w:textAlignment w:val="baseline"/>
    </w:pPr>
    <w:rPr>
      <w:rFonts w:cs="Calibri"/>
      <w:kern w:val="3"/>
      <w:sz w:val="24"/>
      <w:szCs w:val="24"/>
      <w:lang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50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507B"/>
    <w:rPr>
      <w:rFonts w:cs="Tahoma" w:hAnsi="Tahoma" w:ascii="Tahoma"/>
      <w:sz w:val="16"/>
      <w:szCs w:val="16"/>
      <w:lang w:eastAsia="ar-SA"/>
    </w:rPr>
  </w:style>
  <w:style w:styleId="Hiperveza" w:type="character">
    <w:name w:val="Hyperlink"/>
    <w:basedOn w:val="Zadanifontodlomka"/>
    <w:uiPriority w:val="99"/>
    <w:semiHidden/>
    <w:unhideWhenUsed/>
    <w:rsid w:val="002B6278"/>
    <w:rPr>
      <w:strike w:val="false"/>
      <w:dstrike w:val="false"/>
      <w:color w:val="159BC4"/>
      <w:u w:val="none"/>
      <w:effect w:val="none"/>
    </w:rPr>
  </w:style>
  <w:style w:customStyle="true" w:styleId="Naslov4Char" w:type="character">
    <w:name w:val="Naslov 4 Char"/>
    <w:basedOn w:val="Zadanifontodlomka"/>
    <w:link w:val="Naslov4"/>
    <w:uiPriority w:val="9"/>
    <w:rsid w:val="00EC2BF7"/>
    <w:rPr>
      <w:b/>
      <w:bCs/>
      <w:sz w:val="24"/>
      <w:szCs w:val="24"/>
    </w:rPr>
  </w:style>
  <w:style w:customStyle="true" w:styleId="doc" w:type="paragraph">
    <w:name w:val="doc"/>
    <w:basedOn w:val="Normal"/>
    <w:rsid w:val="00EC2BF7"/>
    <w:pPr>
      <w:suppressAutoHyphens w:val="false"/>
      <w:spacing w:lineRule="atLeast" w:line="300" w:after="75"/>
      <w:jc w:val="both"/>
    </w:pPr>
    <w:rPr>
      <w:rFonts w:cs="Arial" w:hAnsi="Arial" w:ascii="Arial"/>
      <w:sz w:val="20"/>
      <w:szCs w:val="20"/>
      <w:lang w:eastAsia="hr-HR"/>
    </w:rPr>
  </w:style>
  <w:style w:customStyle="true" w:styleId="clennavtitle" w:type="paragraph">
    <w:name w:val="clen_nav_title"/>
    <w:basedOn w:val="Normal"/>
    <w:rsid w:val="00EC2BF7"/>
    <w:pPr>
      <w:suppressAutoHyphens w:val="false"/>
      <w:ind w:right="105" w:left="105"/>
    </w:pPr>
    <w:rPr>
      <w:b/>
      <w:bCs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26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6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6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6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6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394D"/>
    <w:pPr>
      <w:suppressAutoHyphens/>
    </w:pPr>
    <w:rPr>
      <w:sz w:val="24"/>
      <w:szCs w:val="24"/>
      <w:lang w:eastAsia="ar-SA"/>
    </w:rPr>
  </w:style>
  <w:style w:styleId="Naslov4" w:type="paragraph">
    <w:name w:val="heading 4"/>
    <w:basedOn w:val="Normal"/>
    <w:link w:val="Naslov4Char"/>
    <w:uiPriority w:val="9"/>
    <w:qFormat/>
    <w:rsid w:val="00EC2BF7"/>
    <w:pPr>
      <w:suppressAutoHyphens w:val="0"/>
      <w:spacing w:after="100" w:afterAutospacing="1" w:before="100" w:beforeAutospacing="1"/>
      <w:outlineLvl w:val="3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Brojstranice" w:type="character">
    <w:name w:val="page number"/>
    <w:basedOn w:val="Zadanifontodlomka"/>
    <w:rsid w:val="0074394D"/>
  </w:style>
  <w:style w:styleId="Podnoje" w:type="paragraph">
    <w:name w:val="footer"/>
    <w:basedOn w:val="Normal"/>
    <w:link w:val="PodnojeChar"/>
    <w:rsid w:val="007439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4D"/>
    <w:rPr>
      <w:rFonts w:cs="Times New Roman" w:eastAsia="Times New Roman"/>
      <w:szCs w:val="24"/>
      <w:lang w:eastAsia="ar-SA"/>
    </w:rPr>
  </w:style>
  <w:style w:styleId="Zaglavlje" w:type="paragraph">
    <w:name w:val="header"/>
    <w:basedOn w:val="Normal"/>
    <w:link w:val="ZaglavljeChar"/>
    <w:rsid w:val="00743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4394D"/>
    <w:rPr>
      <w:rFonts w:cs="Times New Roman" w:eastAsia="Times New Roman"/>
      <w:szCs w:val="24"/>
      <w:lang w:eastAsia="ar-SA"/>
    </w:rPr>
  </w:style>
  <w:style w:customStyle="1" w:styleId="Ines" w:type="character">
    <w:name w:val="Ines"/>
    <w:basedOn w:val="Zadanifontodlomka"/>
    <w:semiHidden/>
    <w:rsid w:val="0074394D"/>
    <w:rPr>
      <w:rFonts w:ascii="Arial" w:cs="Arial" w:hAnsi="Arial"/>
      <w:color w:val="auto"/>
      <w:sz w:val="20"/>
      <w:szCs w:val="20"/>
    </w:rPr>
  </w:style>
  <w:style w:styleId="Tijeloteksta" w:type="paragraph">
    <w:name w:val="Body Text"/>
    <w:basedOn w:val="Normal"/>
    <w:link w:val="TijelotekstaChar"/>
    <w:rsid w:val="0074394D"/>
    <w:pPr>
      <w:suppressAutoHyphens w:val="0"/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74394D"/>
    <w:rPr>
      <w:rFonts w:cs="Times New Roman" w:eastAsia="Times New Roman"/>
      <w:szCs w:val="24"/>
      <w:lang w:eastAsia="hr-HR"/>
    </w:rPr>
  </w:style>
  <w:style w:customStyle="1" w:styleId="Standard" w:type="paragraph">
    <w:name w:val="Standard"/>
    <w:rsid w:val="0074394D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50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507B"/>
    <w:rPr>
      <w:rFonts w:ascii="Tahoma" w:cs="Tahoma" w:hAnsi="Tahoma"/>
      <w:sz w:val="16"/>
      <w:szCs w:val="16"/>
      <w:lang w:eastAsia="ar-SA"/>
    </w:rPr>
  </w:style>
  <w:style w:styleId="Hiperveza" w:type="character">
    <w:name w:val="Hyperlink"/>
    <w:basedOn w:val="Zadanifontodlomka"/>
    <w:uiPriority w:val="99"/>
    <w:semiHidden/>
    <w:unhideWhenUsed/>
    <w:rsid w:val="002B6278"/>
    <w:rPr>
      <w:strike w:val="0"/>
      <w:dstrike w:val="0"/>
      <w:color w:val="159BC4"/>
      <w:u w:val="none"/>
      <w:effect w:val="none"/>
    </w:rPr>
  </w:style>
  <w:style w:customStyle="1" w:styleId="Naslov4Char" w:type="character">
    <w:name w:val="Naslov 4 Char"/>
    <w:basedOn w:val="Zadanifontodlomka"/>
    <w:link w:val="Naslov4"/>
    <w:uiPriority w:val="9"/>
    <w:rsid w:val="00EC2BF7"/>
    <w:rPr>
      <w:b/>
      <w:bCs/>
      <w:sz w:val="24"/>
      <w:szCs w:val="24"/>
    </w:rPr>
  </w:style>
  <w:style w:customStyle="1" w:styleId="doc" w:type="paragraph">
    <w:name w:val="doc"/>
    <w:basedOn w:val="Normal"/>
    <w:rsid w:val="00EC2BF7"/>
    <w:pPr>
      <w:suppressAutoHyphens w:val="0"/>
      <w:spacing w:after="75" w:line="300" w:lineRule="atLeast"/>
      <w:jc w:val="both"/>
    </w:pPr>
    <w:rPr>
      <w:rFonts w:ascii="Arial" w:cs="Arial" w:hAnsi="Arial"/>
      <w:sz w:val="20"/>
      <w:szCs w:val="20"/>
      <w:lang w:eastAsia="hr-HR"/>
    </w:rPr>
  </w:style>
  <w:style w:customStyle="1" w:styleId="clennavtitle" w:type="paragraph">
    <w:name w:val="clen_nav_title"/>
    <w:basedOn w:val="Normal"/>
    <w:rsid w:val="00EC2BF7"/>
    <w:pPr>
      <w:suppressAutoHyphens w:val="0"/>
      <w:ind w:left="105" w:right="105"/>
    </w:pPr>
    <w:rPr>
      <w:b/>
      <w:bCs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26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6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6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6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6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5083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997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31585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4666237">
              <w:marLeft w:val="7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685325336">
              <w:marLeft w:val="855"/>
              <w:marRight w:val="105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61448209">
              <w:marLeft w:val="7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50376829">
              <w:marLeft w:val="855"/>
              <w:marRight w:val="105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 
(za ovaj spis dva svežnja)</izvorni_sadrzaj>
    <derivirana_varijabla naziv="DomainObject.Predmet.Opis_1">od 4.6.2018. u pisarnicu se 
šalje samo zadnji svežanj 
(za ovaj spis dva svežnja)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UMAG, OIB 01670495354</izvorni_sadrzaj>
    <derivirana_varijabla naziv="DomainObject.Predmet.StrankaFormatedOIB_1">  MIRKO BRAJDIĆ, UMAG, OIB 01670495354</derivirana_varijabla>
  </DomainObject.Predmet.StrankaFormatedOIB>
  <DomainObject.Predmet.StrankaFormatedWithAdress>
    <izvorni_sadrzaj> MIRKO BRAJDIĆ, UMAG, Ul.žrtava Fašizma 1 A, 52470 Umag</izvorni_sadrzaj>
    <derivirana_varijabla naziv="DomainObject.Predmet.StrankaFormatedWithAdress_1"> MIRKO BRAJDIĆ, UMAG, Ul.žrtava Fašizma 1 A, 52470 Umag</derivirana_varijabla>
  </DomainObject.Predmet.StrankaFormatedWithAdress>
  <DomainObject.Predmet.StrankaFormatedWithAdressOIB>
    <izvorni_sadrzaj> MIRKO BRAJDIĆ, UMAG, OIB 01670495354, Ul.žrtava Fašizma 1 A, 52470 Umag</izvorni_sadrzaj>
    <derivirana_varijabla naziv="DomainObject.Predmet.StrankaFormatedWithAdressOIB_1"> MIRKO BRAJDIĆ, UMAG, OIB 01670495354, Ul.žrtava Fašizma 1 A, 52470 Umag</derivirana_varijabla>
  </DomainObject.Predmet.StrankaFormatedWithAdressOIB>
  <DomainObject.Predmet.StrankaWithAdress>
    <izvorni_sadrzaj>MIRKO BRAJDIĆ, UMAG Ul.žrtava Fašizma 1 A,52470 Umag</izvorni_sadrzaj>
    <derivirana_varijabla naziv="DomainObject.Predmet.StrankaWithAdress_1">MIRKO BRAJDIĆ, UMAG Ul.žrtava Fašizma 1 A,52470 Umag</derivirana_varijabla>
  </DomainObject.Predmet.StrankaWithAdress>
  <DomainObject.Predmet.StrankaWithAdressOIB>
    <izvorni_sadrzaj>MIRKO BRAJDIĆ, UMAG, OIB 01670495354, Ul.žrtava Fašizma 1 A,52470 Umag</izvorni_sadrzaj>
    <derivirana_varijabla naziv="DomainObject.Predmet.StrankaWithAdressOIB_1">MIRKO BRAJDIĆ, UMAG, OIB 01670495354, Ul.žrtava Fašizma 1 A,52470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UMAG, OIB 01670495354</izvorni_sadrzaj>
    <derivirana_varijabla naziv="DomainObject.Predmet.StrankaNazivFormatedOIB_1">MIRKO BRAJDIĆ, UMAG, OIB 01670495354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UMAG, OIB 01670495354</item>
    </izvorni_sadrzaj>
    <derivirana_varijabla naziv="DomainObject.Predmet.StrankaListFormatedOIB_1">
      <item>MIRKO BRAJDIĆ, UMAG, OIB 01670495354</item>
    </derivirana_varijabla>
  </DomainObject.Predmet.StrankaListFormatedOIB>
  <DomainObject.Predmet.StrankaListFormatedWithAdress>
    <izvorni_sadrzaj>
      <item>MIRKO BRAJDIĆ, UMAG, Ul.žrtava Fašizma 1 A, 52470 Umag</item>
    </izvorni_sadrzaj>
    <derivirana_varijabla naziv="DomainObject.Predmet.StrankaListFormatedWithAdress_1">
      <item>MIRKO BRAJDIĆ, UMAG, Ul.žrtava Fašizma 1 A, 52470 Umag</item>
    </derivirana_varijabla>
  </DomainObject.Predmet.StrankaListFormatedWithAdress>
  <DomainObject.Predmet.StrankaListFormatedWithAdressOIB>
    <izvorni_sadrzaj>
      <item>MIRKO BRAJDIĆ, UMAG, OIB 01670495354, Ul.žrtava Fašizma 1 A, 52470 Umag</item>
    </izvorni_sadrzaj>
    <derivirana_varijabla naziv="DomainObject.Predmet.StrankaListFormatedWithAdressOIB_1">
      <item>MIRKO BRAJDIĆ, UMAG, OIB 01670495354, Ul.žrtava Fašizma 1 A, 52470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UMAG, OIB 01670495354</item>
    </izvorni_sadrzaj>
    <derivirana_varijabla naziv="DomainObject.Predmet.StrankaListNazivFormatedOIB_1">
      <item>MIRKO BRAJDIĆ, UMAG, OIB 01670495354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UMAG, OIB 01670495354, Ul.žrtava Fašizma 1 A, 52470 Umag</izvorni_sadrzaj>
    <derivirana_varijabla naziv="DomainObject.Predmet.StrankaIDrugiAdressOIB_1">MIRKO BRAJDIĆ, UMAG, OIB 01670495354, Ul.žrtava Fašizma 1 A, 52470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01670495354</item>
      <item>, OIB 34802459130</item>
      <item>, OIB null</item>
    </izvorni_sadrzaj>
    <derivirana_varijabla naziv="DomainObject.Predmet.SudioniciListNazivOIB_1">
      <item>, OIB 62061046523</item>
      <item>, OIB 01670495354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4BBBF6-C3E1-488C-8F92-AB122BE4B1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2008</properties:Words>
  <properties:Characters>11062</properties:Characters>
  <properties:Lines>217</properties:Lines>
  <properties:Paragraphs>71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2018-07-16T06:08:00Z</dcterms:created>
  <dc:creator>korisnik</dc:creator>
  <cp:lastModifiedBy>Jasmina Matika</cp:lastModifiedBy>
  <dcterms:modified xmlns:xsi="http://www.w3.org/2001/XMLSchema-instance" xsi:type="dcterms:W3CDTF">2018-07-16T06:13:00Z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(St-11-15 - RJEŠENJE O ISPLATI - K.Č. 5062.docx)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