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573B64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573B64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573B64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573B64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f82344f" w14:paraId="f82344f" w:rsidRDefault="008A76E3" w:rsidP="00573B64" w:rsidR="008A76E3" w:rsidRPr="008A76E3">
      <w:pPr>
        <w:pStyle w:val="Zaglavlje"/>
        <w:jc w:val="right"/>
        <w15:collapsed w:val="false"/>
      </w:pPr>
      <w:r w:rsidRPr="008A76E3">
        <w:t>Poslovni broj: 4.St-</w:t>
      </w:r>
      <w:r w:rsidR="00283E62">
        <w:t>691</w:t>
      </w:r>
      <w:r w:rsidRPr="008A76E3">
        <w:t>/2018-</w:t>
      </w:r>
      <w:r w:rsidR="00DA0B74">
        <w:t>7</w:t>
      </w:r>
    </w:p>
    <w:p w:rsidRDefault="00966BEF" w:rsidP="00573B64" w:rsidR="00966BEF" w:rsidRPr="008A76E3">
      <w:pPr>
        <w:rPr>
          <w:lang w:val="hr-HR"/>
        </w:rPr>
      </w:pPr>
    </w:p>
    <w:p w:rsidRDefault="008A76E3" w:rsidP="00573B64" w:rsidR="008A76E3" w:rsidRPr="00573B64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DA0B74" w:rsidP="00573B64" w:rsidR="00DA0B74">
      <w:pPr>
        <w:jc w:val="center"/>
        <w:rPr>
          <w:spacing w:val="100"/>
          <w:lang w:val="hr-HR"/>
        </w:rPr>
      </w:pPr>
    </w:p>
    <w:p w:rsidRDefault="008A76E3" w:rsidP="00573B64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DA0B74" w:rsidR="00966BEF" w:rsidRPr="00DA0B74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283E62">
        <w:rPr>
          <w:lang w:val="hr-HR"/>
        </w:rPr>
        <w:t>RIFT</w:t>
      </w:r>
      <w:r w:rsidR="00283E62" w:rsidRPr="002403EE">
        <w:rPr>
          <w:lang w:val="hr-HR"/>
        </w:rPr>
        <w:t xml:space="preserve"> d.o.o.</w:t>
      </w:r>
      <w:r w:rsidR="00283E62">
        <w:rPr>
          <w:lang w:val="hr-HR"/>
        </w:rPr>
        <w:t>, Slavonska Ulica 12, Split, OIB:</w:t>
      </w:r>
      <w:r w:rsidR="00283E62" w:rsidRPr="002403EE">
        <w:t xml:space="preserve"> </w:t>
      </w:r>
      <w:r w:rsidR="00283E62" w:rsidRPr="00802BCC">
        <w:rPr>
          <w:lang w:val="hr-HR"/>
        </w:rPr>
        <w:t>13897069370</w:t>
      </w:r>
      <w:r w:rsidRPr="008A76E3">
        <w:rPr>
          <w:szCs w:val="24"/>
          <w:lang w:val="hr-HR"/>
        </w:rPr>
        <w:t xml:space="preserve">, </w:t>
      </w:r>
      <w:r w:rsidR="00341FD9">
        <w:rPr>
          <w:szCs w:val="24"/>
          <w:lang w:val="hr-HR"/>
        </w:rPr>
        <w:t>15. studenog</w:t>
      </w:r>
      <w:r w:rsidRPr="008A76E3">
        <w:rPr>
          <w:szCs w:val="24"/>
          <w:lang w:val="hr-HR"/>
        </w:rPr>
        <w:t xml:space="preserve"> 2018.</w:t>
      </w:r>
    </w:p>
    <w:p w:rsidRDefault="00283E62" w:rsidP="00966BEF" w:rsidR="00283E62">
      <w:pPr>
        <w:jc w:val="center"/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283E62">
        <w:rPr>
          <w:lang w:val="hr-HR"/>
        </w:rPr>
        <w:t>RIFT</w:t>
      </w:r>
      <w:r w:rsidR="00283E62" w:rsidRPr="002403EE">
        <w:rPr>
          <w:lang w:val="hr-HR"/>
        </w:rPr>
        <w:t xml:space="preserve"> d.o.o.</w:t>
      </w:r>
      <w:r w:rsidR="00283E62">
        <w:rPr>
          <w:lang w:val="hr-HR"/>
        </w:rPr>
        <w:t>, Slavonska Ulica 12, Split, OIB:</w:t>
      </w:r>
      <w:r w:rsidR="00283E62" w:rsidRPr="002403EE">
        <w:t xml:space="preserve"> </w:t>
      </w:r>
      <w:r w:rsidR="00283E62" w:rsidRPr="00802BCC">
        <w:rPr>
          <w:lang w:val="hr-HR"/>
        </w:rPr>
        <w:t>13897069370</w:t>
      </w:r>
      <w:r w:rsidRPr="008A76E3">
        <w:rPr>
          <w:lang w:val="hr-HR"/>
        </w:rPr>
        <w:t xml:space="preserve">. Skraćeni stečajni postupak je otvoren dana </w:t>
      </w:r>
      <w:r w:rsidR="00341FD9">
        <w:rPr>
          <w:lang w:val="hr-HR"/>
        </w:rPr>
        <w:t>15. studenog</w:t>
      </w:r>
      <w:r w:rsidRPr="008A76E3">
        <w:rPr>
          <w:lang w:val="hr-HR"/>
        </w:rPr>
        <w:t xml:space="preserve"> 2018. u </w:t>
      </w:r>
      <w:r w:rsidR="00F42FA7">
        <w:rPr>
          <w:lang w:val="hr-HR"/>
        </w:rPr>
        <w:t>10:00</w:t>
      </w:r>
      <w:r w:rsidRPr="008A76E3">
        <w:rPr>
          <w:lang w:val="hr-HR"/>
        </w:rPr>
        <w:t xml:space="preserve">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283E62" w:rsidRPr="007D0640">
        <w:t>Marina Mamić, Kruge 9, Zagreb, OIB: 12021589075</w:t>
      </w:r>
      <w:r w:rsidR="0031627E">
        <w:t>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283E62">
        <w:rPr>
          <w:lang w:val="hr-HR"/>
        </w:rPr>
        <w:t>RIFT</w:t>
      </w:r>
      <w:r w:rsidR="00283E62" w:rsidRPr="002403EE">
        <w:rPr>
          <w:lang w:val="hr-HR"/>
        </w:rPr>
        <w:t xml:space="preserve"> d.o.o.</w:t>
      </w:r>
      <w:r w:rsidR="00283E62">
        <w:rPr>
          <w:lang w:val="hr-HR"/>
        </w:rPr>
        <w:t>, Slavonska Ulica 12, Split, OIB:</w:t>
      </w:r>
      <w:r w:rsidR="00283E62" w:rsidRPr="002403EE">
        <w:t xml:space="preserve"> </w:t>
      </w:r>
      <w:r w:rsidR="00283E62" w:rsidRPr="00802BCC">
        <w:rPr>
          <w:lang w:val="hr-HR"/>
        </w:rPr>
        <w:t>13897069370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F42FA7">
        <w:rPr>
          <w:lang w:val="hr-HR"/>
        </w:rPr>
        <w:t>10</w:t>
      </w:r>
      <w:r w:rsidR="00341FD9">
        <w:rPr>
          <w:lang w:val="hr-HR"/>
        </w:rPr>
        <w:t>. rujna</w:t>
      </w:r>
      <w:r w:rsidRPr="008A76E3">
        <w:rPr>
          <w:lang w:val="hr-HR"/>
        </w:rPr>
        <w:t xml:space="preserve"> 2018. zahtjev za provedbu skraćenog stečajnog postupka nad dužnikom </w:t>
      </w:r>
      <w:r w:rsidR="00283E62">
        <w:rPr>
          <w:lang w:val="hr-HR"/>
        </w:rPr>
        <w:t>RIFT</w:t>
      </w:r>
      <w:r w:rsidR="00283E62" w:rsidRPr="002403EE">
        <w:rPr>
          <w:lang w:val="hr-HR"/>
        </w:rPr>
        <w:t xml:space="preserve"> d.o.o.</w:t>
      </w:r>
      <w:r w:rsidR="00283E62">
        <w:rPr>
          <w:lang w:val="hr-HR"/>
        </w:rPr>
        <w:t>, Slavonska Ulica 12, Split, OIB:</w:t>
      </w:r>
      <w:r w:rsidR="00283E62" w:rsidRPr="002403EE">
        <w:t xml:space="preserve"> </w:t>
      </w:r>
      <w:r w:rsidR="00283E62" w:rsidRPr="00802BCC">
        <w:rPr>
          <w:lang w:val="hr-HR"/>
        </w:rPr>
        <w:t>13897069370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F42FA7">
        <w:rPr>
          <w:lang w:val="hr-HR"/>
        </w:rPr>
        <w:t>3. rujna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F42FA7">
        <w:rPr>
          <w:lang w:val="hr-HR"/>
        </w:rPr>
        <w:t>7.931,24</w:t>
      </w:r>
      <w:r w:rsidR="00972AE7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F42FA7">
        <w:rPr>
          <w:lang w:val="hr-HR"/>
        </w:rPr>
        <w:t>14</w:t>
      </w:r>
      <w:r w:rsidR="00341FD9">
        <w:rPr>
          <w:lang w:val="hr-HR"/>
        </w:rPr>
        <w:t>. rujna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</w:t>
      </w:r>
      <w:r w:rsidRPr="008A76E3">
        <w:rPr>
          <w:lang w:val="hr-HR"/>
        </w:rPr>
        <w:lastRenderedPageBreak/>
        <w:t xml:space="preserve">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DA0B74">
        <w:rPr>
          <w:lang w:val="hr-HR"/>
        </w:rPr>
        <w:t>,</w:t>
      </w:r>
      <w:r w:rsidR="003D5E9B">
        <w:rPr>
          <w:lang w:val="hr-HR"/>
        </w:rPr>
        <w:t xml:space="preserve"> </w:t>
      </w:r>
      <w:r w:rsidR="00341FD9">
        <w:rPr>
          <w:lang w:val="hr-HR"/>
        </w:rPr>
        <w:t>15. studenog</w:t>
      </w:r>
      <w:r w:rsidRPr="008A76E3">
        <w:rPr>
          <w:lang w:val="hr-HR"/>
        </w:rPr>
        <w:t xml:space="preserve">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3D5E9B" w:rsidP="00966BEF" w:rsidR="003D5E9B" w:rsidRPr="008A76E3">
      <w:pPr>
        <w:ind w:firstLine="708" w:left="6372"/>
      </w:pPr>
    </w:p>
    <w:p w:rsidRDefault="004715C4" w:rsidP="004715C4" w:rsidR="00966BEF">
      <w:pPr>
        <w:jc w:val="right"/>
      </w:pPr>
      <w:r>
        <w:t>Katarina Mikulić,v.r.</w:t>
      </w:r>
    </w:p>
    <w:p w:rsidRDefault="004715C4" w:rsidP="0071700F" w:rsidR="004715C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4715C4" w:rsidP="0071700F" w:rsidR="004715C4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4715C4" w:rsidP="003D5E9B" w:rsidR="004715C4" w:rsidRPr="008A76E3">
      <w:pPr>
        <w:ind w:left="7080"/>
      </w:pPr>
    </w:p>
    <w:p w:rsidRDefault="00966BEF" w:rsidP="00966BEF" w:rsidR="00966BEF" w:rsidRPr="008A76E3"/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341FD9" w:rsidP="00573B64" w:rsidR="00341FD9" w:rsidRPr="00573B64">
      <w:pPr>
        <w:jc w:val="both"/>
        <w:rPr>
          <w:lang w:val="hr-HR"/>
        </w:rPr>
      </w:pPr>
    </w:p>
    <w:sectPr w:rsidSect="008A76E3" w:rsidR="00341FD9" w:rsidRPr="00573B6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4715C4" w:rsidRPr="004715C4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283E62">
      <w:t>691</w:t>
    </w:r>
    <w:r w:rsidRPr="008A76E3">
      <w:t>/2018-</w:t>
    </w:r>
    <w:r w:rsidR="00DA0B74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66650"/>
    <w:rsid w:val="00085E7C"/>
    <w:rsid w:val="000B4D96"/>
    <w:rsid w:val="000D5416"/>
    <w:rsid w:val="000E6D83"/>
    <w:rsid w:val="0024181F"/>
    <w:rsid w:val="00283E62"/>
    <w:rsid w:val="002C285B"/>
    <w:rsid w:val="0031627E"/>
    <w:rsid w:val="00341FD9"/>
    <w:rsid w:val="003C2F22"/>
    <w:rsid w:val="003D5E9B"/>
    <w:rsid w:val="00417EA6"/>
    <w:rsid w:val="004715C4"/>
    <w:rsid w:val="00573B64"/>
    <w:rsid w:val="0071519E"/>
    <w:rsid w:val="0076393E"/>
    <w:rsid w:val="007F7A84"/>
    <w:rsid w:val="00814EDB"/>
    <w:rsid w:val="00815142"/>
    <w:rsid w:val="00853B3E"/>
    <w:rsid w:val="008A76E3"/>
    <w:rsid w:val="00966BEF"/>
    <w:rsid w:val="00972AE7"/>
    <w:rsid w:val="00981D37"/>
    <w:rsid w:val="00A51DE9"/>
    <w:rsid w:val="00B7506F"/>
    <w:rsid w:val="00D778AF"/>
    <w:rsid w:val="00D8632A"/>
    <w:rsid w:val="00D911F5"/>
    <w:rsid w:val="00DA0B74"/>
    <w:rsid w:val="00DD0D50"/>
    <w:rsid w:val="00E52679"/>
    <w:rsid w:val="00EB6A52"/>
    <w:rsid w:val="00F2599E"/>
    <w:rsid w:val="00F4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71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5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5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5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5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715C4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71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5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5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5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5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715C4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St-691/2018</izvorni_sadrzaj>
    <derivirana_varijabla naziv="DomainObject.Predmet.OznakaBroj_1">St-691/2018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RIFT društvo s ograničenom odgovornošću za knjigovodstvene usluge i posredovanje u trgovini</izvorni_sadrzaj>
    <derivirana_varijabla naziv="DomainObject.Predmet.ProtustrankaFormated_1">  RIFT društvo s ograničenom odgovornošću za knjigovodstvene usluge i posredovanje u trgovini</derivirana_varijabla>
  </DomainObject.Predmet.ProtustrankaFormated>
  <DomainObject.Predmet.ProtustrankaFormatedOIB>
    <izvorni_sadrzaj>  RIFT društvo s ograničenom odgovornošću za knjigovodstvene usluge i posredovanje u trgovini, OIB 13897069370</izvorni_sadrzaj>
    <derivirana_varijabla naziv="DomainObject.Predmet.ProtustrankaFormatedOIB_1">  RIFT društvo s ograničenom odgovornošću za knjigovodstvene usluge i posredovanje u trgovini, OIB 13897069370</derivirana_varijabla>
  </DomainObject.Predmet.ProtustrankaFormatedOIB>
  <DomainObject.Predmet.ProtustrankaFormatedWithAdress>
    <izvorni_sadrzaj> RIFT društvo s ograničenom odgovornošću za knjigovodstvene usluge i posredovanje u trgovini, Slavonska ulica 12, 21000 Split</izvorni_sadrzaj>
    <derivirana_varijabla naziv="DomainObject.Predmet.ProtustrankaFormatedWithAdress_1"> RIFT društvo s ograničenom odgovornošću za knjigovodstvene usluge i posredovanje u trgovini, Slavonska ulica 12, 21000 Split</derivirana_varijabla>
  </DomainObject.Predmet.ProtustrankaFormatedWithAdress>
  <DomainObject.Predmet.ProtustrankaFormatedWithAdressOIB>
    <izvorni_sadrzaj> RIFT društvo s ograničenom odgovornošću za knjigovodstvene usluge i posredovanje u trgovini, OIB 13897069370, Slavonska ulica 12, 21000 Split</izvorni_sadrzaj>
    <derivirana_varijabla naziv="DomainObject.Predmet.ProtustrankaFormatedWithAdressOIB_1"> RIFT društvo s ograničenom odgovornošću za knjigovodstvene usluge i posredovanje u trgovini, OIB 13897069370, Slavonska ulica 12, 21000 Split</derivirana_varijabla>
  </DomainObject.Predmet.ProtustrankaFormatedWithAdressOIB>
  <DomainObject.Predmet.ProtustrankaWithAdress>
    <izvorni_sadrzaj>RIFT društvo s ograničenom odgovornošću za knjigovodstvene usluge i posredovanje u trgovini Slavonska ulica 12, 21000 Split</izvorni_sadrzaj>
    <derivirana_varijabla naziv="DomainObject.Predmet.ProtustrankaWithAdress_1">RIFT društvo s ograničenom odgovornošću za knjigovodstvene usluge i posredovanje u trgovini Slavonska ulica 12, 21000 Split</derivirana_varijabla>
  </DomainObject.Predmet.ProtustrankaWithAdress>
  <DomainObject.Predmet.ProtustrankaWithAdressOIB>
    <izvorni_sadrzaj>RIFT društvo s ograničenom odgovornošću za knjigovodstvene usluge i posredovanje u trgovini, OIB 13897069370, Slavonska ulica 12, 21000 Split</izvorni_sadrzaj>
    <derivirana_varijabla naziv="DomainObject.Predmet.ProtustrankaWithAdressOIB_1">RIFT društvo s ograničenom odgovornošću za knjigovodstvene usluge i posredovanje u trgovini, OIB 13897069370, Slavonska ulica 12, 21000 Split</derivirana_varijabla>
  </DomainObject.Predmet.ProtustrankaWithAdressOIB>
  <DomainObject.Predmet.ProtustrankaNazivFormated>
    <izvorni_sadrzaj>RIFT društvo s ograničenom odgovornošću za knjigovodstvene usluge i posredovanje u trgovini</izvorni_sadrzaj>
    <derivirana_varijabla naziv="DomainObject.Predmet.ProtustrankaNazivFormated_1">RIFT društvo s ograničenom odgovornošću za knjigovodstvene usluge i posredovanje u trgovini</derivirana_varijabla>
  </DomainObject.Predmet.ProtustrankaNazivFormated>
  <DomainObject.Predmet.ProtustrankaNazivFormatedOIB>
    <izvorni_sadrzaj>RIFT društvo s ograničenom odgovornošću za knjigovodstvene usluge i posredovanje u trgovini, OIB 13897069370</izvorni_sadrzaj>
    <derivirana_varijabla naziv="DomainObject.Predmet.ProtustrankaNazivFormatedOIB_1">RIFT društvo s ograničenom odgovornošću za knjigovodstvene usluge i posredovanje u trgovini, OIB 13897069370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7931.24</izvorni_sadrzaj>
    <derivirana_varijabla naziv="DomainObject.Predmet.TrenutnaVrijednost_1">7931.24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RIFT društvo s ograničenom odgovornošću za knjigovodstvene usluge i posredovanje u trgovini</item>
    </izvorni_sadrzaj>
    <derivirana_varijabla naziv="DomainObject.Predmet.ProtuStrankaListFormated_1">
      <item>RIFT društvo s ograničenom odgovornošću za knjigovodstvene usluge i posredovanje u trgovini</item>
    </derivirana_varijabla>
  </DomainObject.Predmet.ProtuStrankaListFormated>
  <DomainObject.Predmet.ProtuStrankaListFormatedOIB>
    <izvorni_sadrzaj>
      <item>RIFT društvo s ograničenom odgovornošću za knjigovodstvene usluge i posredovanje u trgovini, OIB 13897069370</item>
    </izvorni_sadrzaj>
    <derivirana_varijabla naziv="DomainObject.Predmet.ProtuStrankaListFormatedOIB_1">
      <item>RIFT društvo s ograničenom odgovornošću za knjigovodstvene usluge i posredovanje u trgovini, OIB 13897069370</item>
    </derivirana_varijabla>
  </DomainObject.Predmet.ProtuStrankaListFormatedOIB>
  <DomainObject.Predmet.ProtuStrankaListFormatedWithAdress>
    <izvorni_sadrzaj>
      <item>RIFT društvo s ograničenom odgovornošću za knjigovodstvene usluge i posredovanje u trgovini, Slavonska ulica 12, 21000 Split</item>
    </izvorni_sadrzaj>
    <derivirana_varijabla naziv="DomainObject.Predmet.ProtuStrankaListFormatedWithAdress_1">
      <item>RIFT društvo s ograničenom odgovornošću za knjigovodstvene usluge i posredovanje u trgovini, Slavonska ulica 12, 21000 Split</item>
    </derivirana_varijabla>
  </DomainObject.Predmet.ProtuStrankaListFormatedWithAdress>
  <DomainObject.Predmet.ProtuStrankaListFormatedWithAdressOIB>
    <izvorni_sadrzaj>
      <item>RIFT društvo s ograničenom odgovornošću za knjigovodstvene usluge i posredovanje u trgovini, OIB 13897069370, Slavonska ulica 12, 21000 Split</item>
    </izvorni_sadrzaj>
    <derivirana_varijabla naziv="DomainObject.Predmet.ProtuStrankaListFormatedWithAdressOIB_1">
      <item>RIFT društvo s ograničenom odgovornošću za knjigovodstvene usluge i posredovanje u trgovini, OIB 13897069370, Slavonska ulica 12, 21000 Split</item>
    </derivirana_varijabla>
  </DomainObject.Predmet.ProtuStrankaListFormatedWithAdressOIB>
  <DomainObject.Predmet.ProtuStrankaListNazivFormated>
    <izvorni_sadrzaj>
      <item>RIFT društvo s ograničenom odgovornošću za knjigovodstvene usluge i posredovanje u trgovini</item>
    </izvorni_sadrzaj>
    <derivirana_varijabla naziv="DomainObject.Predmet.ProtuStrankaListNazivFormated_1">
      <item>RIFT društvo s ograničenom odgovornošću za knjigovodstvene usluge i posredovanje u trgovini</item>
    </derivirana_varijabla>
  </DomainObject.Predmet.ProtuStrankaListNazivFormated>
  <DomainObject.Predmet.ProtuStrankaListNazivFormatedOIB>
    <izvorni_sadrzaj>
      <item>RIFT društvo s ograničenom odgovornošću za knjigovodstvene usluge i posredovanje u trgovini, OIB 13897069370</item>
    </izvorni_sadrzaj>
    <derivirana_varijabla naziv="DomainObject.Predmet.ProtuStrankaListNazivFormatedOIB_1">
      <item>RIFT društvo s ograničenom odgovornošću za knjigovodstvene usluge i posredovanje u trgovini, OIB 13897069370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RIFT društvo s ograničenom odgovornošću za knjigovodstvene usluge i posredovanje u trgovini</izvorni_sadrzaj>
    <derivirana_varijabla naziv="DomainObject.Predmet.ProtustrankaIDrugi_1">RIFT društvo s ograničenom odgovornošću za knjigovodstvene usluge i posredovanje u trgovini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RIFT društvo s ograničenom odgovornošću za knjigovodstvene usluge i posredovanje u trgovini, OIB 13897069370, Slavonska ulica 12, 21000 Split</izvorni_sadrzaj>
    <derivirana_varijabla naziv="DomainObject.Predmet.ProtustrankaIDrugiAdressOIB_1">RIFT društvo s ograničenom odgovornošću za knjigovodstvene usluge i posredovanje u trgovini, OIB 13897069370, Slavonska ulica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RIFT društvo s ograničenom odgovornošću za knjigovodstvene usluge i posredovanje u trgovini</item>
      <item>FINANCIJSKA AGENCIJA, RC SPLIT</item>
    </izvorni_sadrzaj>
    <derivirana_varijabla naziv="DomainObject.Predmet.SudioniciListNaziv_1">
      <item>RIFT društvo s ograničenom odgovornošću za knjigovodstvene usluge i posredovanje u trgovini</item>
      <item>FINANCIJSKA AGENCIJA, RC SPLIT</item>
    </derivirana_varijabla>
  </DomainObject.Predmet.SudioniciListNaziv>
  <DomainObject.Predmet.SudioniciListAdressOIB>
    <izvorni_sadrzaj>
      <item>RIFT društvo s ograničenom odgovornošću za knjigovodstvene usluge i posredovanje u trgovini, OIB 13897069370, Slavonska ulica 12,21000 Split</item>
      <item>FINANCIJSKA AGENCIJA, RC SPLIT, OIB 85821130368, Mažuranićevo šetalište 24 b,21000 Split</item>
    </izvorni_sadrzaj>
    <derivirana_varijabla naziv="DomainObject.Predmet.SudioniciListAdressOIB_1">
      <item>RIFT društvo s ograničenom odgovornošću za knjigovodstvene usluge i posredovanje u trgovini, OIB 13897069370, Slavonska ulica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13897069370</item>
      <item>, OIB 85821130368</item>
    </izvorni_sadrzaj>
    <derivirana_varijabla naziv="DomainObject.Predmet.SudioniciListNazivOIB_1">
      <item>, OIB 13897069370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714</properties:Words>
  <properties:Characters>3946</properties:Characters>
  <properties:Lines>92</properties:Lines>
  <properties:Paragraphs>27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2018-11-15T08:52:00Z</cp:lastPrinted>
  <dcterms:modified xmlns:xsi="http://www.w3.org/2001/XMLSchema-instance" xsi:type="dcterms:W3CDTF">2018-11-15T08:52:00Z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