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051d" w14:paraId="6fb051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8B0231">
        <w:rPr>
          <w:rFonts w:hAnsi="Times New Roman" w:ascii="Times New Roman"/>
          <w:sz w:val="24"/>
          <w:szCs w:val="24"/>
        </w:rPr>
        <w:t xml:space="preserve">SPORT MUNDUS </w:t>
      </w:r>
      <w:r w:rsidR="00051FA3">
        <w:rPr>
          <w:rFonts w:hAnsi="Times New Roman" w:ascii="Times New Roman"/>
          <w:sz w:val="24"/>
          <w:szCs w:val="24"/>
        </w:rPr>
        <w:t>d.o.o.,</w:t>
      </w:r>
      <w:r w:rsidR="00283225">
        <w:rPr>
          <w:rFonts w:hAnsi="Times New Roman" w:ascii="Times New Roman"/>
          <w:sz w:val="24"/>
          <w:szCs w:val="24"/>
        </w:rPr>
        <w:t xml:space="preserve"> </w:t>
      </w:r>
      <w:r w:rsidR="008B0231">
        <w:rPr>
          <w:rFonts w:hAnsi="Times New Roman" w:ascii="Times New Roman"/>
          <w:sz w:val="24"/>
          <w:szCs w:val="24"/>
        </w:rPr>
        <w:t>Zagreb, Podgoračka 2</w:t>
      </w:r>
      <w:r w:rsidR="00FF03B4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</w:t>
      </w:r>
      <w:r w:rsidR="008B0231">
        <w:rPr>
          <w:rFonts w:hAnsi="Times New Roman" w:ascii="Times New Roman"/>
          <w:sz w:val="24"/>
          <w:szCs w:val="24"/>
        </w:rPr>
        <w:t>99703916720</w:t>
      </w:r>
      <w:r w:rsidR="005F525A">
        <w:rPr>
          <w:rFonts w:hAnsi="Times New Roman" w:ascii="Times New Roman"/>
          <w:sz w:val="24"/>
          <w:szCs w:val="24"/>
        </w:rPr>
        <w:t>,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348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F525A" w:rsidRPr="005F525A">
        <w:rPr>
          <w:rFonts w:hAnsi="Times New Roman" w:ascii="Times New Roman"/>
          <w:sz w:val="24"/>
          <w:szCs w:val="24"/>
        </w:rPr>
        <w:t xml:space="preserve"> </w:t>
      </w:r>
      <w:r w:rsidR="005F525A">
        <w:rPr>
          <w:rFonts w:hAnsi="Times New Roman" w:ascii="Times New Roman"/>
          <w:sz w:val="24"/>
          <w:szCs w:val="24"/>
        </w:rPr>
        <w:t>SPORT MUNDUS d.o.o., Zagreb, Podgoračka 2,</w:t>
      </w:r>
      <w:r w:rsidR="005F525A" w:rsidRPr="00E2381A">
        <w:rPr>
          <w:rFonts w:hAnsi="Times New Roman" w:ascii="Times New Roman"/>
          <w:sz w:val="24"/>
          <w:szCs w:val="24"/>
        </w:rPr>
        <w:t xml:space="preserve"> OIB:</w:t>
      </w:r>
      <w:r w:rsidR="005F525A">
        <w:rPr>
          <w:rFonts w:hAnsi="Times New Roman" w:ascii="Times New Roman"/>
          <w:sz w:val="24"/>
          <w:szCs w:val="24"/>
        </w:rPr>
        <w:t>99703916720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5F525A">
        <w:rPr>
          <w:rFonts w:cs="Times New Roman" w:hAnsi="Times New Roman" w:ascii="Times New Roman"/>
          <w:sz w:val="24"/>
          <w:szCs w:val="24"/>
        </w:rPr>
        <w:t>Milivoju Bračun, Zagreb, Podgoračka 2A</w:t>
      </w:r>
      <w:r w:rsidR="0009028F">
        <w:rPr>
          <w:rFonts w:cs="Times New Roman" w:hAnsi="Times New Roman" w:ascii="Times New Roman"/>
          <w:sz w:val="24"/>
          <w:szCs w:val="24"/>
        </w:rPr>
        <w:t>,</w:t>
      </w:r>
      <w:r w:rsidR="00E61363">
        <w:rPr>
          <w:rFonts w:cs="Times New Roman" w:hAnsi="Times New Roman" w:ascii="Times New Roman"/>
          <w:sz w:val="24"/>
          <w:szCs w:val="24"/>
        </w:rPr>
        <w:t xml:space="preserve"> </w:t>
      </w:r>
      <w:r w:rsidR="00000FC9">
        <w:rPr>
          <w:rFonts w:cs="Times New Roman" w:hAnsi="Times New Roman" w:ascii="Times New Roman"/>
          <w:sz w:val="24"/>
          <w:szCs w:val="24"/>
        </w:rPr>
        <w:t>OIB:</w:t>
      </w:r>
      <w:r w:rsidR="005F525A">
        <w:rPr>
          <w:rFonts w:cs="Times New Roman" w:hAnsi="Times New Roman" w:ascii="Times New Roman"/>
          <w:sz w:val="24"/>
          <w:szCs w:val="24"/>
        </w:rPr>
        <w:t>33566305945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4609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5F525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215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F525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5215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0A6EB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81378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3B9" w:rsidP="007B6B50" w:rsidR="00AE73B9">
      <w:pPr>
        <w:spacing w:lineRule="auto" w:line="240" w:after="0"/>
      </w:pPr>
      <w:r>
        <w:separator/>
      </w:r>
    </w:p>
  </w:endnote>
  <w:endnote w:id="0" w:type="continuationSeparator">
    <w:p w:rsidRDefault="00AE73B9" w:rsidP="007B6B50" w:rsidR="00AE73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3B9" w:rsidP="007B6B50" w:rsidR="00AE73B9">
      <w:pPr>
        <w:spacing w:lineRule="auto" w:line="240" w:after="0"/>
      </w:pPr>
      <w:r>
        <w:separator/>
      </w:r>
    </w:p>
  </w:footnote>
  <w:footnote w:id="0" w:type="continuationSeparator">
    <w:p w:rsidRDefault="00AE73B9" w:rsidP="007B6B50" w:rsidR="00AE73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90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BF077A">
      <w:t>5</w:t>
    </w:r>
    <w:r w:rsidR="00831F2B">
      <w:t>215</w:t>
    </w:r>
    <w:r w:rsidR="00005F5E">
      <w:t>/16</w:t>
    </w:r>
    <w:r w:rsidR="00EF5367">
      <w:t>-</w:t>
    </w:r>
    <w:r w:rsidR="007E6CC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1FA3"/>
    <w:rsid w:val="00052DC5"/>
    <w:rsid w:val="0005745F"/>
    <w:rsid w:val="000842CD"/>
    <w:rsid w:val="0009028F"/>
    <w:rsid w:val="0009403A"/>
    <w:rsid w:val="00097225"/>
    <w:rsid w:val="000A6EB0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E1B7C"/>
    <w:rsid w:val="001F319F"/>
    <w:rsid w:val="001F321F"/>
    <w:rsid w:val="00204182"/>
    <w:rsid w:val="002044ED"/>
    <w:rsid w:val="00216A88"/>
    <w:rsid w:val="0022121D"/>
    <w:rsid w:val="00221A2E"/>
    <w:rsid w:val="00232483"/>
    <w:rsid w:val="00233C30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83225"/>
    <w:rsid w:val="00293ABD"/>
    <w:rsid w:val="002A2A6D"/>
    <w:rsid w:val="002C0CBE"/>
    <w:rsid w:val="002D58B9"/>
    <w:rsid w:val="002E1022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5E6E"/>
    <w:rsid w:val="00353487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7652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21967"/>
    <w:rsid w:val="00530FF6"/>
    <w:rsid w:val="005355E5"/>
    <w:rsid w:val="00540397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5E77E2"/>
    <w:rsid w:val="005F525A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02A2"/>
    <w:rsid w:val="006770EA"/>
    <w:rsid w:val="006777BD"/>
    <w:rsid w:val="00681378"/>
    <w:rsid w:val="00682119"/>
    <w:rsid w:val="006A23DC"/>
    <w:rsid w:val="006A4C54"/>
    <w:rsid w:val="006B0407"/>
    <w:rsid w:val="006B044B"/>
    <w:rsid w:val="006B6031"/>
    <w:rsid w:val="006B6FB3"/>
    <w:rsid w:val="006C735A"/>
    <w:rsid w:val="006E01DC"/>
    <w:rsid w:val="006E767F"/>
    <w:rsid w:val="006F29C0"/>
    <w:rsid w:val="006F758C"/>
    <w:rsid w:val="007030BA"/>
    <w:rsid w:val="00734542"/>
    <w:rsid w:val="00740015"/>
    <w:rsid w:val="00760489"/>
    <w:rsid w:val="00761C79"/>
    <w:rsid w:val="00770309"/>
    <w:rsid w:val="0078158A"/>
    <w:rsid w:val="007839E2"/>
    <w:rsid w:val="007968E7"/>
    <w:rsid w:val="007973B1"/>
    <w:rsid w:val="007A07C8"/>
    <w:rsid w:val="007A2B43"/>
    <w:rsid w:val="007A3D81"/>
    <w:rsid w:val="007B35B7"/>
    <w:rsid w:val="007B37B9"/>
    <w:rsid w:val="007B60F5"/>
    <w:rsid w:val="007B6B50"/>
    <w:rsid w:val="007B718B"/>
    <w:rsid w:val="007C1BD0"/>
    <w:rsid w:val="007C330B"/>
    <w:rsid w:val="007E6CC7"/>
    <w:rsid w:val="007F3FAD"/>
    <w:rsid w:val="008117CB"/>
    <w:rsid w:val="00817F93"/>
    <w:rsid w:val="00831F2B"/>
    <w:rsid w:val="00840597"/>
    <w:rsid w:val="00855C59"/>
    <w:rsid w:val="00863575"/>
    <w:rsid w:val="00877831"/>
    <w:rsid w:val="008914B7"/>
    <w:rsid w:val="00893859"/>
    <w:rsid w:val="008A2BF5"/>
    <w:rsid w:val="008A7601"/>
    <w:rsid w:val="008B0231"/>
    <w:rsid w:val="008B4806"/>
    <w:rsid w:val="008B4B9C"/>
    <w:rsid w:val="008B5C82"/>
    <w:rsid w:val="008C4B8F"/>
    <w:rsid w:val="008E4A91"/>
    <w:rsid w:val="008E6BD4"/>
    <w:rsid w:val="008F7618"/>
    <w:rsid w:val="009201D5"/>
    <w:rsid w:val="00921042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2F5A"/>
    <w:rsid w:val="00A363AE"/>
    <w:rsid w:val="00A367B1"/>
    <w:rsid w:val="00A46098"/>
    <w:rsid w:val="00A50F18"/>
    <w:rsid w:val="00A54AA8"/>
    <w:rsid w:val="00A55D28"/>
    <w:rsid w:val="00A80C8E"/>
    <w:rsid w:val="00A821C4"/>
    <w:rsid w:val="00A823F7"/>
    <w:rsid w:val="00A84AB1"/>
    <w:rsid w:val="00AD321E"/>
    <w:rsid w:val="00AD74BE"/>
    <w:rsid w:val="00AE53EE"/>
    <w:rsid w:val="00AE69F5"/>
    <w:rsid w:val="00AE73B9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BF077A"/>
    <w:rsid w:val="00C01228"/>
    <w:rsid w:val="00C0162D"/>
    <w:rsid w:val="00C017E8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77EA5"/>
    <w:rsid w:val="00C8454D"/>
    <w:rsid w:val="00C854CB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50F8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0D77"/>
    <w:rsid w:val="00D9190D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1363"/>
    <w:rsid w:val="00E62624"/>
    <w:rsid w:val="00E65FF2"/>
    <w:rsid w:val="00E66881"/>
    <w:rsid w:val="00E83A06"/>
    <w:rsid w:val="00E8494D"/>
    <w:rsid w:val="00E8567B"/>
    <w:rsid w:val="00E95743"/>
    <w:rsid w:val="00EA1D60"/>
    <w:rsid w:val="00EA3ED3"/>
    <w:rsid w:val="00EA7663"/>
    <w:rsid w:val="00ED5641"/>
    <w:rsid w:val="00EE529F"/>
    <w:rsid w:val="00EF5367"/>
    <w:rsid w:val="00F041CD"/>
    <w:rsid w:val="00F15930"/>
    <w:rsid w:val="00F22D59"/>
    <w:rsid w:val="00F40858"/>
    <w:rsid w:val="00F46BA4"/>
    <w:rsid w:val="00F74FB8"/>
    <w:rsid w:val="00F85B22"/>
    <w:rsid w:val="00F921BE"/>
    <w:rsid w:val="00F92DAB"/>
    <w:rsid w:val="00FA5639"/>
    <w:rsid w:val="00FB1002"/>
    <w:rsid w:val="00FC2177"/>
    <w:rsid w:val="00FC281D"/>
    <w:rsid w:val="00FC2CDE"/>
    <w:rsid w:val="00FD3171"/>
    <w:rsid w:val="00FD4337"/>
    <w:rsid w:val="00FE7CB6"/>
    <w:rsid w:val="00FF03B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St-5215/2016-4</izvorni_sadrzaj>
    <derivirana_varijabla naziv="DomainObject.Oznaka_1">St-5215/2016-4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St-5215/2016</izvorni_sadrzaj>
    <derivirana_varijabla naziv="DomainObject.Predmet.OznakaBroj_1">St-5215/2016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MUNDUS d.o.o. zastupanog po punomoćniku Milivoj Bračun</izvorni_sadrzaj>
    <derivirana_varijabla naziv="DomainObject.Predmet.ProtustrankaFormated_1">  SPORT MUNDUS d.o.o. zastupanog po punomoćniku Milivoj Bračun</derivirana_varijabla>
  </DomainObject.Predmet.ProtustrankaFormated>
  <DomainObject.Predmet.ProtustrankaFormatedOIB>
    <izvorni_sadrzaj>  SPORT MUNDUS d.o.o., OIB 99703916720 zastupanog po punomoćniku Milivoj Bračun</izvorni_sadrzaj>
    <derivirana_varijabla naziv="DomainObject.Predmet.ProtustrankaFormatedOIB_1">  SPORT MUNDUS d.o.o., OIB 99703916720 zastupanog po punomoćniku Milivoj Bračun</derivirana_varijabla>
  </DomainObject.Predmet.ProtustrankaFormatedOIB>
  <DomainObject.Predmet.ProtustrankaFormatedWithAdress>
    <izvorni_sadrzaj> SPORT MUNDUS d.o.o., Podgoračka 2, 10000 Zagreb zastupanog po punomoćniku Milivoj Bračun</izvorni_sadrzaj>
    <derivirana_varijabla naziv="DomainObject.Predmet.ProtustrankaFormatedWithAdress_1"> SPORT MUNDUS d.o.o., Podgoračka 2, 10000 Zagreb zastupanog po punomoćniku Milivoj Bračun</derivirana_varijabla>
  </DomainObject.Predmet.ProtustrankaFormatedWithAdress>
  <DomainObject.Predmet.ProtustrankaFormatedWithAdressOIB>
    <izvorni_sadrzaj> SPORT MUNDUS d.o.o., OIB 99703916720, Podgoračka 2, 10000 Zagreb zastupanog po punomoćniku Milivoj Bračun</izvorni_sadrzaj>
    <derivirana_varijabla naziv="DomainObject.Predmet.ProtustrankaFormatedWithAdressOIB_1"> SPORT MUNDUS d.o.o., OIB 99703916720, Podgoračka 2, 10000 Zagreb zastupanog po punomoćniku Milivoj Bračun</derivirana_varijabla>
  </DomainObject.Predmet.ProtustrankaFormatedWithAdressOIB>
  <DomainObject.Predmet.ProtustrankaWithAdress>
    <izvorni_sadrzaj>SPORT MUNDUS d.o.o. Podgoračka 2, 10000 Zagreb</izvorni_sadrzaj>
    <derivirana_varijabla naziv="DomainObject.Predmet.ProtustrankaWithAdress_1">SPORT MUNDUS d.o.o. Podgoračka 2, 10000 Zagreb</derivirana_varijabla>
  </DomainObject.Predmet.ProtustrankaWithAdress>
  <DomainObject.Predmet.ProtustrankaWithAdressOIB>
    <izvorni_sadrzaj>SPORT MUNDUS d.o.o., OIB 99703916720, Podgoračka 2, 10000 Zagreb</izvorni_sadrzaj>
    <derivirana_varijabla naziv="DomainObject.Predmet.ProtustrankaWithAdressOIB_1">SPORT MUNDUS d.o.o., OIB 99703916720, Podgoračka 2, 10000 Zagreb</derivirana_varijabla>
  </DomainObject.Predmet.ProtustrankaWithAdressOIB>
  <DomainObject.Predmet.ProtustrankaNazivFormated>
    <izvorni_sadrzaj>SPORT MUNDUS d.o.o.</izvorni_sadrzaj>
    <derivirana_varijabla naziv="DomainObject.Predmet.ProtustrankaNazivFormated_1">SPORT MUNDUS d.o.o.</derivirana_varijabla>
  </DomainObject.Predmet.ProtustrankaNazivFormated>
  <DomainObject.Predmet.ProtustrankaNazivFormatedOIB>
    <izvorni_sadrzaj>SPORT MUNDUS d.o.o., OIB 99703916720</izvorni_sadrzaj>
    <derivirana_varijabla naziv="DomainObject.Predmet.ProtustrankaNazivFormatedOIB_1">SPORT MUNDUS d.o.o., OIB 99703916720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MUNDUS d.o.o. zastupanog po punomoćniku Milivoj Bračun</item>
    </izvorni_sadrzaj>
    <derivirana_varijabla naziv="DomainObject.Predmet.ProtuStrankaListFormated_1">
      <item>SPORT MUNDUS d.o.o. zastupanog po punomoćniku Milivoj Bračun</item>
    </derivirana_varijabla>
  </DomainObject.Predmet.ProtuStrankaListFormated>
  <DomainObject.Predmet.ProtuStrankaListFormatedOIB>
    <izvorni_sadrzaj>
      <item>SPORT MUNDUS d.o.o., OIB 99703916720 zastupanog po punomoćniku Milivoj Bračun</item>
    </izvorni_sadrzaj>
    <derivirana_varijabla naziv="DomainObject.Predmet.ProtuStrankaListFormatedOIB_1">
      <item>SPORT MUNDUS d.o.o., OIB 99703916720 zastupanog po punomoćniku Milivoj Bračun</item>
    </derivirana_varijabla>
  </DomainObject.Predmet.ProtuStrankaListFormatedOIB>
  <DomainObject.Predmet.ProtuStrankaListFormatedWithAdress>
    <izvorni_sadrzaj>
      <item>SPORT MUNDUS d.o.o., Podgoračka 2, 10000 Zagreb zastupanog po punomoćniku Milivoj Bračun</item>
    </izvorni_sadrzaj>
    <derivirana_varijabla naziv="DomainObject.Predmet.ProtuStrankaListFormatedWithAdress_1">
      <item>SPORT MUNDUS d.o.o., Podgoračka 2, 10000 Zagreb zastupanog po punomoćniku Milivoj Bračun</item>
    </derivirana_varijabla>
  </DomainObject.Predmet.ProtuStrankaListFormatedWithAdress>
  <DomainObject.Predmet.ProtuStrankaListFormatedWithAdressOIB>
    <izvorni_sadrzaj>
      <item>SPORT MUNDUS d.o.o., OIB 99703916720, Podgoračka 2, 10000 Zagreb zastupanog po punomoćniku Milivoj Bračun</item>
    </izvorni_sadrzaj>
    <derivirana_varijabla naziv="DomainObject.Predmet.ProtuStrankaListFormatedWithAdressOIB_1">
      <item>SPORT MUNDUS d.o.o., OIB 99703916720, Podgoračka 2, 10000 Zagreb zastupanog po punomoćniku Milivoj Bračun</item>
    </derivirana_varijabla>
  </DomainObject.Predmet.ProtuStrankaListFormatedWithAdressOIB>
  <DomainObject.Predmet.ProtuStrankaListNazivFormated>
    <izvorni_sadrzaj>
      <item>SPORT MUNDUS d.o.o.</item>
    </izvorni_sadrzaj>
    <derivirana_varijabla naziv="DomainObject.Predmet.ProtuStrankaListNazivFormated_1">
      <item>SPORT MUNDUS d.o.o.</item>
    </derivirana_varijabla>
  </DomainObject.Predmet.ProtuStrankaListNazivFormated>
  <DomainObject.Predmet.ProtuStrankaListNazivFormatedOIB>
    <izvorni_sadrzaj>
      <item>SPORT MUNDUS d.o.o., OIB 99703916720</item>
    </izvorni_sadrzaj>
    <derivirana_varijabla naziv="DomainObject.Predmet.ProtuStrankaListNazivFormatedOIB_1">
      <item>SPORT MUNDUS d.o.o., OIB 99703916720</item>
    </derivirana_varijabla>
  </DomainObject.Predmet.ProtuStrankaListNazivFormatedOIB>
  <DomainObject.Predmet.OstaliListFormated>
    <izvorni_sadrzaj>
      <item>Milivoj Bračun punomoćnik sudionika u postupku SPORT MUNDUS d.o.o.</item>
    </izvorni_sadrzaj>
    <derivirana_varijabla naziv="DomainObject.Predmet.OstaliListFormated_1">
      <item>Milivoj Bračun punomoćnik sudionika u postupku SPORT MUNDUS d.o.o.</item>
    </derivirana_varijabla>
  </DomainObject.Predmet.OstaliListFormated>
  <DomainObject.Predmet.OstaliListFormatedOIB>
    <izvorni_sadrzaj>
      <item>Milivoj Bračun, OIB 33566305945 punomoćnik sudionika u postupku SPORT MUNDUS d.o.o.</item>
    </izvorni_sadrzaj>
    <derivirana_varijabla naziv="DomainObject.Predmet.OstaliListFormatedOIB_1">
      <item>Milivoj Bračun, OIB 33566305945 punomoćnik sudionika u postupku SPORT MUNDUS d.o.o.</item>
    </derivirana_varijabla>
  </DomainObject.Predmet.OstaliListFormatedOIB>
  <DomainObject.Predmet.OstaliListFormatedWithAdress>
    <izvorni_sadrzaj>
      <item>Milivoj Bračun, Podgoračka 2, 10000 Zagreb punomoćnik sudionika u postupku SPORT MUNDUS d.o.o.</item>
    </izvorni_sadrzaj>
    <derivirana_varijabla naziv="DomainObject.Predmet.OstaliListFormatedWithAdress_1">
      <item>Milivoj Bračun, Podgoračka 2, 10000 Zagreb punomoćnik sudionika u postupku SPORT MUNDUS d.o.o.</item>
    </derivirana_varijabla>
  </DomainObject.Predmet.OstaliListFormatedWithAdress>
  <DomainObject.Predmet.OstaliListFormatedWithAdressOIB>
    <izvorni_sadrzaj>
      <item>Milivoj Bračun, OIB 33566305945, Podgoračka 2, 10000 Zagreb punomoćnik sudionika u postupku SPORT MUNDUS d.o.o.</item>
    </izvorni_sadrzaj>
    <derivirana_varijabla naziv="DomainObject.Predmet.OstaliListFormatedWithAdressOIB_1">
      <item>Milivoj Bračun, OIB 33566305945, Podgoračka 2, 10000 Zagreb punomoćnik sudionika u postupku SPORT MUNDUS d.o.o.</item>
    </derivirana_varijabla>
  </DomainObject.Predmet.OstaliListFormatedWithAdressOIB>
  <DomainObject.Predmet.OstaliListNazivFormated>
    <izvorni_sadrzaj>
      <item>Milivoj Bračun</item>
    </izvorni_sadrzaj>
    <derivirana_varijabla naziv="DomainObject.Predmet.OstaliListNazivFormated_1">
      <item>Milivoj Bračun</item>
    </derivirana_varijabla>
  </DomainObject.Predmet.OstaliListNazivFormated>
  <DomainObject.Predmet.OstaliListNazivFormatedOIB>
    <izvorni_sadrzaj>
      <item>Milivoj Bračun, OIB 33566305945</item>
    </izvorni_sadrzaj>
    <derivirana_varijabla naziv="DomainObject.Predmet.OstaliListNazivFormatedOIB_1">
      <item>Milivoj Bračun, OIB 33566305945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St-5215/2016-4</izvorni_sadrzaj>
    <derivirana_varijabla naziv="DomainObject.PoslovniBrojDokumenta_1">St-5215/2016-4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MUNDUS d.o.o.</izvorni_sadrzaj>
    <derivirana_varijabla naziv="DomainObject.Predmet.ProtustrankaIDrugi_1">SPORT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MUNDUS d.o.o., OIB 99703916720, Podgoračka 2, 10000 Zagreb</izvorni_sadrzaj>
    <derivirana_varijabla naziv="DomainObject.Predmet.ProtustrankaIDrugiAdressOIB_1">SPORT MUNDUS d.o.o., OIB 99703916720, Podgoračka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MUNDUS d.o.o.</item>
      <item>Milivoj Bračun</item>
    </izvorni_sadrzaj>
    <derivirana_varijabla naziv="DomainObject.Predmet.SudioniciListNaziv_1">
      <item>FINA Regionalni centar Zagreb</item>
      <item>SPORT MUNDUS d.o.o.</item>
      <item>Milivoj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izvorni_sadrzaj>
    <derivirana_varijabla naziv="DomainObject.Predmet.SudioniciListAdressOIB_1"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99703916720</item>
      <item>, OIB 33566305945</item>
    </izvorni_sadrzaj>
    <derivirana_varijabla naziv="DomainObject.Predmet.SudioniciListNazivOIB_1">
      <item>, OIB 85821130368</item>
      <item>, OIB 99703916720</item>
      <item>, OIB 33566305945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89F24-F28B-4F39-BB7F-87823F85A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2437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2016-12-20T08:38:00Z</dcterms:created>
  <dc:creator>Draženka Prpić</dc:creator>
  <cp:lastModifiedBy>Marina Markić</cp:lastModifiedBy>
  <cp:lastPrinted>2016-12-20T08:42:00Z</cp:lastPrinted>
  <dcterms:modified xmlns:xsi="http://www.w3.org/2001/XMLSchema-instance" xsi:type="dcterms:W3CDTF">2016-12-21T07:08:00Z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