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e6c3" w14:paraId="9fce6c3" w:rsidRDefault="00126767" w:rsidP="00126767" w:rsidR="00126767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767" w:rsidP="00126767" w:rsidR="00126767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26767" w:rsidP="00126767" w:rsidR="00126767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26767" w:rsidP="00126767" w:rsidR="00126767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126767" w:rsidP="00126767" w:rsidR="00126767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126767" w:rsidP="00126767" w:rsidR="00126767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126767" w:rsidP="00126767" w:rsidR="00126767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126767" w:rsidP="00126767" w:rsidR="00126767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</w:t>
      </w:r>
      <w:r>
        <w:rPr>
          <w:rFonts w:cs="Times New Roman" w:eastAsia="Times New Roman"/>
          <w:szCs w:val="24"/>
        </w:rPr>
        <w:t>07/15-01/04 urbroja: 04-06-15-18714 od 24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PACTA d. o. o. Umag, Mirna 7, OIB 95268514887, MBS 130007491, 15</w:t>
      </w:r>
      <w:r w:rsidRPr="00525201">
        <w:rPr>
          <w:rFonts w:cs="Times New Roman" w:eastAsia="Calibri"/>
          <w:lang w:eastAsia="en-US"/>
        </w:rPr>
        <w:t>. siječnja 2016.</w:t>
      </w:r>
    </w:p>
    <w:p w:rsidRDefault="00126767" w:rsidP="00126767" w:rsidR="00126767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126767" w:rsidP="00126767" w:rsidR="00126767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126767" w:rsidP="00126767" w:rsidR="00126767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PACTA d. o. o. Umag, Mirna 7, OIB 95268514887, MBS 130007491.</w:t>
      </w:r>
    </w:p>
    <w:p w:rsidRDefault="00126767" w:rsidP="00126767" w:rsidR="00126767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126767" w:rsidP="00126767" w:rsidR="00126767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126767" w:rsidP="00126767" w:rsidR="00126767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126767" w:rsidP="00126767" w:rsidR="00126767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126767" w:rsidP="00126767" w:rsidR="00126767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PACTA d. o. o. Umag.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719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12.680,36 </w:t>
      </w:r>
      <w:r w:rsidRPr="00525201">
        <w:rPr>
          <w:rFonts w:cs="Times New Roman" w:eastAsia="Times New Roman"/>
          <w:szCs w:val="24"/>
        </w:rPr>
        <w:t>kuna.</w:t>
      </w:r>
    </w:p>
    <w:p w:rsidRDefault="00126767" w:rsidP="00126767" w:rsidR="00126767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26767" w:rsidP="00126767" w:rsidR="00126767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Tt-15/6875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126767" w:rsidP="00126767" w:rsidR="00126767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126767" w:rsidP="00126767" w:rsidR="00126767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126767" w:rsidP="00126767" w:rsidR="00126767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15</w:t>
      </w:r>
      <w:r w:rsidRPr="00525201">
        <w:rPr>
          <w:rFonts w:cs="Times New Roman" w:eastAsia="Times New Roman"/>
          <w:szCs w:val="24"/>
        </w:rPr>
        <w:t>. siječnja 2016.</w:t>
      </w:r>
    </w:p>
    <w:p w:rsidRDefault="00126767" w:rsidP="00126767" w:rsidR="00126767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126767" w:rsidP="00126767" w:rsidR="00126767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126767" w:rsidP="00126767" w:rsidR="00126767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26767" w:rsidP="00126767" w:rsidR="00126767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26767" w:rsidP="00126767" w:rsidR="00126767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126767" w:rsidP="00126767" w:rsidR="00126767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126767" w:rsidP="00126767" w:rsidR="00126767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26767" w:rsidP="00126767" w:rsidR="00126767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26767" w:rsidP="00126767" w:rsidR="00126767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126767" w:rsidP="00126767" w:rsidR="00126767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126767" w:rsidP="00126767" w:rsidR="00126767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tabs>
          <w:tab w:pos="4438" w:val="left"/>
        </w:tabs>
        <w:rPr>
          <w:rFonts w:cs="Times New Roman" w:eastAsia="Times New Roman"/>
        </w:rPr>
      </w:pPr>
    </w:p>
    <w:p w:rsidRDefault="00126767" w:rsidP="00126767" w:rsidR="00126767" w:rsidRPr="00525201">
      <w:pPr>
        <w:rPr>
          <w:rFonts w:cs="Times New Roman" w:eastAsia="Times New Roman"/>
        </w:rPr>
      </w:pPr>
    </w:p>
    <w:p w:rsidRDefault="0092366A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077" w:rsidP="00126767" w:rsidR="005D6077">
      <w:r>
        <w:separator/>
      </w:r>
    </w:p>
  </w:endnote>
  <w:endnote w:id="0" w:type="continuationSeparator">
    <w:p w:rsidRDefault="005D6077" w:rsidP="00126767" w:rsidR="005D6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077" w:rsidP="00126767" w:rsidR="005D6077">
      <w:r>
        <w:separator/>
      </w:r>
    </w:p>
  </w:footnote>
  <w:footnote w:id="0" w:type="continuationSeparator">
    <w:p w:rsidRDefault="005D6077" w:rsidP="00126767" w:rsidR="005D6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077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2366A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126767">
      <w:t>1319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077" w:rsidP="00D1273B" w:rsidR="00D1273B">
    <w:pPr>
      <w:pStyle w:val="Zaglavlje"/>
      <w:jc w:val="right"/>
    </w:pPr>
    <w:r>
      <w:t>11 St-</w:t>
    </w:r>
    <w:r w:rsidR="00126767">
      <w:t>1319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0C9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26767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000C9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5D6077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366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76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67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676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76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7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676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6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366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36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36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76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67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676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76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7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676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6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366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36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36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St-1319/2015</izvorni_sadrzaj>
    <derivirana_varijabla naziv="DomainObject.Predmet.OznakaBroj_1">St-1319/2015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PACTA d.o.o. UMAG</izvorni_sadrzaj>
    <derivirana_varijabla naziv="DomainObject.Predmet.ProtustrankaFormated_1">  PACTA d.o.o. UMAG</derivirana_varijabla>
  </DomainObject.Predmet.ProtustrankaFormated>
  <DomainObject.Predmet.ProtustrankaFormatedOIB>
    <izvorni_sadrzaj>  PACTA d.o.o. UMAG, OIB 95268514887</izvorni_sadrzaj>
    <derivirana_varijabla naziv="DomainObject.Predmet.ProtustrankaFormatedOIB_1">  PACTA d.o.o. UMAG, OIB 95268514887</derivirana_varijabla>
  </DomainObject.Predmet.ProtustrankaFormatedOIB>
  <DomainObject.Predmet.ProtustrankaFormatedWithAdress>
    <izvorni_sadrzaj> PACTA d.o.o. UMAG, Mirna 7, 52470 Umag</izvorni_sadrzaj>
    <derivirana_varijabla naziv="DomainObject.Predmet.ProtustrankaFormatedWithAdress_1"> PACTA d.o.o. UMAG, Mirna 7, 52470 Umag</derivirana_varijabla>
  </DomainObject.Predmet.ProtustrankaFormatedWithAdress>
  <DomainObject.Predmet.ProtustrankaFormatedWithAdressOIB>
    <izvorni_sadrzaj> PACTA d.o.o. UMAG, OIB 95268514887, Mirna 7, 52470 Umag</izvorni_sadrzaj>
    <derivirana_varijabla naziv="DomainObject.Predmet.ProtustrankaFormatedWithAdressOIB_1"> PACTA d.o.o. UMAG, OIB 95268514887, Mirna 7, 52470 Umag</derivirana_varijabla>
  </DomainObject.Predmet.ProtustrankaFormatedWithAdressOIB>
  <DomainObject.Predmet.ProtustrankaWithAdress>
    <izvorni_sadrzaj>PACTA d.o.o. UMAG Mirna 7, 52470 Umag</izvorni_sadrzaj>
    <derivirana_varijabla naziv="DomainObject.Predmet.ProtustrankaWithAdress_1">PACTA d.o.o. UMAG Mirna 7, 52470 Umag</derivirana_varijabla>
  </DomainObject.Predmet.ProtustrankaWithAdress>
  <DomainObject.Predmet.ProtustrankaWithAdressOIB>
    <izvorni_sadrzaj>PACTA d.o.o. UMAG, OIB 95268514887, Mirna 7, 52470 Umag</izvorni_sadrzaj>
    <derivirana_varijabla naziv="DomainObject.Predmet.ProtustrankaWithAdressOIB_1">PACTA d.o.o. UMAG, OIB 95268514887, Mirna 7, 52470 Umag</derivirana_varijabla>
  </DomainObject.Predmet.ProtustrankaWithAdressOIB>
  <DomainObject.Predmet.ProtustrankaNazivFormated>
    <izvorni_sadrzaj>PACTA d.o.o. UMAG</izvorni_sadrzaj>
    <derivirana_varijabla naziv="DomainObject.Predmet.ProtustrankaNazivFormated_1">PACTA d.o.o. UMAG</derivirana_varijabla>
  </DomainObject.Predmet.ProtustrankaNazivFormated>
  <DomainObject.Predmet.ProtustrankaNazivFormatedOIB>
    <izvorni_sadrzaj>PACTA d.o.o. UMAG, OIB 95268514887</izvorni_sadrzaj>
    <derivirana_varijabla naziv="DomainObject.Predmet.ProtustrankaNazivFormatedOIB_1">PACTA d.o.o. UMAG, OIB 95268514887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12680.36</izvorni_sadrzaj>
    <derivirana_varijabla naziv="DomainObject.Predmet.TrenutnaVrijednost_1">12680.36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PACTA d.o.o. UMAG</item>
    </izvorni_sadrzaj>
    <derivirana_varijabla naziv="DomainObject.Predmet.ProtuStrankaListFormated_1">
      <item>PACTA d.o.o. UMAG</item>
    </derivirana_varijabla>
  </DomainObject.Predmet.ProtuStrankaListFormated>
  <DomainObject.Predmet.ProtuStrankaListFormatedOIB>
    <izvorni_sadrzaj>
      <item>PACTA d.o.o. UMAG, OIB 95268514887</item>
    </izvorni_sadrzaj>
    <derivirana_varijabla naziv="DomainObject.Predmet.ProtuStrankaListFormatedOIB_1">
      <item>PACTA d.o.o. UMAG, OIB 95268514887</item>
    </derivirana_varijabla>
  </DomainObject.Predmet.ProtuStrankaListFormatedOIB>
  <DomainObject.Predmet.ProtuStrankaListFormatedWithAdress>
    <izvorni_sadrzaj>
      <item>PACTA d.o.o. UMAG, Mirna 7, 52470 Umag</item>
    </izvorni_sadrzaj>
    <derivirana_varijabla naziv="DomainObject.Predmet.ProtuStrankaListFormatedWithAdress_1">
      <item>PACTA d.o.o. UMAG, Mirna 7, 52470 Umag</item>
    </derivirana_varijabla>
  </DomainObject.Predmet.ProtuStrankaListFormatedWithAdress>
  <DomainObject.Predmet.ProtuStrankaListFormatedWithAdressOIB>
    <izvorni_sadrzaj>
      <item>PACTA d.o.o. UMAG, OIB 95268514887, Mirna 7, 52470 Umag</item>
    </izvorni_sadrzaj>
    <derivirana_varijabla naziv="DomainObject.Predmet.ProtuStrankaListFormatedWithAdressOIB_1">
      <item>PACTA d.o.o. UMAG, OIB 95268514887, Mirna 7, 52470 Umag</item>
    </derivirana_varijabla>
  </DomainObject.Predmet.ProtuStrankaListFormatedWithAdressOIB>
  <DomainObject.Predmet.ProtuStrankaListNazivFormated>
    <izvorni_sadrzaj>
      <item>PACTA d.o.o. UMAG</item>
    </izvorni_sadrzaj>
    <derivirana_varijabla naziv="DomainObject.Predmet.ProtuStrankaListNazivFormated_1">
      <item>PACTA d.o.o. UMAG</item>
    </derivirana_varijabla>
  </DomainObject.Predmet.ProtuStrankaListNazivFormated>
  <DomainObject.Predmet.ProtuStrankaListNazivFormatedOIB>
    <izvorni_sadrzaj>
      <item>PACTA d.o.o. UMAG, OIB 95268514887</item>
    </izvorni_sadrzaj>
    <derivirana_varijabla naziv="DomainObject.Predmet.ProtuStrankaListNazivFormatedOIB_1">
      <item>PACTA d.o.o. UMAG, OIB 95268514887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PACTA d.o.o. UMAG</izvorni_sadrzaj>
    <derivirana_varijabla naziv="DomainObject.Predmet.ProtustrankaIDrugi_1">PACTA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PACTA d.o.o. UMAG, OIB 95268514887, Mirna 7, 52470 Umag</izvorni_sadrzaj>
    <derivirana_varijabla naziv="DomainObject.Predmet.ProtustrankaIDrugiAdressOIB_1">PACTA d.o.o. UMAG, OIB 95268514887, Mirna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PACTA d.o.o. UMAG</item>
    </izvorni_sadrzaj>
    <derivirana_varijabla naziv="DomainObject.Predmet.SudioniciListNaziv_1">
      <item>FINANCIJSKA AGENCIJA, RC RIJEKA, PODRUŽNICA PULA, PULA</item>
      <item>PACTA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PACTA d.o.o. UMAG, OIB 95268514887, Mirna 7,52470 Umag</item>
    </izvorni_sadrzaj>
    <derivirana_varijabla naziv="DomainObject.Predmet.SudioniciListAdressOIB_1">
      <item>FINANCIJSKA AGENCIJA, RC RIJEKA, PODRUŽNICA PULA, PULA, OIB 85821130368, Giardini 5,52100 Pula</item>
      <item>PACTA d.o.o. UMAG, OIB 95268514887, Mirna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95268514887</item>
    </izvorni_sadrzaj>
    <derivirana_varijabla naziv="DomainObject.Predmet.SudioniciListNazivOIB_1">
      <item>, OIB 85821130368</item>
      <item>, OIB 95268514887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2166</properties:Characters>
  <properties:Lines>95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2016-01-15T11:58:00Z</dcterms:created>
  <dc:creator>Mihaela Kaligari</dc:creator>
  <dc:description/>
  <cp:keywords/>
  <cp:lastModifiedBy>Sanja Prodan</cp:lastModifiedBy>
  <cp:lastPrinted>2016-01-15T12:00:00Z</cp:lastPrinted>
  <dcterms:modified xmlns:xsi="http://www.w3.org/2001/XMLSchema-instance" xsi:type="dcterms:W3CDTF">2016-01-18T07:38:00Z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