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c608" w14:paraId="879c608" w:rsidRDefault="009B0E76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47931" w:rsidRPr="00D72603">
        <w:t>1 St</w:t>
      </w:r>
      <w:r w:rsidR="00166696">
        <w:t>-</w:t>
      </w:r>
      <w:r w:rsidR="00254A94">
        <w:t>203</w:t>
      </w:r>
      <w:r w:rsidR="00166696">
        <w:t>/</w:t>
      </w:r>
      <w:r w:rsidR="00AA6C64">
        <w:t>18</w:t>
      </w:r>
      <w:r w:rsidR="007B2C32">
        <w:t>-</w:t>
      </w:r>
      <w:r w:rsidR="00AA6C64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B0E76" w:rsidP="009B0E76" w:rsidR="009B0E7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B0E76" w:rsidP="009B0E76" w:rsidR="009B0E7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0A31FF">
        <w:t>SMILJEVAC-PROJEKT</w:t>
      </w:r>
      <w:r w:rsidR="00D54A04">
        <w:t xml:space="preserve"> d.o.o., </w:t>
      </w:r>
      <w:r w:rsidR="000A31FF">
        <w:t>Zadar</w:t>
      </w:r>
      <w:r w:rsidR="00D54A04">
        <w:t xml:space="preserve">, </w:t>
      </w:r>
      <w:r w:rsidR="000A31FF">
        <w:t>Gaženička cesta 32</w:t>
      </w:r>
      <w:r w:rsidR="00D54A04">
        <w:t xml:space="preserve">, OIB: </w:t>
      </w:r>
      <w:r w:rsidR="000A31FF">
        <w:t>17817832256</w:t>
      </w:r>
      <w:r w:rsidR="00BA4470">
        <w:t xml:space="preserve">, </w:t>
      </w:r>
      <w:r w:rsidR="00BA4470" w:rsidRPr="009219F7">
        <w:t xml:space="preserve">zastupanom po stečajnom upravitelju </w:t>
      </w:r>
      <w:r w:rsidR="00D427D0">
        <w:t>Renatu Sabljiću</w:t>
      </w:r>
      <w:r w:rsidRPr="00D72603">
        <w:t>, dana</w:t>
      </w:r>
      <w:r w:rsidR="004E3574" w:rsidRPr="00D72603">
        <w:t xml:space="preserve"> </w:t>
      </w:r>
      <w:r w:rsidR="00AA6C64">
        <w:t>14</w:t>
      </w:r>
      <w:r w:rsidR="00A03CDA">
        <w:t>.</w:t>
      </w:r>
      <w:r w:rsidR="00D54A04">
        <w:t xml:space="preserve"> </w:t>
      </w:r>
      <w:r w:rsidR="00D427D0">
        <w:t>lipnja</w:t>
      </w:r>
      <w:r w:rsidR="00D54A04">
        <w:t xml:space="preserve"> 201</w:t>
      </w:r>
      <w:r w:rsidR="00AD2277">
        <w:t>8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AF2C31" w:rsidR="00AF2C31">
      <w:pPr>
        <w:ind w:firstLine="708"/>
        <w:jc w:val="both"/>
      </w:pPr>
      <w:r w:rsidRPr="00D72603">
        <w:t>I</w:t>
      </w:r>
      <w:r>
        <w:t>.</w:t>
      </w:r>
      <w:r w:rsidRPr="00D72603">
        <w:t xml:space="preserve"> Nastavlja se stečajni postupak nad stečajnim dužnikom </w:t>
      </w:r>
      <w:r w:rsidR="00D427D0">
        <w:t>SMILJEVAC-PROJEKT d.o.o., Zadar</w:t>
      </w:r>
      <w:r>
        <w:t>.</w:t>
      </w:r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</w:t>
      </w:r>
      <w:r w:rsidR="00D427D0">
        <w:t>Renatu Sabljiću</w:t>
      </w:r>
      <w:r w:rsidR="00BA4470">
        <w:t xml:space="preserve"> </w:t>
      </w:r>
      <w:r w:rsidR="00D54A04" w:rsidRPr="008E37E9">
        <w:t>iz</w:t>
      </w:r>
      <w:r w:rsidR="00D54A04">
        <w:t xml:space="preserve"> </w:t>
      </w:r>
      <w:r w:rsidR="009B0E76">
        <w:t>Zagreba</w:t>
      </w:r>
      <w:r w:rsidR="00D54A04">
        <w:t xml:space="preserve">, </w:t>
      </w:r>
      <w:r w:rsidR="00D427D0">
        <w:t>Zdenački zavoj 14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</w:t>
      </w:r>
      <w:r w:rsidR="00D427D0">
        <w:t>203</w:t>
      </w:r>
      <w:r w:rsidR="00D54A04">
        <w:t>-</w:t>
      </w:r>
      <w:r w:rsidR="00AA6C64">
        <w:t>18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r w:rsidR="00BA4470">
        <w:t xml:space="preserve">razlučni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razlučna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D427D0">
        <w:t xml:space="preserve">Renatu Sabljiću </w:t>
      </w:r>
      <w:r w:rsidR="00D427D0" w:rsidRPr="008E37E9">
        <w:t>iz</w:t>
      </w:r>
      <w:r w:rsidR="00D427D0">
        <w:t xml:space="preserve"> Zagreba, Zdenački zavoj 14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500,00 </w:t>
      </w:r>
      <w:r w:rsidR="00BA4470">
        <w:t>k</w:t>
      </w:r>
      <w:r w:rsidR="00BA4470" w:rsidRPr="009764AF">
        <w:t>n, a uplaćuje se na žiro-račun državnog proračuna IBAN HR12 1001005-1863000160, pozivom na broj: 64 5045-23405-</w:t>
      </w:r>
      <w:r w:rsidR="00AA6C64">
        <w:t>203</w:t>
      </w:r>
      <w:r w:rsidR="00BA4470" w:rsidRPr="009764AF">
        <w:t>-</w:t>
      </w:r>
      <w:r w:rsidR="00BA1AA8">
        <w:t>1</w:t>
      </w:r>
      <w:r w:rsidR="00AA6C64">
        <w:t>8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8A2C2A" w:rsidP="009B0E76" w:rsidR="009B0E76">
      <w:pPr>
        <w:pStyle w:val="Odlomakpopisa"/>
        <w:ind w:left="1701"/>
        <w:rPr>
          <w:b/>
        </w:rPr>
      </w:pPr>
      <w:r>
        <w:rPr>
          <w:b/>
        </w:rPr>
        <w:t>6</w:t>
      </w:r>
      <w:r w:rsidR="00322B5B">
        <w:rPr>
          <w:b/>
        </w:rPr>
        <w:t>.</w:t>
      </w:r>
      <w:r w:rsidR="00BF4838">
        <w:rPr>
          <w:b/>
        </w:rPr>
        <w:t xml:space="preserve"> </w:t>
      </w:r>
      <w:r w:rsidR="00D427D0">
        <w:rPr>
          <w:b/>
        </w:rPr>
        <w:t>rujna</w:t>
      </w:r>
      <w:r w:rsidR="00BA4470" w:rsidRPr="00F72786">
        <w:rPr>
          <w:b/>
        </w:rPr>
        <w:t xml:space="preserve"> 201</w:t>
      </w:r>
      <w:r w:rsidR="009B0E76">
        <w:rPr>
          <w:b/>
        </w:rPr>
        <w:t>8</w:t>
      </w:r>
      <w:r w:rsidR="00BA4470" w:rsidRPr="00F72786">
        <w:rPr>
          <w:b/>
        </w:rPr>
        <w:t xml:space="preserve">. u </w:t>
      </w:r>
      <w:r>
        <w:rPr>
          <w:b/>
        </w:rPr>
        <w:t>11,0</w:t>
      </w:r>
      <w:r w:rsidR="00322B5B">
        <w:rPr>
          <w:b/>
        </w:rPr>
        <w:t>0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9B0E76" w:rsidP="009B0E76" w:rsidR="009B0E76">
      <w:pPr>
        <w:pStyle w:val="Odlomakpopisa"/>
        <w:ind w:left="1260"/>
        <w:rPr>
          <w:b/>
        </w:rPr>
      </w:pPr>
    </w:p>
    <w:p w:rsidRDefault="00F72786" w:rsidP="009B0E76" w:rsidR="00F72786">
      <w:pPr>
        <w:pStyle w:val="Odlomakpopisa"/>
        <w:numPr>
          <w:ilvl w:val="0"/>
          <w:numId w:val="4"/>
        </w:numPr>
        <w:rPr>
          <w:b/>
        </w:rPr>
      </w:pPr>
      <w:r>
        <w:t>Izvještajno ročište koje se zakazuje za dan</w:t>
      </w:r>
      <w:r w:rsidRPr="007E0FEA">
        <w:t xml:space="preserve"> </w:t>
      </w:r>
      <w:r w:rsidR="008A2C2A">
        <w:rPr>
          <w:b/>
        </w:rPr>
        <w:t>6</w:t>
      </w:r>
      <w:r w:rsidR="00322B5B">
        <w:rPr>
          <w:b/>
        </w:rPr>
        <w:t>.</w:t>
      </w:r>
      <w:r w:rsidR="00BF4838" w:rsidRPr="009B0E76">
        <w:rPr>
          <w:b/>
        </w:rPr>
        <w:t xml:space="preserve"> </w:t>
      </w:r>
      <w:r w:rsidR="00D427D0">
        <w:rPr>
          <w:b/>
        </w:rPr>
        <w:t>rujna</w:t>
      </w:r>
      <w:r w:rsidRPr="009B0E76">
        <w:rPr>
          <w:b/>
        </w:rPr>
        <w:t xml:space="preserve"> 201</w:t>
      </w:r>
      <w:r w:rsidR="009B0E76" w:rsidRPr="009B0E76">
        <w:rPr>
          <w:b/>
        </w:rPr>
        <w:t>8</w:t>
      </w:r>
      <w:r w:rsidRPr="009B0E76">
        <w:rPr>
          <w:b/>
        </w:rPr>
        <w:t xml:space="preserve">. u </w:t>
      </w:r>
      <w:r w:rsidR="008A2C2A">
        <w:rPr>
          <w:b/>
        </w:rPr>
        <w:t>11,1</w:t>
      </w:r>
      <w:r w:rsidR="00322B5B">
        <w:rPr>
          <w:b/>
        </w:rPr>
        <w:t>5</w:t>
      </w:r>
      <w:r w:rsidRPr="009B0E76">
        <w:rPr>
          <w:b/>
        </w:rPr>
        <w:t xml:space="preserve"> sati kod Trgovačkog suda u Zadru, sudnica </w:t>
      </w:r>
      <w:r w:rsidR="009B0E76">
        <w:rPr>
          <w:b/>
        </w:rPr>
        <w:t>26/I</w:t>
      </w:r>
      <w:r w:rsidRPr="009B0E76">
        <w:rPr>
          <w:b/>
        </w:rPr>
        <w:t>.</w:t>
      </w:r>
    </w:p>
    <w:p w:rsidRDefault="00A03CDA" w:rsidP="00A03CDA" w:rsidR="00A03CDA">
      <w:pPr>
        <w:pStyle w:val="Odlomakpopisa"/>
        <w:ind w:left="1620"/>
        <w:rPr>
          <w:b/>
        </w:rPr>
      </w:pPr>
    </w:p>
    <w:p w:rsidRDefault="00A03CDA" w:rsidP="00306FA1" w:rsidR="00AF2C31">
      <w:pPr>
        <w:ind w:firstLine="708"/>
        <w:jc w:val="both"/>
      </w:pPr>
      <w:r w:rsidRPr="00A03CDA">
        <w:t>V.</w:t>
      </w:r>
      <w:r>
        <w:t xml:space="preserve"> Nalaže se sudskom registru upisati stečajnu masu iza </w:t>
      </w:r>
      <w:r w:rsidR="00D427D0">
        <w:t>SMILJEVAC-PROJEKT d.o.o.</w:t>
      </w:r>
      <w:r>
        <w:t xml:space="preserve"> te upisati </w:t>
      </w:r>
      <w:r w:rsidR="00D427D0">
        <w:t>Renata Sabljića</w:t>
      </w:r>
      <w:r>
        <w:t xml:space="preserve"> kao stečajnog upravitelja stečajne mase.</w:t>
      </w:r>
    </w:p>
    <w:p w:rsidRDefault="008A2C2A" w:rsidP="00306FA1" w:rsidR="008A2C2A">
      <w:pPr>
        <w:ind w:firstLine="708"/>
        <w:jc w:val="both"/>
      </w:pPr>
    </w:p>
    <w:p w:rsidRDefault="008A2C2A" w:rsidP="008A2C2A" w:rsidR="008A2C2A" w:rsidRPr="00A03CDA">
      <w:pPr>
        <w:ind w:firstLine="708"/>
        <w:jc w:val="both"/>
      </w:pPr>
      <w:r>
        <w:lastRenderedPageBreak/>
        <w:t>VI. Nalaže se Općinskom sudu u Zadru, upisati činjenicu otvaranja i zaključenja stečajnog postupka nad stečajnim dužnikom SMILJEVAC-PROJEKT d.o.o., Zadar, Gaženička cesta 32, OIB: 17817832256 u zemljišnoj knjizi na kat. čest. 5071/1 zk. ul. E-99, a prema rješenju ovog suda St-203/15-7 od 4. travnja 2016..</w:t>
      </w:r>
    </w:p>
    <w:p w:rsidRDefault="008A2C2A" w:rsidP="00306FA1" w:rsidR="008A2C2A">
      <w:pPr>
        <w:ind w:firstLine="708"/>
        <w:jc w:val="both"/>
      </w:pPr>
    </w:p>
    <w:p w:rsidRDefault="00D427D0" w:rsidP="00306FA1" w:rsidR="00D427D0" w:rsidRPr="00D72603">
      <w:pPr>
        <w:ind w:firstLine="708"/>
        <w:jc w:val="both"/>
      </w:pP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D54A04" w:rsidP="007B2C32" w:rsidR="00BF4838">
      <w:pPr>
        <w:ind w:firstLine="708"/>
        <w:jc w:val="both"/>
      </w:pPr>
      <w:r>
        <w:t>Skraćeni s</w:t>
      </w:r>
      <w:r w:rsidR="007B2C32">
        <w:t xml:space="preserve">tečajni postupak nad stečajnim dužnikom </w:t>
      </w:r>
      <w:r w:rsidR="00D427D0">
        <w:t>SMILJEVAC-PROJEKT d.o.o., Zadar</w:t>
      </w:r>
      <w:r>
        <w:t xml:space="preserve"> </w:t>
      </w:r>
      <w:r w:rsidR="007B2C32">
        <w:t>otvoren je i zak</w:t>
      </w:r>
      <w:r w:rsidR="009B0E76">
        <w:t>ljučen rješenjem ovog suda br. 5</w:t>
      </w:r>
      <w:r w:rsidR="007B2C32">
        <w:t xml:space="preserve"> St</w:t>
      </w:r>
      <w:r w:rsidR="002D6A01">
        <w:t>-</w:t>
      </w:r>
      <w:r w:rsidR="00D427D0">
        <w:t>203/15</w:t>
      </w:r>
      <w:r>
        <w:t>-</w:t>
      </w:r>
      <w:r w:rsidR="00D427D0">
        <w:t>7</w:t>
      </w:r>
      <w:r w:rsidR="002D6A01">
        <w:t xml:space="preserve"> od </w:t>
      </w:r>
      <w:r w:rsidR="00D427D0">
        <w:t>4</w:t>
      </w:r>
      <w:r>
        <w:t xml:space="preserve">. </w:t>
      </w:r>
      <w:r w:rsidR="00D427D0">
        <w:t>travnja 2016</w:t>
      </w:r>
      <w:r w:rsidR="002D6A01">
        <w:t xml:space="preserve">. Stečajni upravitelj </w:t>
      </w:r>
      <w:r w:rsidR="00BF4838">
        <w:t xml:space="preserve">imenovan u tom postupku izvijestio je sud da stečajni dužnik ima imovinu koja je naknadno pronađena i to </w:t>
      </w:r>
      <w:r w:rsidR="00D427D0">
        <w:t xml:space="preserve">nekretnine upisane kod Općinskog suda u Zadru, Zemljišnoknjižni odjel, zk. ul. br. E-99, k.o. Zadar, </w:t>
      </w:r>
      <w:r w:rsidR="00BF4838">
        <w:t xml:space="preserve">te je predložio nastavak ovog postupka radi unovčenja iste.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</w:t>
      </w:r>
      <w:r w:rsidR="00AD2277">
        <w:t xml:space="preserve"> i 104/17</w:t>
      </w:r>
      <w:r w:rsidR="00BF4838">
        <w:t>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  <w:r>
        <w:t xml:space="preserve">Kako iz podneska stečajnog upravitelja proizlazi da su naprijed navedeni uvjeti ispunjeni odlučeno je kao u izreci. 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AA6C64">
        <w:t>14</w:t>
      </w:r>
      <w:r w:rsidR="00D54A04">
        <w:t xml:space="preserve">. </w:t>
      </w:r>
      <w:r w:rsidR="00D427D0">
        <w:t>lipnja</w:t>
      </w:r>
      <w:r w:rsidR="00AD2277">
        <w:t xml:space="preserve"> 2018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EC777B" w:rsidP="00AC6E23" w:rsidR="007B2C32">
      <w:r>
        <w:t>Za točnost otpravka – ovlašteni službenik</w:t>
      </w:r>
      <w:r w:rsidR="00D427D0">
        <w:tab/>
      </w:r>
      <w:r w:rsidR="00D427D0">
        <w:tab/>
      </w:r>
      <w:r w:rsidR="00D427D0">
        <w:tab/>
      </w:r>
      <w:r w:rsidR="00D427D0">
        <w:tab/>
      </w:r>
      <w:r w:rsidR="00D427D0">
        <w:tab/>
      </w:r>
      <w:r w:rsidR="007B2C32">
        <w:t>S</w:t>
      </w:r>
      <w:r w:rsidR="007B2C32" w:rsidRPr="002C500F">
        <w:t>u</w:t>
      </w:r>
      <w:r w:rsidR="002A74DF">
        <w:t>tkinja</w:t>
      </w:r>
    </w:p>
    <w:p w:rsidRDefault="00EC777B" w:rsidP="00AC6E23" w:rsidR="007B2C32" w:rsidRPr="00F60CD9">
      <w:r>
        <w:t>Ante Rubelj</w:t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  <w:t xml:space="preserve">    </w:t>
      </w:r>
      <w:r w:rsidR="00AC6E23">
        <w:tab/>
      </w:r>
      <w:r w:rsidR="00AD2277">
        <w:tab/>
      </w:r>
      <w:r w:rsidR="00D427D0">
        <w:tab/>
      </w:r>
      <w:r w:rsidR="007B2C32" w:rsidRPr="00F60CD9">
        <w:t>Ardena Bajlo</w:t>
      </w:r>
      <w:r>
        <w:t>, v.r.</w:t>
      </w:r>
    </w:p>
    <w:p w:rsidRDefault="007B2C32" w:rsidP="007B2C32" w:rsidR="007B2C32"/>
    <w:p w:rsidRDefault="007B2C32" w:rsidP="007B2C32" w:rsidR="007B2C32" w:rsidRPr="001E7360"/>
    <w:p w:rsidRDefault="007B2C32" w:rsidP="007B2C32" w:rsidR="007B2C32"/>
    <w:p w:rsidRDefault="007B2C32" w:rsidP="007B2C32" w:rsidR="007B2C32"/>
    <w:p w:rsidRDefault="007B2C32" w:rsidP="007B2C32" w:rsidR="007B2C32"/>
    <w:p w:rsidRDefault="002A74DF" w:rsidP="007B2C32" w:rsidR="007B2C32" w:rsidRPr="00D72603">
      <w:r>
        <w:t>Pouka o pravnom lijeku</w:t>
      </w:r>
    </w:p>
    <w:p w:rsidRDefault="00BF4838" w:rsidP="00BF4838" w:rsidR="00BF4838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7B2C32" w:rsidP="007B2C32" w:rsidR="007B2C3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AD2277" w:rsidP="007B2C32" w:rsidR="00A03CD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Sudski registar</w:t>
      </w:r>
    </w:p>
    <w:p w:rsidRDefault="008A2C2A" w:rsidP="007B2C32" w:rsidR="008A2C2A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Općinskom sudu u Zadru uz rješenje St-203/15-7 od 4. travnja 2016.</w:t>
      </w:r>
    </w:p>
    <w:p w:rsidRDefault="007B2C32" w:rsidP="007B2C32" w:rsidR="007B2C32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7B2C32" w:rsidP="007B2C32" w:rsidR="007B2C32" w:rsidRPr="007E0FEA">
      <w:pPr>
        <w:ind w:hanging="705" w:left="705"/>
        <w:rPr>
          <w:b/>
          <w:color w:val="000000"/>
        </w:rPr>
      </w:pPr>
    </w:p>
    <w:p w:rsidRDefault="007B2C32" w:rsidP="007B2C32" w:rsidR="007B2C32" w:rsidRPr="00DC1AD3"/>
    <w:p w:rsidRDefault="00BE6C59" w:rsidP="007B2C32" w:rsidR="00BE6C59" w:rsidRPr="00DC1AD3">
      <w:pPr>
        <w:ind w:firstLine="708"/>
        <w:jc w:val="both"/>
      </w:pPr>
    </w:p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E76" w:rsidP="001D32E6" w:rsidR="009B0E76">
      <w:r>
        <w:separator/>
      </w:r>
    </w:p>
  </w:endnote>
  <w:endnote w:id="0" w:type="continuationSeparator">
    <w:p w:rsidRDefault="009B0E76" w:rsidP="001D32E6" w:rsidR="009B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E76" w:rsidP="001D32E6" w:rsidR="009B0E76">
      <w:r>
        <w:separator/>
      </w:r>
    </w:p>
  </w:footnote>
  <w:footnote w:id="0" w:type="continuationSeparator">
    <w:p w:rsidRDefault="009B0E76" w:rsidP="001D32E6" w:rsidR="009B0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E76" w:rsidP="001D32E6" w:rsidR="009B0E76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C777B">
      <w:rPr>
        <w:noProof/>
      </w:rPr>
      <w:t>2</w:t>
    </w:r>
    <w:r>
      <w:fldChar w:fldCharType="end"/>
    </w:r>
    <w:r>
      <w:tab/>
    </w:r>
    <w:r>
      <w:tab/>
    </w:r>
    <w:r>
      <w:tab/>
      <w:t xml:space="preserve">Poslovni broj: </w:t>
    </w:r>
    <w:r w:rsidRPr="00D72603">
      <w:t>1 St</w:t>
    </w:r>
    <w:r>
      <w:t>-</w:t>
    </w:r>
    <w:r w:rsidR="00AA6C64">
      <w:t>203/18-1</w:t>
    </w:r>
  </w:p>
  <w:p w:rsidRDefault="009B0E76" w:rsidR="009B0E76">
    <w:pPr>
      <w:pStyle w:val="Zaglavlje"/>
      <w:jc w:val="center"/>
    </w:pPr>
  </w:p>
  <w:p w:rsidRDefault="009B0E76" w:rsidR="009B0E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6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A31FF"/>
    <w:rsid w:val="000B5EA2"/>
    <w:rsid w:val="00157C74"/>
    <w:rsid w:val="0016050A"/>
    <w:rsid w:val="00166696"/>
    <w:rsid w:val="001867FD"/>
    <w:rsid w:val="001C43AE"/>
    <w:rsid w:val="001D32E6"/>
    <w:rsid w:val="002070E3"/>
    <w:rsid w:val="00213192"/>
    <w:rsid w:val="00254A94"/>
    <w:rsid w:val="002A74DF"/>
    <w:rsid w:val="002D6A01"/>
    <w:rsid w:val="00306FA1"/>
    <w:rsid w:val="00322B5B"/>
    <w:rsid w:val="00331ADC"/>
    <w:rsid w:val="00354AB0"/>
    <w:rsid w:val="00374164"/>
    <w:rsid w:val="00397016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A2C2A"/>
    <w:rsid w:val="008C07D9"/>
    <w:rsid w:val="008E1367"/>
    <w:rsid w:val="00924FFF"/>
    <w:rsid w:val="009B0E76"/>
    <w:rsid w:val="009E5554"/>
    <w:rsid w:val="00A03CDA"/>
    <w:rsid w:val="00A163E1"/>
    <w:rsid w:val="00A94666"/>
    <w:rsid w:val="00AA6C64"/>
    <w:rsid w:val="00AA707C"/>
    <w:rsid w:val="00AC6E23"/>
    <w:rsid w:val="00AD2277"/>
    <w:rsid w:val="00AF2C31"/>
    <w:rsid w:val="00BA14DA"/>
    <w:rsid w:val="00BA1AA8"/>
    <w:rsid w:val="00BA4470"/>
    <w:rsid w:val="00BB3877"/>
    <w:rsid w:val="00BE6C59"/>
    <w:rsid w:val="00BF4838"/>
    <w:rsid w:val="00C1384D"/>
    <w:rsid w:val="00D427D0"/>
    <w:rsid w:val="00D4529A"/>
    <w:rsid w:val="00D54A04"/>
    <w:rsid w:val="00D72603"/>
    <w:rsid w:val="00DC1AD3"/>
    <w:rsid w:val="00DD1EEB"/>
    <w:rsid w:val="00E06B02"/>
    <w:rsid w:val="00EC777B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B0E7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B0E7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SMILJEVAC-PROJEKT d.o.o., građenje, projektiranje, inženjering</izvorni_sadrzaj>
    <derivirana_varijabla naziv="DomainObject.Predmet.ProtustrankaFormated_1">  SMILJEVAC-PROJEKT d.o.o., građenje, projektiranje, inženjering</derivirana_varijabla>
  </DomainObject.Predmet.ProtustrankaFormated>
  <DomainObject.Predmet.ProtustrankaFormatedOIB>
    <izvorni_sadrzaj>  SMILJEVAC-PROJEKT d.o.o., građenje, projektiranje, inženjering, OIB 17817832256</izvorni_sadrzaj>
    <derivirana_varijabla naziv="DomainObject.Predmet.ProtustrankaFormatedOIB_1">  SMILJEVAC-PROJEKT d.o.o., građenje, projektiranje, inženjering, OIB 17817832256</derivirana_varijabla>
  </DomainObject.Predmet.ProtustrankaFormatedOIB>
  <DomainObject.Predmet.ProtustrankaFormatedWithAdress>
    <izvorni_sadrzaj> SMILJEVAC-PROJEKT d.o.o., građenje, projektiranje, inženjering, Gaženička cesta 32, 23000 Zadar</izvorni_sadrzaj>
    <derivirana_varijabla naziv="DomainObject.Predmet.ProtustrankaFormatedWithAdress_1"> SMILJEVAC-PROJEKT d.o.o., građenje, projektiranje, inženjering, Gaženička cesta 32, 23000 Zadar</derivirana_varijabla>
  </DomainObject.Predmet.ProtustrankaFormatedWithAdress>
  <DomainObject.Predmet.ProtustrankaFormatedWithAdressOIB>
    <izvorni_sadrzaj> SMILJEVAC-PROJEKT d.o.o., građenje, projektiranje, inženjering, OIB 17817832256, Gaženička cesta 32, 23000 Zadar</izvorni_sadrzaj>
    <derivirana_varijabla naziv="DomainObject.Predmet.ProtustrankaFormatedWithAdressOIB_1"> SMILJEVAC-PROJEKT d.o.o., građenje, projektiranje, inženjering, OIB 17817832256, Gaženička cesta 32, 23000 Zadar</derivirana_varijabla>
  </DomainObject.Predmet.ProtustrankaFormatedWithAdressOIB>
  <DomainObject.Predmet.ProtustrankaWithAdress>
    <izvorni_sadrzaj>SMILJEVAC-PROJEKT d.o.o., građenje, projektiranje, inženjering Gaženička cesta 32, 23000 Zadar</izvorni_sadrzaj>
    <derivirana_varijabla naziv="DomainObject.Predmet.ProtustrankaWithAdress_1">SMILJEVAC-PROJEKT d.o.o., građenje, projektiranje, inženjering Gaženička cesta 32, 23000 Zadar</derivirana_varijabla>
  </DomainObject.Predmet.ProtustrankaWithAdress>
  <DomainObject.Predmet.ProtustrankaWithAdressOIB>
    <izvorni_sadrzaj>SMILJEVAC-PROJEKT d.o.o., građenje, projektiranje, inženjering, OIB 17817832256, Gaženička cesta 32, 23000 Zadar</izvorni_sadrzaj>
    <derivirana_varijabla naziv="DomainObject.Predmet.ProtustrankaWithAdressOIB_1">SMILJEVAC-PROJEKT d.o.o., građenje, projektiranje, inženjering, OIB 17817832256, Gaženička cesta 32, 23000 Zadar</derivirana_varijabla>
  </DomainObject.Predmet.ProtustrankaWithAdressOIB>
  <DomainObject.Predmet.ProtustrankaNazivFormated>
    <izvorni_sadrzaj>SMILJEVAC-PROJEKT d.o.o., građenje, projektiranje, inženjering</izvorni_sadrzaj>
    <derivirana_varijabla naziv="DomainObject.Predmet.ProtustrankaNazivFormated_1">SMILJEVAC-PROJEKT d.o.o., građenje, projektiranje, inženjering</derivirana_varijabla>
  </DomainObject.Predmet.ProtustrankaNazivFormated>
  <DomainObject.Predmet.ProtustrankaNazivFormatedOIB>
    <izvorni_sadrzaj>SMILJEVAC-PROJEKT d.o.o., građenje, projektiranje, inženjering, OIB 17817832256</izvorni_sadrzaj>
    <derivirana_varijabla naziv="DomainObject.Predmet.ProtustrankaNazivFormatedOIB_1">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SMILJEVAC-PROJEKT d.o.o., građenje, projektiranje, inženjering</item>
    </izvorni_sadrzaj>
    <derivirana_varijabla naziv="DomainObject.Predmet.ProtuStrankaListFormated_1">
      <item>SMILJEVAC-PROJEKT d.o.o., građenje, projektiranje, inženjering</item>
    </derivirana_varijabla>
  </DomainObject.Predmet.ProtuStrankaListFormated>
  <DomainObject.Predmet.ProtuStrankaListFormatedOIB>
    <izvorni_sadrzaj>
      <item>SMILJEVAC-PROJEKT d.o.o., građenje, projektiranje, inženjering, OIB 17817832256</item>
    </izvorni_sadrzaj>
    <derivirana_varijabla naziv="DomainObject.Predmet.ProtuStrankaListFormatedOIB_1">
      <item>SMILJEVAC-PROJEKT d.o.o., građenje, projektiranje, inženjering, OIB 17817832256</item>
    </derivirana_varijabla>
  </DomainObject.Predmet.ProtuStrankaListFormatedOIB>
  <DomainObject.Predmet.ProtuStrankaListFormatedWithAdress>
    <izvorni_sadrzaj>
      <item>SMILJEVAC-PROJEKT d.o.o., građenje, projektiranje, inženjering, Gaženička cesta 32, 23000 Zadar</item>
    </izvorni_sadrzaj>
    <derivirana_varijabla naziv="DomainObject.Predmet.ProtuStrankaListFormatedWithAdress_1">
      <item>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SMILJEVAC-PROJEKT d.o.o., građenje, projektiranje, inženjering, OIB 17817832256, Gaženička cesta 32, 23000 Zadar</item>
    </izvorni_sadrzaj>
    <derivirana_varijabla naziv="DomainObject.Predmet.ProtuStrankaListFormatedWithAdressOIB_1">
      <item>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SMILJEVAC-PROJEKT d.o.o., građenje, projektiranje, inženjering</item>
    </izvorni_sadrzaj>
    <derivirana_varijabla naziv="DomainObject.Predmet.ProtuStrankaListNazivFormated_1">
      <item>SMILJEVAC-PROJEKT d.o.o., građenje, projektiranje, inženjering</item>
    </derivirana_varijabla>
  </DomainObject.Predmet.ProtuStrankaListNazivFormated>
  <DomainObject.Predmet.ProtuStrankaListNazivFormatedOIB>
    <izvorni_sadrzaj>
      <item>SMILJEVAC-PROJEKT d.o.o., građenje, projektiranje, inženjering, OIB 17817832256</item>
    </izvorni_sadrzaj>
    <derivirana_varijabla naziv="DomainObject.Predmet.ProtuStrankaListNazivFormatedOIB_1">
      <item>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SMILJEVAC-PROJEKT d.o.o., građenje, projektiranje, inženjering</izvorni_sadrzaj>
    <derivirana_varijabla naziv="DomainObject.Predmet.ProtustrankaIDrugi_1">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SMILJEVAC-PROJEKT d.o.o., građenje, projektiranje, inženjering, OIB 17817832256, Gaženička cesta 32, 23000 Zadar</izvorni_sadrzaj>
    <derivirana_varijabla naziv="DomainObject.Predmet.ProtustrankaIDrugiAdressOIB_1">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SMILJEVAC-PROJEKT d.o.o., građenje, projektiranje, inženjering</item>
      <item>FINA</item>
    </izvorni_sadrzaj>
    <derivirana_varijabla naziv="DomainObject.Predmet.SudioniciListNaziv_1">
      <item>SMILJEVAC-PROJEKT d.o.o., građenje, projektiranje, inženjering</item>
      <item>FINA</item>
    </derivirana_varijabla>
  </DomainObject.Predmet.SudioniciListNaziv>
  <DomainObject.Predmet.SudioniciListAdressOIB>
    <izvorni_sadrzaj>
      <item>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564</properties:Words>
  <properties:Characters>3000</properties:Characters>
  <properties:Lines>95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2018-06-04T11:08:00Z</dcterms:created>
  <dc:creator>Ardena Bajlo</dc:creator>
  <cp:lastModifiedBy>Ardena Bajlo</cp:lastModifiedBy>
  <cp:lastPrinted>2018-06-14T06:52:00Z</cp:lastPrinted>
  <dcterms:modified xmlns:xsi="http://www.w3.org/2001/XMLSchema-instance" xsi:type="dcterms:W3CDTF">2018-06-14T07:20:00Z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St-203-18- SMILJEVAC-PROJEKTd.o.o. - poziv vjerovnicima po 289. SZ-a ISPRAVNO i isp. i izvj.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