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30dc" w14:paraId="50e30d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52437C">
        <w:t>5 St-488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52437C">
        <w:t xml:space="preserve"> dužnika ODIN d.o.o., Đurđevac, Kralja Tomislava 2</w:t>
      </w:r>
      <w:r w:rsidR="00740000">
        <w:t>, M</w:t>
      </w:r>
      <w:r w:rsidR="003517C7">
        <w:t>B</w:t>
      </w:r>
      <w:r w:rsidR="0052437C">
        <w:t>S: 010004563, OIB: 70924886884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2437C" w:rsidRPr="0052437C">
        <w:t xml:space="preserve"> </w:t>
      </w:r>
      <w:r w:rsidR="0052437C">
        <w:t>ODIN d.o.o., Đurđevac, Kralja Tomislava 2, MBS: 010004563, OIB: 70924886884</w:t>
      </w:r>
      <w:r w:rsidR="00740000">
        <w:t xml:space="preserve">, </w:t>
      </w:r>
      <w:r w:rsidR="00CB6C18">
        <w:t xml:space="preserve">iznosi </w:t>
      </w:r>
      <w:r w:rsidR="0052437C">
        <w:t xml:space="preserve">334.496,98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52437C">
        <w:t xml:space="preserve"> dužnika Marijan Štimac</w:t>
      </w:r>
      <w:r w:rsidR="00A523AB">
        <w:t>,</w:t>
      </w:r>
      <w:r w:rsidR="0052437C">
        <w:t xml:space="preserve"> Đurđevac, Ivana Đuriševića 2</w:t>
      </w:r>
      <w:r w:rsidR="003517C7">
        <w:t>,</w:t>
      </w:r>
      <w:r w:rsidR="00A523AB">
        <w:t xml:space="preserve"> OIB:</w:t>
      </w:r>
      <w:r w:rsidR="0052437C">
        <w:t xml:space="preserve"> 05302044586</w:t>
      </w:r>
      <w:r w:rsidR="00A523AB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82A06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82A06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A82A06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13548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A38" w:rsidR="000B2A38">
      <w:r>
        <w:separator/>
      </w:r>
    </w:p>
  </w:endnote>
  <w:endnote w:id="0" w:type="continuationSeparator">
    <w:p w:rsidRDefault="000B2A38" w:rsidR="000B2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A38" w:rsidR="000B2A38">
      <w:r>
        <w:separator/>
      </w:r>
    </w:p>
  </w:footnote>
  <w:footnote w:id="0" w:type="continuationSeparator">
    <w:p w:rsidRDefault="000B2A38" w:rsidR="000B2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B09D9"/>
    <w:rsid w:val="000B2A38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E6833"/>
    <w:rsid w:val="002055B4"/>
    <w:rsid w:val="00274464"/>
    <w:rsid w:val="00290391"/>
    <w:rsid w:val="002B49A1"/>
    <w:rsid w:val="002F1F37"/>
    <w:rsid w:val="003074E6"/>
    <w:rsid w:val="00327645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437C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2A06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874CD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St-488/2015-4</izvorni_sadrzaj>
    <derivirana_varijabla naziv="DomainObject.Oznaka_1">St-488/2015-4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ODIN društvo s ograničenom odgovornošću za trgovinu, marketing i poslovne usluge</izvorni_sadrzaj>
    <derivirana_varijabla naziv="DomainObject.Predmet.ProtustrankaFormated_1">  ODIN društvo s ograničenom odgovornošću za trgovinu, marketing i poslovne usluge</derivirana_varijabla>
  </DomainObject.Predmet.ProtustrankaFormated>
  <DomainObject.Predmet.ProtustrankaFormatedOIB>
    <izvorni_sadrzaj>  ODIN društvo s ograničenom odgovornošću za trgovinu, marketing i poslovne usluge, OIB 70924886884</izvorni_sadrzaj>
    <derivirana_varijabla naziv="DomainObject.Predmet.ProtustrankaFormatedOIB_1">  ODIN društvo s ograničenom odgovornošću za trgovinu, marketing i poslovne usluge, OIB 70924886884</derivirana_varijabla>
  </DomainObject.Predmet.ProtustrankaFormatedOIB>
  <DomainObject.Predmet.ProtustrankaFormatedWithAdress>
    <izvorni_sadrzaj> ODIN društvo s ograničenom odgovornošću za trgovinu, marketing i poslovne usluge, ulica Kralja Tomislava 2, 48350 Đurđevac</izvorni_sadrzaj>
    <derivirana_varijabla naziv="DomainObject.Predmet.ProtustrankaFormatedWithAdress_1"> ODIN društvo s ograničenom odgovornošću za trgovinu, marketing i poslovne usluge, ulica Kralja Tomislava 2, 48350 Đurđevac</derivirana_varijabla>
  </DomainObject.Predmet.ProtustrankaFormatedWithAdress>
  <DomainObject.Predmet.ProtustrankaFormatedWithAdressOIB>
    <izvorni_sadrzaj> ODIN društvo s ograničenom odgovornošću za trgovinu, marketing i poslovne usluge, OIB 70924886884, ulica Kralja Tomislava 2, 48350 Đurđevac</izvorni_sadrzaj>
    <derivirana_varijabla naziv="DomainObject.Predmet.ProtustrankaFormatedWithAdressOIB_1"> ODIN društvo s ograničenom odgovornošću za trgovinu, marketing i poslovne usluge, OIB 70924886884, ulica Kralja Tomislava 2, 48350 Đurđevac</derivirana_varijabla>
  </DomainObject.Predmet.ProtustrankaFormatedWithAdressOIB>
  <DomainObject.Predmet.ProtustrankaWithAdress>
    <izvorni_sadrzaj>ODIN društvo s ograničenom odgovornošću za trgovinu, marketing i poslovne usluge ulica Kralja Tomislava 2, 48350 Đurđevac</izvorni_sadrzaj>
    <derivirana_varijabla naziv="DomainObject.Predmet.ProtustrankaWithAdress_1">ODIN društvo s ograničenom odgovornošću za trgovinu, marketing i poslovne usluge ulica Kralja Tomislava 2, 48350 Đurđevac</derivirana_varijabla>
  </DomainObject.Predmet.ProtustrankaWithAdress>
  <DomainObject.Predmet.ProtustrankaWithAdressOIB>
    <izvorni_sadrzaj>ODIN društvo s ograničenom odgovornošću za trgovinu, marketing i poslovne usluge, OIB 70924886884, ulica Kralja Tomislava 2, 48350 Đurđevac</izvorni_sadrzaj>
    <derivirana_varijabla naziv="DomainObject.Predmet.ProtustrankaWithAdressOIB_1">ODIN društvo s ograničenom odgovornošću za trgovinu, marketing i poslovne usluge, OIB 70924886884, ulica Kralja Tomislava 2, 48350 Đurđevac</derivirana_varijabla>
  </DomainObject.Predmet.ProtustrankaWithAdressOIB>
  <DomainObject.Predmet.ProtustrankaNazivFormated>
    <izvorni_sadrzaj>ODIN društvo s ograničenom odgovornošću za trgovinu, marketing i poslovne usluge</izvorni_sadrzaj>
    <derivirana_varijabla naziv="DomainObject.Predmet.ProtustrankaNazivFormated_1">ODIN društvo s ograničenom odgovornošću za trgovinu, marketing i poslovne usluge</derivirana_varijabla>
  </DomainObject.Predmet.ProtustrankaNazivFormated>
  <DomainObject.Predmet.ProtustrankaNazivFormatedOIB>
    <izvorni_sadrzaj>ODIN društvo s ograničenom odgovornošću za trgovinu, marketing i poslovne usluge, OIB 70924886884</izvorni_sadrzaj>
    <derivirana_varijabla naziv="DomainObject.Predmet.ProtustrankaNazivFormatedOIB_1">ODIN društvo s ograničenom odgovornošću za trgovinu, marketing i poslovne usluge, OIB 70924886884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334496.98</izvorni_sadrzaj>
    <derivirana_varijabla naziv="DomainObject.Predmet.TrenutnaVrijednost_1">334496.98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ODIN društvo s ograničenom odgovornošću za trgovinu, marketing i poslovne usluge</item>
    </izvorni_sadrzaj>
    <derivirana_varijabla naziv="DomainObject.Predmet.ProtuStrankaListFormated_1">
      <item>ODIN društvo s ograničenom odgovornošću za trgovinu, marketing i poslovne usluge</item>
    </derivirana_varijabla>
  </DomainObject.Predmet.ProtuStrankaListFormated>
  <DomainObject.Predmet.ProtuStrankaListFormatedOIB>
    <izvorni_sadrzaj>
      <item>ODIN društvo s ograničenom odgovornošću za trgovinu, marketing i poslovne usluge, OIB 70924886884</item>
    </izvorni_sadrzaj>
    <derivirana_varijabla naziv="DomainObject.Predmet.ProtuStrankaListFormatedOIB_1">
      <item>ODIN društvo s ograničenom odgovornošću za trgovinu, marketing i poslovne usluge, OIB 70924886884</item>
    </derivirana_varijabla>
  </DomainObject.Predmet.ProtuStrankaListFormatedOIB>
  <DomainObject.Predmet.ProtuStrankaListFormatedWithAdress>
    <izvorni_sadrzaj>
      <item>ODIN društvo s ograničenom odgovornošću za trgovinu, marketing i poslovne usluge, ulica Kralja Tomislava 2, 48350 Đurđevac</item>
    </izvorni_sadrzaj>
    <derivirana_varijabla naziv="DomainObject.Predmet.ProtuStrankaListFormatedWithAdress_1">
      <item>ODIN društvo s ograničenom odgovornošću za trgovinu, marketing i poslovne usluge, ulica Kralja Tomislava 2, 48350 Đurđevac</item>
    </derivirana_varijabla>
  </DomainObject.Predmet.ProtuStrankaListFormatedWithAdress>
  <DomainObject.Predmet.ProtuStrankaListFormatedWithAdressOIB>
    <izvorni_sadrzaj>
      <item>ODIN društvo s ograničenom odgovornošću za trgovinu, marketing i poslovne usluge, OIB 70924886884, ulica Kralja Tomislava 2, 48350 Đurđevac</item>
    </izvorni_sadrzaj>
    <derivirana_varijabla naziv="DomainObject.Predmet.ProtuStrankaListFormatedWithAdressOIB_1">
      <item>ODIN društvo s ograničenom odgovornošću za trgovinu, marketing i poslovne usluge, OIB 70924886884, ulica Kralja Tomislava 2, 48350 Đurđevac</item>
    </derivirana_varijabla>
  </DomainObject.Predmet.ProtuStrankaListFormatedWithAdressOIB>
  <DomainObject.Predmet.ProtuStrankaListNazivFormated>
    <izvorni_sadrzaj>
      <item>ODIN društvo s ograničenom odgovornošću za trgovinu, marketing i poslovne usluge</item>
    </izvorni_sadrzaj>
    <derivirana_varijabla naziv="DomainObject.Predmet.ProtuStrankaListNazivFormated_1">
      <item>ODIN društvo s ograničenom odgovornošću za trgovinu, marketing i poslovne usluge</item>
    </derivirana_varijabla>
  </DomainObject.Predmet.ProtuStrankaListNazivFormated>
  <DomainObject.Predmet.ProtuStrankaListNazivFormatedOIB>
    <izvorni_sadrzaj>
      <item>ODIN društvo s ograničenom odgovornošću za trgovinu, marketing i poslovne usluge, OIB 70924886884</item>
    </izvorni_sadrzaj>
    <derivirana_varijabla naziv="DomainObject.Predmet.ProtuStrankaListNazivFormatedOIB_1">
      <item>ODIN društvo s ograničenom odgovornošću za trgovinu, marketing i poslovne usluge, OIB 70924886884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St-488/2015-4</izvorni_sadrzaj>
    <derivirana_varijabla naziv="DomainObject.PoslovniBrojDokumenta_1">St-488/2015-4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ODIN društvo s ograničenom odgovornošću za trgovinu, marketing i poslovne usluge</izvorni_sadrzaj>
    <derivirana_varijabla naziv="DomainObject.Predmet.ProtustrankaIDrugi_1">ODIN društvo s ograničenom odgovornošću za trgovinu, marketing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ODIN društvo s ograničenom odgovornošću za trgovinu, marketing i poslovne usluge, OIB 70924886884, ulica Kralja Tomislava 2, 48350 Đurđevac</izvorni_sadrzaj>
    <derivirana_varijabla naziv="DomainObject.Predmet.ProtustrankaIDrugiAdressOIB_1">ODIN društvo s ograničenom odgovornošću za trgovinu, marketing i poslovne usluge, OIB 70924886884, ulica Kralja Tomislava 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ODIN društvo s ograničenom odgovornošću za trgovinu, marketing i poslovne usluge</item>
      <item>E-oglasna ploča</item>
      <item>Sudski registar, Trgovački sud u Varaždinu</item>
    </izvorni_sadrzaj>
    <derivirana_varijabla naziv="DomainObject.Predmet.SudioniciListNaziv_1">
      <item>Financijska agencija</item>
      <item>ODIN društvo s ograničenom odgovornošću za trgovinu, marketing i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ODIN društvo s ograničenom odgovornošću za trgovinu, marketing i poslovne usluge, OIB 70924886884, ulica Kralja Tomislava 2,48350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ODIN društvo s ograničenom odgovornošću za trgovinu, marketing i poslovne usluge, OIB 70924886884, ulica Kralja Tomislava 2,48350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70924886884</item>
      <item>, OIB null</item>
      <item>, OIB null</item>
    </izvorni_sadrzaj>
    <derivirana_varijabla naziv="DomainObject.Predmet.SudioniciListNazivOIB_1">
      <item>, OIB 85821130368</item>
      <item>, OIB 70924886884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88CAF-84B6-4F15-8053-3D51E9D64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1885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2016-01-13T11:04:00Z</dcterms:created>
  <dc:creator>Ljubica Makovec</dc:creator>
  <cp:lastModifiedBy>Maja Marčec</cp:lastModifiedBy>
  <cp:lastPrinted>2016-01-13T09:35:00Z</cp:lastPrinted>
  <dcterms:modified xmlns:xsi="http://www.w3.org/2001/XMLSchema-instance" xsi:type="dcterms:W3CDTF">2016-01-13T11:20:00Z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