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9241b" w14:paraId="349241b"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3752F1">
        <w:rPr>
          <w:sz w:val="24"/>
          <w:szCs w:val="24"/>
        </w:rPr>
        <w:t>3</w:t>
      </w:r>
      <w:r w:rsidR="00EE24F7">
        <w:rPr>
          <w:sz w:val="24"/>
          <w:szCs w:val="24"/>
        </w:rPr>
        <w:t>232</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EE24F7">
        <w:rPr>
          <w:sz w:val="24"/>
          <w:szCs w:val="24"/>
        </w:rPr>
        <w:t>6</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934BA2">
        <w:rPr>
          <w:sz w:val="24"/>
        </w:rPr>
        <w:t>KOD IBRE j.d.o.o. za ugostiteljstvo i trgovinu, OIB: 62546833742, Zagreb, Maksimirska 102</w:t>
      </w:r>
      <w:r w:rsidR="00181351">
        <w:rPr>
          <w:sz w:val="24"/>
          <w:szCs w:val="24"/>
          <w:lang w:val="pt-BR"/>
        </w:rPr>
        <w:t xml:space="preserve">, </w:t>
      </w:r>
      <w:r w:rsidR="00EE24F7">
        <w:rPr>
          <w:sz w:val="24"/>
          <w:szCs w:val="24"/>
        </w:rPr>
        <w:t>29. kolovoza</w:t>
      </w:r>
      <w:r w:rsidR="003752F1">
        <w:rPr>
          <w:sz w:val="24"/>
          <w:szCs w:val="24"/>
        </w:rPr>
        <w:t xml:space="preserve">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934BA2">
        <w:rPr>
          <w:sz w:val="24"/>
        </w:rPr>
        <w:t>KOD IBRE j.d.o.o. za ugostiteljstvo i trgovinu, OIB: 62546833742, Zagreb, Maksimirska 102</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EE24F7">
        <w:rPr>
          <w:sz w:val="24"/>
          <w:szCs w:val="24"/>
        </w:rPr>
        <w:t>Ante Ćosić, OIB: 12519508003, Zagreb, Baščanske ploče 37</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EE24F7" w:rsidP="007B593F" w:rsidR="007B593F" w:rsidRPr="00070D63">
      <w:pPr>
        <w:ind w:left="1003"/>
        <w:jc w:val="both"/>
        <w:rPr>
          <w:sz w:val="24"/>
          <w:szCs w:val="24"/>
        </w:rPr>
      </w:pPr>
      <w:r>
        <w:rPr>
          <w:sz w:val="24"/>
          <w:szCs w:val="24"/>
        </w:rPr>
        <w:t>27. rujna</w:t>
      </w:r>
      <w:r w:rsidR="00E7396A">
        <w:rPr>
          <w:sz w:val="24"/>
          <w:szCs w:val="24"/>
        </w:rPr>
        <w:t xml:space="preserve"> 2017</w:t>
      </w:r>
      <w:r w:rsidR="000F32D6" w:rsidRPr="00070D63">
        <w:rPr>
          <w:sz w:val="24"/>
          <w:szCs w:val="24"/>
        </w:rPr>
        <w:t xml:space="preserve">. u </w:t>
      </w:r>
      <w:r w:rsidR="00EF2C2E">
        <w:rPr>
          <w:sz w:val="24"/>
          <w:szCs w:val="24"/>
        </w:rPr>
        <w:t>09</w:t>
      </w:r>
      <w:r w:rsidR="007D336F" w:rsidRPr="00070D63">
        <w:rPr>
          <w:sz w:val="24"/>
          <w:szCs w:val="24"/>
        </w:rPr>
        <w:t>:</w:t>
      </w:r>
      <w:r>
        <w:rPr>
          <w:sz w:val="24"/>
          <w:szCs w:val="24"/>
        </w:rPr>
        <w:t>00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181351">
      <w:pPr>
        <w:ind w:firstLine="283" w:left="720"/>
        <w:jc w:val="both"/>
        <w:rPr>
          <w:sz w:val="24"/>
          <w:szCs w:val="24"/>
        </w:rPr>
      </w:pPr>
      <w:r>
        <w:rPr>
          <w:sz w:val="24"/>
          <w:szCs w:val="24"/>
        </w:rPr>
        <w:t xml:space="preserve">- pravna osoba ovlaštena za obavljanje poslova platnog prometa za dužnika – </w:t>
      </w:r>
      <w:r w:rsidR="00EE24F7">
        <w:rPr>
          <w:sz w:val="24"/>
          <w:szCs w:val="24"/>
        </w:rPr>
        <w:t>Raiffeisenbank Austria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934BA2">
        <w:rPr>
          <w:sz w:val="24"/>
        </w:rPr>
        <w:t>KOD IBRE j.d.o.o. za ugostiteljstvo i trgovinu, OIB: 62546833742, Zagreb, Maksimirska 102</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EE24F7">
        <w:rPr>
          <w:sz w:val="24"/>
          <w:szCs w:val="24"/>
        </w:rPr>
        <w:t>331</w:t>
      </w:r>
      <w:r w:rsidRPr="00070D63">
        <w:rPr>
          <w:sz w:val="24"/>
          <w:szCs w:val="24"/>
        </w:rPr>
        <w:t xml:space="preserve"> dana, u ukupnom iznosu od </w:t>
      </w:r>
      <w:r w:rsidR="00EE24F7">
        <w:rPr>
          <w:sz w:val="24"/>
          <w:szCs w:val="24"/>
        </w:rPr>
        <w:t>7.120,24</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w:t>
      </w:r>
      <w:r w:rsidR="00286FBD" w:rsidRPr="00070D63">
        <w:rPr>
          <w:sz w:val="24"/>
          <w:szCs w:val="24"/>
        </w:rPr>
        <w:lastRenderedPageBreak/>
        <w:t>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E24F7">
        <w:rPr>
          <w:sz w:val="24"/>
          <w:szCs w:val="24"/>
        </w:rPr>
        <w:t>29. kolovoza</w:t>
      </w:r>
      <w:r w:rsidR="003752F1">
        <w:rPr>
          <w:sz w:val="24"/>
          <w:szCs w:val="24"/>
        </w:rPr>
        <w:t xml:space="preserve"> 2017</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BA5399">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583146" w:rsidP="002B3342" w:rsidR="00583146">
      <w:pPr>
        <w:pStyle w:val="Bezproreda"/>
      </w:pPr>
    </w:p>
    <w:p w:rsidRDefault="00BA5399" w:rsidP="00C359B6" w:rsidR="00BA5399">
      <w:pPr>
        <w:pStyle w:val="Bezproreda"/>
        <w:ind w:left="4956"/>
        <w:jc w:val="right"/>
      </w:pPr>
      <w:r>
        <w:t>Za točnost otpravka - ovlašteni službenik</w:t>
      </w:r>
    </w:p>
    <w:p w:rsidRDefault="00BA5399" w:rsidP="00C359B6" w:rsidR="00BA5399">
      <w:pPr>
        <w:pStyle w:val="Bezproreda"/>
        <w:ind w:left="4956"/>
        <w:jc w:val="right"/>
      </w:pPr>
      <w:r>
        <w:t>Karmela Dolenc</w:t>
      </w:r>
    </w:p>
    <w:p w:rsidRDefault="00923B1C" w:rsidR="00923B1C">
      <w:pPr>
        <w:jc w:val="both"/>
        <w:rPr>
          <w:sz w:val="24"/>
          <w:szCs w:val="24"/>
        </w:rPr>
      </w:pPr>
    </w:p>
    <w:sectPr w:rsidSect="0031046B" w:rsidR="00923B1C">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BA5399">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752F1">
      <w:rPr>
        <w:sz w:val="24"/>
        <w:szCs w:val="24"/>
      </w:rPr>
      <w:t>3</w:t>
    </w:r>
    <w:r w:rsidR="00EE24F7">
      <w:rPr>
        <w:sz w:val="24"/>
        <w:szCs w:val="24"/>
      </w:rPr>
      <w:t>232</w:t>
    </w:r>
    <w:r w:rsidR="00294869">
      <w:rPr>
        <w:sz w:val="24"/>
        <w:szCs w:val="24"/>
      </w:rPr>
      <w:t>/16-</w:t>
    </w:r>
    <w:r w:rsidR="00EE24F7">
      <w:rPr>
        <w:sz w:val="24"/>
        <w:szCs w:val="24"/>
      </w:rPr>
      <w:t>6</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1059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34BA2"/>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A5399"/>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C3196"/>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E24F7"/>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05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BA5399"/>
    <w:rPr>
      <w:color w:val="808080"/>
      <w:bdr w:space="0" w:sz="0" w:color="auto" w:val="none"/>
      <w:shd w:fill="auto" w:color="auto" w:val="clear"/>
    </w:rPr>
  </w:style>
  <w:style w:customStyle="true" w:styleId="eSPISCCParagraphDefaultFont" w:type="character">
    <w:name w:val="eSPIS_CC_Paragraph Default Font"/>
    <w:basedOn w:val="Zadanifontodlomka"/>
    <w:rsid w:val="00BA539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A5399"/>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A539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A539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kolovoza 2017.</izvorni_sadrzaj>
    <derivirana_varijabla naziv="DomainObject.DatumDonosenjaOdluke_1">29.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3232</izvorni_sadrzaj>
    <derivirana_varijabla naziv="DomainObject.Predmet.Broj_1">3232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St-3232/2016</izvorni_sadrzaj>
    <derivirana_varijabla naziv="DomainObject.Predmet.OznakaBroj_1">St-3232/2016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KOD IBRE j.d.o.o. za ugostiteljstvo i trgovinu zastupanog po punomoćniku Ante Ćosić</izvorni_sadrzaj>
    <derivirana_varijabla naziv="DomainObject.Predmet.ProtustrankaFormated_1">  KOD IBRE j.d.o.o. za ugostiteljstvo i trgovinu zastupanog po punomoćniku Ante Ćosić</derivirana_varijabla>
  </DomainObject.Predmet.ProtustrankaFormated>
  <DomainObject.Predmet.ProtustrankaFormatedOIB>
    <izvorni_sadrzaj>  KOD IBRE j.d.o.o. za ugostiteljstvo i trgovinu, OIB 62546833742 zastupanog po punomoćniku Ante Ćosić</izvorni_sadrzaj>
    <derivirana_varijabla naziv="DomainObject.Predmet.ProtustrankaFormatedOIB_1">  KOD IBRE j.d.o.o. za ugostiteljstvo i trgovinu, OIB 62546833742 zastupanog po punomoćniku Ante Ćosić</derivirana_varijabla>
  </DomainObject.Predmet.ProtustrankaFormatedOIB>
  <DomainObject.Predmet.ProtustrankaFormatedWithAdress>
    <izvorni_sadrzaj> KOD IBRE j.d.o.o. za ugostiteljstvo i trgovinu, Maksimirska 102, 10000 Zagreb zastupanog po punomoćniku Ante Ćosić</izvorni_sadrzaj>
    <derivirana_varijabla naziv="DomainObject.Predmet.ProtustrankaFormatedWithAdress_1"> KOD IBRE j.d.o.o. za ugostiteljstvo i trgovinu, Maksimirska 102, 10000 Zagreb zastupanog po punomoćniku Ante Ćosić</derivirana_varijabla>
  </DomainObject.Predmet.ProtustrankaFormatedWithAdress>
  <DomainObject.Predmet.ProtustrankaFormatedWithAdressOIB>
    <izvorni_sadrzaj> KOD IBRE j.d.o.o. za ugostiteljstvo i trgovinu, OIB 62546833742, Maksimirska 102, 10000 Zagreb zastupanog po punomoćniku Ante Ćosić</izvorni_sadrzaj>
    <derivirana_varijabla naziv="DomainObject.Predmet.ProtustrankaFormatedWithAdressOIB_1"> KOD IBRE j.d.o.o. za ugostiteljstvo i trgovinu, OIB 62546833742, Maksimirska 102, 10000 Zagreb zastupanog po punomoćniku Ante Ćosić</derivirana_varijabla>
  </DomainObject.Predmet.ProtustrankaFormatedWithAdressOIB>
  <DomainObject.Predmet.ProtustrankaWithAdress>
    <izvorni_sadrzaj>KOD IBRE j.d.o.o. za ugostiteljstvo i trgovinu Maksimirska 102, 10000 Zagreb</izvorni_sadrzaj>
    <derivirana_varijabla naziv="DomainObject.Predmet.ProtustrankaWithAdress_1">KOD IBRE j.d.o.o. za ugostiteljstvo i trgovinu Maksimirska 102, 10000 Zagreb</derivirana_varijabla>
  </DomainObject.Predmet.ProtustrankaWithAdress>
  <DomainObject.Predmet.ProtustrankaWithAdressOIB>
    <izvorni_sadrzaj>KOD IBRE j.d.o.o. za ugostiteljstvo i trgovinu, OIB 62546833742, Maksimirska 102, 10000 Zagreb</izvorni_sadrzaj>
    <derivirana_varijabla naziv="DomainObject.Predmet.ProtustrankaWithAdressOIB_1">KOD IBRE j.d.o.o. za ugostiteljstvo i trgovinu, OIB 62546833742, Maksimirska 102, 10000 Zagreb</derivirana_varijabla>
  </DomainObject.Predmet.ProtustrankaWithAdressOIB>
  <DomainObject.Predmet.ProtustrankaNazivFormated>
    <izvorni_sadrzaj>KOD IBRE j.d.o.o. za ugostiteljstvo i trgovinu</izvorni_sadrzaj>
    <derivirana_varijabla naziv="DomainObject.Predmet.ProtustrankaNazivFormated_1">KOD IBRE j.d.o.o. za ugostiteljstvo i trgovinu</derivirana_varijabla>
  </DomainObject.Predmet.ProtustrankaNazivFormated>
  <DomainObject.Predmet.ProtustrankaNazivFormatedOIB>
    <izvorni_sadrzaj>KOD IBRE j.d.o.o. za ugostiteljstvo i trgovinu, OIB 62546833742</izvorni_sadrzaj>
    <derivirana_varijabla naziv="DomainObject.Predmet.ProtustrankaNazivFormatedOIB_1">KOD IBRE j.d.o.o. za ugostiteljstvo i trgovinu, OIB 62546833742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KOD IBRE j.d.o.o. za ugostiteljstvo i trgovinu zastupanog po punomoćniku Ante Ćosić</item>
    </izvorni_sadrzaj>
    <derivirana_varijabla naziv="DomainObject.Predmet.ProtuStrankaListFormated_1">
      <item>KOD IBRE j.d.o.o. za ugostiteljstvo i trgovinu zastupanog po punomoćniku Ante Ćosić</item>
    </derivirana_varijabla>
  </DomainObject.Predmet.ProtuStrankaListFormated>
  <DomainObject.Predmet.ProtuStrankaListFormatedOIB>
    <izvorni_sadrzaj>
      <item>KOD IBRE j.d.o.o. za ugostiteljstvo i trgovinu, OIB 62546833742 zastupanog po punomoćniku Ante Ćosić</item>
    </izvorni_sadrzaj>
    <derivirana_varijabla naziv="DomainObject.Predmet.ProtuStrankaListFormatedOIB_1">
      <item>KOD IBRE j.d.o.o. za ugostiteljstvo i trgovinu, OIB 62546833742 zastupanog po punomoćniku Ante Ćosić</item>
    </derivirana_varijabla>
  </DomainObject.Predmet.ProtuStrankaListFormatedOIB>
  <DomainObject.Predmet.ProtuStrankaListFormatedWithAdress>
    <izvorni_sadrzaj>
      <item>KOD IBRE j.d.o.o. za ugostiteljstvo i trgovinu, Maksimirska 102, 10000 Zagreb zastupanog po punomoćniku Ante Ćosić</item>
    </izvorni_sadrzaj>
    <derivirana_varijabla naziv="DomainObject.Predmet.ProtuStrankaListFormatedWithAdress_1">
      <item>KOD IBRE j.d.o.o. za ugostiteljstvo i trgovinu, Maksimirska 102, 10000 Zagreb zastupanog po punomoćniku Ante Ćosić</item>
    </derivirana_varijabla>
  </DomainObject.Predmet.ProtuStrankaListFormatedWithAdress>
  <DomainObject.Predmet.ProtuStrankaListFormatedWithAdressOIB>
    <izvorni_sadrzaj>
      <item>KOD IBRE j.d.o.o. za ugostiteljstvo i trgovinu, OIB 62546833742, Maksimirska 102, 10000 Zagreb zastupanog po punomoćniku Ante Ćosić</item>
    </izvorni_sadrzaj>
    <derivirana_varijabla naziv="DomainObject.Predmet.ProtuStrankaListFormatedWithAdressOIB_1">
      <item>KOD IBRE j.d.o.o. za ugostiteljstvo i trgovinu, OIB 62546833742, Maksimirska 102, 10000 Zagreb zastupanog po punomoćniku Ante Ćosić</item>
    </derivirana_varijabla>
  </DomainObject.Predmet.ProtuStrankaListFormatedWithAdressOIB>
  <DomainObject.Predmet.ProtuStrankaListNazivFormated>
    <izvorni_sadrzaj>
      <item>KOD IBRE j.d.o.o. za ugostiteljstvo i trgovinu</item>
    </izvorni_sadrzaj>
    <derivirana_varijabla naziv="DomainObject.Predmet.ProtuStrankaListNazivFormated_1">
      <item>KOD IBRE j.d.o.o. za ugostiteljstvo i trgovinu</item>
    </derivirana_varijabla>
  </DomainObject.Predmet.ProtuStrankaListNazivFormated>
  <DomainObject.Predmet.ProtuStrankaListNazivFormatedOIB>
    <izvorni_sadrzaj>
      <item>KOD IBRE j.d.o.o. za ugostiteljstvo i trgovinu, OIB 62546833742</item>
    </izvorni_sadrzaj>
    <derivirana_varijabla naziv="DomainObject.Predmet.ProtuStrankaListNazivFormatedOIB_1">
      <item>KOD IBRE j.d.o.o. za ugostiteljstvo i trgovinu, OIB 62546833742</item>
    </derivirana_varijabla>
  </DomainObject.Predmet.ProtuStrankaListNazivFormatedOIB>
  <DomainObject.Predmet.OstaliListFormated>
    <izvorni_sadrzaj>
      <item>Ante Ćosić punomoćnik sudionika u postupku KOD IBRE j.d.o.o. za ugostiteljstvo i trgovinu</item>
    </izvorni_sadrzaj>
    <derivirana_varijabla naziv="DomainObject.Predmet.OstaliListFormated_1">
      <item>Ante Ćosić punomoćnik sudionika u postupku KOD IBRE j.d.o.o. za ugostiteljstvo i trgovinu</item>
    </derivirana_varijabla>
  </DomainObject.Predmet.OstaliListFormated>
  <DomainObject.Predmet.OstaliListFormatedOIB>
    <izvorni_sadrzaj>
      <item>Ante Ćosić, OIB 12519508003 punomoćnik sudionika u postupku KOD IBRE j.d.o.o. za ugostiteljstvo i trgovinu</item>
    </izvorni_sadrzaj>
    <derivirana_varijabla naziv="DomainObject.Predmet.OstaliListFormatedOIB_1">
      <item>Ante Ćosić, OIB 12519508003 punomoćnik sudionika u postupku KOD IBRE j.d.o.o. za ugostiteljstvo i trgovinu</item>
    </derivirana_varijabla>
  </DomainObject.Predmet.OstaliListFormatedOIB>
  <DomainObject.Predmet.OstaliListFormatedWithAdress>
    <izvorni_sadrzaj>
      <item>Ante Ćosić, Ulica Bašćanske Ploče 37, 10000 Zagreb punomoćnik sudionika u postupku KOD IBRE j.d.o.o. za ugostiteljstvo i trgovinu</item>
    </izvorni_sadrzaj>
    <derivirana_varijabla naziv="DomainObject.Predmet.OstaliListFormatedWithAdress_1">
      <item>Ante Ćosić, Ulica Bašćanske Ploče 37, 10000 Zagreb punomoćnik sudionika u postupku KOD IBRE j.d.o.o. za ugostiteljstvo i trgovinu</item>
    </derivirana_varijabla>
  </DomainObject.Predmet.OstaliListFormatedWithAdress>
  <DomainObject.Predmet.OstaliListFormatedWithAdressOIB>
    <izvorni_sadrzaj>
      <item>Ante Ćosić, OIB 12519508003, Ulica Bašćanske Ploče 37, 10000 Zagreb punomoćnik sudionika u postupku KOD IBRE j.d.o.o. za ugostiteljstvo i trgovinu</item>
    </izvorni_sadrzaj>
    <derivirana_varijabla naziv="DomainObject.Predmet.OstaliListFormatedWithAdressOIB_1">
      <item>Ante Ćosić, OIB 12519508003, Ulica Bašćanske Ploče 37, 10000 Zagreb punomoćnik sudionika u postupku KOD IBRE j.d.o.o. za ugostiteljstvo i trgovinu</item>
    </derivirana_varijabla>
  </DomainObject.Predmet.OstaliListFormatedWithAdressOIB>
  <DomainObject.Predmet.OstaliListNazivFormated>
    <izvorni_sadrzaj>
      <item>Ante Ćosić</item>
    </izvorni_sadrzaj>
    <derivirana_varijabla naziv="DomainObject.Predmet.OstaliListNazivFormated_1">
      <item>Ante Ćosić</item>
    </derivirana_varijabla>
  </DomainObject.Predmet.OstaliListNazivFormated>
  <DomainObject.Predmet.OstaliListNazivFormatedOIB>
    <izvorni_sadrzaj>
      <item>Ante Ćosić, OIB 12519508003</item>
    </izvorni_sadrzaj>
    <derivirana_varijabla naziv="DomainObject.Predmet.OstaliListNazivFormatedOIB_1">
      <item>Ante Ćosić, OIB 12519508003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2017.</izvorni_sadrzaj>
    <derivirana_varijabla naziv="DomainObject.Datum_1">29.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KOD IBRE j.d.o.o. za ugostiteljstvo i trgovinu</izvorni_sadrzaj>
    <derivirana_varijabla naziv="DomainObject.Predmet.ProtustrankaIDrugi_1">KOD IBRE j.d.o.o. za ugostiteljstvo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KOD IBRE j.d.o.o. za ugostiteljstvo i trgovinu, OIB 62546833742, Maksimirska 102, 10000 Zagreb</izvorni_sadrzaj>
    <derivirana_varijabla naziv="DomainObject.Predmet.ProtustrankaIDrugiAdressOIB_1">KOD IBRE j.d.o.o. za ugostiteljstvo i trgovinu, OIB 62546833742, Maksimirska 102,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KOD IBRE j.d.o.o. za ugostiteljstvo i trgovinu</item>
      <item>Ante Ćosić</item>
    </izvorni_sadrzaj>
    <derivirana_varijabla naziv="DomainObject.Predmet.SudioniciListNaziv_1">
      <item>FINA Regionalni centar Zagreb</item>
      <item>KOD IBRE j.d.o.o. za ugostiteljstvo i trgovinu</item>
      <item>Ante Ćosić</item>
    </derivirana_varijabla>
  </DomainObject.Predmet.SudioniciListNaziv>
  <DomainObject.Predmet.SudioniciListAdressOIB>
    <izvorni_sadrzaj>
      <item>FINA Regionalni centar Zagreb, OIB 85821130368, Trg svibanjskih žrtava 1995. br. 1,10000 Zagreb</item>
      <item>KOD IBRE j.d.o.o. za ugostiteljstvo i trgovinu, OIB 62546833742, Maksimirska 102,10000 Zagreb</item>
      <item>Ante Ćosić, OIB 12519508003, Ulica Bašćanske Ploče 37,10000 Zagreb</item>
    </izvorni_sadrzaj>
    <derivirana_varijabla naziv="DomainObject.Predmet.SudioniciListAdressOIB_1">
      <item>FINA Regionalni centar Zagreb, OIB 85821130368, Trg svibanjskih žrtava 1995. br. 1,10000 Zagreb</item>
      <item>KOD IBRE j.d.o.o. za ugostiteljstvo i trgovinu, OIB 62546833742, Maksimirska 102,10000 Zagreb</item>
      <item>Ante Ćosić, OIB 12519508003, Ulica Bašćanske Ploče 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62546833742</item>
      <item>, OIB 12519508003</item>
    </izvorni_sadrzaj>
    <derivirana_varijabla naziv="DomainObject.Predmet.SudioniciListNazivOIB_1">
      <item>, OIB 85821130368</item>
      <item>, OIB 62546833742</item>
      <item>, OIB 12519508003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617CDF-B997-40D2-AD89-0484955CBA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966</properties:Words>
  <properties:Characters>5256</properties:Characters>
  <properties:Lines>123</properties:Lines>
  <properties:Paragraphs>43</properties:Paragraphs>
  <properties:TotalTime>399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2017-08-29T08:48:00Z</cp:lastPrinted>
  <dcterms:modified xmlns:xsi="http://www.w3.org/2001/XMLSchema-instance" xsi:type="dcterms:W3CDTF">2017-08-29T08:48:00Z</dcterms:modified>
  <cp:revision>125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