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3d65" w14:paraId="6c33d6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852B63" w:rsidRPr="00852B63">
        <w:t>NEGOTIOR d.o.o., Zadar, Kijevska 20, OIB: 94841979773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852B63">
        <w:t>6</w:t>
      </w:r>
      <w:r>
        <w:t>.</w:t>
      </w:r>
      <w:r w:rsidR="00B51EA5">
        <w:t xml:space="preserve"> </w:t>
      </w:r>
      <w:r w:rsidR="00852B63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852B63">
        <w:t>14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52B63" w:rsidRPr="00852B63">
        <w:t>NEGOTIOR d.o.o., Zadar, Kijevska 20, OIB: 94841979773</w:t>
      </w:r>
      <w:r w:rsidR="00990573">
        <w:t xml:space="preserve">, </w:t>
      </w:r>
      <w:r>
        <w:t xml:space="preserve">na temelju neizvršenih osnova za plaćanje iznosi </w:t>
      </w:r>
      <w:r w:rsidR="00852B63">
        <w:t>43</w:t>
      </w:r>
      <w:r w:rsidR="00990573">
        <w:t>.</w:t>
      </w:r>
      <w:r w:rsidR="00852B63">
        <w:t>790</w:t>
      </w:r>
      <w:r w:rsidR="008F2806">
        <w:t>,</w:t>
      </w:r>
      <w:r w:rsidR="00852B63">
        <w:t>59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852B63">
        <w:t>Maja Musap Orlović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852B63">
        <w:t>14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235C0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852B63">
      <w:t>387</w:t>
    </w:r>
    <w:r w:rsidR="008020A9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852B63">
      <w:t>387</w:t>
    </w:r>
    <w:r w:rsidR="0076513B">
      <w:t>/1</w:t>
    </w:r>
    <w:r w:rsidR="00FF274E">
      <w:t>7</w:t>
    </w:r>
    <w:r w:rsidR="0076513B">
      <w:t>-</w:t>
    </w:r>
    <w:r w:rsidR="008020A9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E678F"/>
    <w:rsid w:val="001028FB"/>
    <w:rsid w:val="001660B0"/>
    <w:rsid w:val="00176D97"/>
    <w:rsid w:val="0019042D"/>
    <w:rsid w:val="001A4D13"/>
    <w:rsid w:val="00235C06"/>
    <w:rsid w:val="00284EA7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B2836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204A"/>
    <w:rsid w:val="00AC25A0"/>
    <w:rsid w:val="00B27462"/>
    <w:rsid w:val="00B51EA5"/>
    <w:rsid w:val="00B6399C"/>
    <w:rsid w:val="00B94422"/>
    <w:rsid w:val="00B97C5C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574"/>
    <w:rsid w:val="00EA56D2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NEGOTIOR, društvo s ograničenom odgovornošću za promet i trgovinu</izvorni_sadrzaj>
    <derivirana_varijabla naziv="DomainObject.Predmet.ProtustrankaFormated_1">  NEGOTIOR, društvo s ograničenom odgovornošću za promet i trgovinu</derivirana_varijabla>
  </DomainObject.Predmet.ProtustrankaFormated>
  <DomainObject.Predmet.ProtustrankaFormatedOIB>
    <izvorni_sadrzaj>  NEGOTIOR, društvo s ograničenom odgovornošću za promet i trgovinu, OIB 94841979773</izvorni_sadrzaj>
    <derivirana_varijabla naziv="DomainObject.Predmet.ProtustrankaFormatedOIB_1">  NEGOTIOR, društvo s ograničenom odgovornošću za promet i trgovinu, OIB 94841979773</derivirana_varijabla>
  </DomainObject.Predmet.ProtustrankaFormatedOIB>
  <DomainObject.Predmet.ProtustrankaFormatedWithAdress>
    <izvorni_sadrzaj> NEGOTIOR, društvo s ograničenom odgovornošću za promet i trgovinu, Kijevska 20, 23000 Zadar</izvorni_sadrzaj>
    <derivirana_varijabla naziv="DomainObject.Predmet.ProtustrankaFormatedWithAdress_1"> NEGOTIOR, društvo s ograničenom odgovornošću za promet i trgovinu, Kijevska 20, 23000 Zadar</derivirana_varijabla>
  </DomainObject.Predmet.ProtustrankaFormatedWithAdress>
  <DomainObject.Predmet.ProtustrankaFormatedWithAdressOIB>
    <izvorni_sadrzaj> NEGOTIOR, društvo s ograničenom odgovornošću za promet i trgovinu, OIB 94841979773, Kijevska 20, 23000 Zadar</izvorni_sadrzaj>
    <derivirana_varijabla naziv="DomainObject.Predmet.ProtustrankaFormatedWithAdressOIB_1"> NEGOTIOR, društvo s ograničenom odgovornošću za promet i trgovinu, OIB 94841979773, Kijevska 20, 23000 Zadar</derivirana_varijabla>
  </DomainObject.Predmet.ProtustrankaFormatedWithAdressOIB>
  <DomainObject.Predmet.ProtustrankaWithAdress>
    <izvorni_sadrzaj>NEGOTIOR, društvo s ograničenom odgovornošću za promet i trgovinu Kijevska 20, 23000 Zadar</izvorni_sadrzaj>
    <derivirana_varijabla naziv="DomainObject.Predmet.ProtustrankaWithAdress_1">NEGOTIOR, društvo s ograničenom odgovornošću za promet i trgovinu Kijevska 20, 23000 Zadar</derivirana_varijabla>
  </DomainObject.Predmet.ProtustrankaWithAdress>
  <DomainObject.Predmet.ProtustrankaWithAdressOIB>
    <izvorni_sadrzaj>NEGOTIOR, društvo s ograničenom odgovornošću za promet i trgovinu, OIB 94841979773, Kijevska 20, 23000 Zadar</izvorni_sadrzaj>
    <derivirana_varijabla naziv="DomainObject.Predmet.ProtustrankaWithAdressOIB_1">NEGOTIOR, društvo s ograničenom odgovornošću za promet i trgovinu, OIB 94841979773, Kijevska 20, 23000 Zadar</derivirana_varijabla>
  </DomainObject.Predmet.ProtustrankaWithAdressOIB>
  <DomainObject.Predmet.ProtustrankaNazivFormated>
    <izvorni_sadrzaj>NEGOTIOR, društvo s ograničenom odgovornošću za promet i trgovinu</izvorni_sadrzaj>
    <derivirana_varijabla naziv="DomainObject.Predmet.ProtustrankaNazivFormated_1">NEGOTIOR, društvo s ograničenom odgovornošću za promet i trgovinu</derivirana_varijabla>
  </DomainObject.Predmet.ProtustrankaNazivFormated>
  <DomainObject.Predmet.ProtustrankaNazivFormatedOIB>
    <izvorni_sadrzaj>NEGOTIOR, društvo s ograničenom odgovornošću za promet i trgovinu, OIB 94841979773</izvorni_sadrzaj>
    <derivirana_varijabla naziv="DomainObject.Predmet.ProtustrankaNazivFormatedOIB_1">NEGOTIOR, društvo s ograničenom odgovornošću za promet i trgovinu, OIB 94841979773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NEGOTIOR, društvo s ograničenom odgovornošću za promet i trgovinu</item>
    </izvorni_sadrzaj>
    <derivirana_varijabla naziv="DomainObject.Predmet.ProtuStrankaListFormated_1">
      <item>NEGOTIOR, društvo s ograničenom odgovornošću za promet i trgovinu</item>
    </derivirana_varijabla>
  </DomainObject.Predmet.ProtuStrankaListFormated>
  <DomainObject.Predmet.ProtuStrankaListFormatedOIB>
    <izvorni_sadrzaj>
      <item>NEGOTIOR, društvo s ograničenom odgovornošću za promet i trgovinu, OIB 94841979773</item>
    </izvorni_sadrzaj>
    <derivirana_varijabla naziv="DomainObject.Predmet.ProtuStrankaListFormatedOIB_1">
      <item>NEGOTIOR, društvo s ograničenom odgovornošću za promet i trgovinu, OIB 94841979773</item>
    </derivirana_varijabla>
  </DomainObject.Predmet.ProtuStrankaListFormatedOIB>
  <DomainObject.Predmet.ProtuStrankaListFormatedWithAdress>
    <izvorni_sadrzaj>
      <item>NEGOTIOR, društvo s ograničenom odgovornošću za promet i trgovinu, Kijevska 20, 23000 Zadar</item>
    </izvorni_sadrzaj>
    <derivirana_varijabla naziv="DomainObject.Predmet.ProtuStrankaListFormatedWithAdress_1">
      <item>NEGOTIOR, društvo s ograničenom odgovornošću za promet i trgovinu, Kijevska 20, 23000 Zadar</item>
    </derivirana_varijabla>
  </DomainObject.Predmet.ProtuStrankaListFormatedWithAdress>
  <DomainObject.Predmet.ProtuStrankaListFormatedWithAdressOIB>
    <izvorni_sadrzaj>
      <item>NEGOTIOR, društvo s ograničenom odgovornošću za promet i trgovinu, OIB 94841979773, Kijevska 20, 23000 Zadar</item>
    </izvorni_sadrzaj>
    <derivirana_varijabla naziv="DomainObject.Predmet.ProtuStrankaListFormatedWithAdressOIB_1">
      <item>NEGOTIOR, društvo s ograničenom odgovornošću za promet i trgovinu, OIB 94841979773, Kijevska 20, 23000 Zadar</item>
    </derivirana_varijabla>
  </DomainObject.Predmet.ProtuStrankaListFormatedWithAdressOIB>
  <DomainObject.Predmet.ProtuStrankaListNazivFormated>
    <izvorni_sadrzaj>
      <item>NEGOTIOR, društvo s ograničenom odgovornošću za promet i trgovinu</item>
    </izvorni_sadrzaj>
    <derivirana_varijabla naziv="DomainObject.Predmet.ProtuStrankaListNazivFormated_1">
      <item>NEGOTIOR, društvo s ograničenom odgovornošću za promet i trgovinu</item>
    </derivirana_varijabla>
  </DomainObject.Predmet.ProtuStrankaListNazivFormated>
  <DomainObject.Predmet.ProtuStrankaListNazivFormatedOIB>
    <izvorni_sadrzaj>
      <item>NEGOTIOR, društvo s ograničenom odgovornošću za promet i trgovinu, OIB 94841979773</item>
    </izvorni_sadrzaj>
    <derivirana_varijabla naziv="DomainObject.Predmet.ProtuStrankaListNazivFormatedOIB_1">
      <item>NEGOTIOR, društvo s ograničenom odgovornošću za promet i trgovinu, OIB 94841979773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NEGOTIOR, društvo s ograničenom odgovornošću za promet i trgovinu</izvorni_sadrzaj>
    <derivirana_varijabla naziv="DomainObject.Predmet.ProtustrankaIDrugi_1">NEGOTIOR, društvo s ograničenom odgovornošću za promet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NEGOTIOR, društvo s ograničenom odgovornošću za promet i trgovinu, OIB 94841979773, Kijevska 20, 23000 Zadar</izvorni_sadrzaj>
    <derivirana_varijabla naziv="DomainObject.Predmet.ProtustrankaIDrugiAdressOIB_1">NEGOTIOR, društvo s ograničenom odgovornošću za promet i trgovinu, OIB 94841979773, Kijevska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NEGOTIOR, društvo s ograničenom odgovornošću za promet i trgovinu</item>
    </izvorni_sadrzaj>
    <derivirana_varijabla naziv="DomainObject.Predmet.SudioniciListNaziv_1">
      <item>FINA</item>
      <item>NEGOTIOR, društvo s ograničenom odgovornošću za promet i trgovinu</item>
    </derivirana_varijabla>
  </DomainObject.Predmet.SudioniciListNaziv>
  <DomainObject.Predmet.SudioniciListAdressOIB>
    <izvorni_sadrzaj>
      <item>FINA, OIB 85821130368</item>
      <item>NEGOTIOR, društvo s ograničenom odgovornošću za promet i trgovinu, OIB 94841979773, Kijevska 20,23000 Zadar</item>
    </izvorni_sadrzaj>
    <derivirana_varijabla naziv="DomainObject.Predmet.SudioniciListAdressOIB_1">
      <item>FINA, OIB 85821130368</item>
      <item>NEGOTIOR, društvo s ograničenom odgovornošću za promet i trgovinu, OIB 94841979773, Kijevska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94841979773</item>
    </izvorni_sadrzaj>
    <derivirana_varijabla naziv="DomainObject.Predmet.SudioniciListNazivOIB_1">
      <item>, OIB 85821130368</item>
      <item>, OIB 94841979773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9B516-4B9F-4B81-8932-EF051EF03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1955</properties:Characters>
  <properties:Lines>62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2017-09-14T11:58:00Z</dcterms:created>
  <dc:creator>Tina Grgas</dc:creator>
  <cp:lastModifiedBy>wsadmin</cp:lastModifiedBy>
  <cp:lastPrinted>2017-09-14T12:01:00Z</cp:lastPrinted>
  <dcterms:modified xmlns:xsi="http://www.w3.org/2001/XMLSchema-instance" xsi:type="dcterms:W3CDTF">2017-09-15T06:06:00Z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