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27f3" w14:paraId="8a527f3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E625A5">
        <w:t>Aucuba j.d.o.o. za ugostiteljstvo, MBS: 030154221, OIB: 89986243015, Osijek, Franje Markovića 1</w:t>
      </w:r>
      <w:r w:rsidR="007A3732">
        <w:t>,</w:t>
      </w:r>
      <w:r w:rsidR="00250413">
        <w:t xml:space="preserve"> </w:t>
      </w:r>
      <w:r w:rsidR="00DE47ED">
        <w:t>1</w:t>
      </w:r>
      <w:r w:rsidR="00D55FF3">
        <w:t>5</w:t>
      </w:r>
      <w:r w:rsidR="002100A8">
        <w:t xml:space="preserve">. </w:t>
      </w:r>
      <w:r w:rsidR="007A3732">
        <w:t>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D55FF3">
        <w:t>Aucuba j.d.o.o. za ugostiteljstvo, MBS: 030154221, OIB: 89986243015, Osijek, Franje Markovića 1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D55FF3">
        <w:t>8</w:t>
      </w:r>
      <w:r w:rsidR="00D55263">
        <w:t>. svibnja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D55FF3">
        <w:t>1960</w:t>
      </w:r>
      <w:r w:rsidR="00D55263">
        <w:t xml:space="preserve"> </w:t>
      </w:r>
      <w:r w:rsidR="00665E74">
        <w:t xml:space="preserve">od </w:t>
      </w:r>
      <w:r w:rsidR="00D55FF3">
        <w:t>7.</w:t>
      </w:r>
      <w:r w:rsidR="001C3507">
        <w:t xml:space="preserve"> svibnja</w:t>
      </w:r>
      <w:r w:rsidR="002100A8">
        <w:t xml:space="preserve"> 2018</w:t>
      </w:r>
      <w:r w:rsidR="00665E74">
        <w:t xml:space="preserve">. nad stečajnim dužnikom </w:t>
      </w:r>
      <w:r w:rsidR="00D55FF3">
        <w:t>Aucuba j.d.o.o. za ugostiteljstvo, MBS: 030154221, OIB: 89986243015, Osijek, Franje Markovića 1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D55FF3">
        <w:t xml:space="preserve">24. </w:t>
      </w:r>
      <w:r w:rsidR="001C3507">
        <w:t>svibnja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1C3507">
        <w:t>1</w:t>
      </w:r>
      <w:r w:rsidR="00AD49D5">
        <w:t>4</w:t>
      </w:r>
      <w:r w:rsidR="00D55263">
        <w:t>. lipnja</w:t>
      </w:r>
      <w:r w:rsidR="002100A8">
        <w:t xml:space="preserve"> 2018.</w:t>
      </w:r>
      <w:r>
        <w:t xml:space="preserve"> zaprimljen je podnesak Županijskog državnog odvjetništva u </w:t>
      </w:r>
      <w:r w:rsidR="00B75609">
        <w:t>Osijeku</w:t>
      </w:r>
      <w:r>
        <w:t>, broj: S-DO-</w:t>
      </w:r>
      <w:r w:rsidR="00D55FF3">
        <w:t>1</w:t>
      </w:r>
      <w:r w:rsidR="001C3507">
        <w:t>1</w:t>
      </w:r>
      <w:r w:rsidR="00D55FF3">
        <w:t>4</w:t>
      </w:r>
      <w:r w:rsidR="001C3507">
        <w:t>/2018</w:t>
      </w:r>
      <w:r w:rsidR="002100A8">
        <w:t xml:space="preserve"> </w:t>
      </w:r>
      <w:r>
        <w:t xml:space="preserve">od </w:t>
      </w:r>
      <w:r w:rsidR="00D55FF3">
        <w:t>1</w:t>
      </w:r>
      <w:r w:rsidR="00AD49D5">
        <w:t>4</w:t>
      </w:r>
      <w:r w:rsidR="00D55263">
        <w:t>. lipnja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Osijek,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6E131A">
        <w:t>11.517,4</w:t>
      </w:r>
      <w:r w:rsidR="004B026A">
        <w:t>1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6E131A">
        <w:t>28</w:t>
      </w:r>
      <w:r w:rsidR="004B026A">
        <w:t xml:space="preserve">. </w:t>
      </w:r>
      <w:r w:rsidR="006E131A">
        <w:t>svibnja</w:t>
      </w:r>
      <w:r w:rsidR="00741F8F">
        <w:t xml:space="preserve"> 2018.,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razlog, obzirom u Očevidniku redoslijeda osnova za plaćanje koje vodi Financijska</w:t>
      </w:r>
      <w:r w:rsidR="005C2733">
        <w:t xml:space="preserve"> agencija ima evidentiranu </w:t>
      </w:r>
      <w:r w:rsidR="00A33ADB">
        <w:t xml:space="preserve">neizvršenu </w:t>
      </w:r>
      <w:r w:rsidR="005C2733">
        <w:t>osnovu</w:t>
      </w:r>
      <w:r w:rsidR="005C2733" w:rsidRPr="005C2733">
        <w:t xml:space="preserve"> za plaćanje u razdoblju dužem od 60 dana koj</w:t>
      </w:r>
      <w:r w:rsidR="00DA3936">
        <w:t>u</w:t>
      </w:r>
      <w:r w:rsidR="005C2733" w:rsidRPr="005C2733">
        <w:t xml:space="preserve"> je trebalo, na temelju valjanih osnova za plaćanje, bez daljnjeg pristanka dužnika naplatiti s bilo kojeg od njegovih računa.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2B7A7D">
        <w:rPr>
          <w:bCs/>
        </w:rPr>
        <w:t>1</w:t>
      </w:r>
      <w:r w:rsidR="00D55FF3">
        <w:rPr>
          <w:bCs/>
        </w:rPr>
        <w:t>5</w:t>
      </w:r>
      <w:r w:rsidR="004F475A">
        <w:rPr>
          <w:bCs/>
        </w:rPr>
        <w:t>. lipnja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D55FF3">
        <w:t>14</w:t>
      </w:r>
      <w:r w:rsidR="00677838">
        <w:t xml:space="preserve">. lipnja </w:t>
      </w:r>
      <w:r w:rsidR="005966C9">
        <w:t>2018</w:t>
      </w:r>
      <w:r>
        <w:t xml:space="preserve">. (str. </w:t>
      </w:r>
      <w:r w:rsidR="00D55FF3">
        <w:t>16-18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D55FF3">
        <w:t>6</w:t>
      </w:r>
      <w:r w:rsidR="00764E8D">
        <w:t>. srpnja</w:t>
      </w:r>
      <w:r w:rsidR="005966C9">
        <w:t xml:space="preserve"> 2018</w:t>
      </w:r>
      <w:r>
        <w:t>.</w:t>
      </w: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621" w:rsidP="004A3868" w:rsidR="00037621">
      <w:r>
        <w:separator/>
      </w:r>
    </w:p>
  </w:endnote>
  <w:endnote w:id="0" w:type="continuationSeparator">
    <w:p w:rsidRDefault="00037621" w:rsidP="004A3868" w:rsidR="00037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621" w:rsidP="004A3868" w:rsidR="00037621">
      <w:r>
        <w:separator/>
      </w:r>
    </w:p>
  </w:footnote>
  <w:footnote w:id="0" w:type="continuationSeparator">
    <w:p w:rsidRDefault="00037621" w:rsidP="004A3868" w:rsidR="00037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5A5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>Poslovni broj: 19 St-8</w:t>
    </w:r>
    <w:r w:rsidR="00E625A5">
      <w:t>45</w:t>
    </w:r>
    <w:r w:rsidR="00530BA1">
      <w:t>/2018-</w:t>
    </w:r>
    <w:r w:rsidR="00E625A5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E625A5">
      <w:t>845</w:t>
    </w:r>
    <w:r>
      <w:t>/2018-</w:t>
    </w:r>
    <w:r w:rsidR="00E625A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A1E4E"/>
    <w:rsid w:val="000D55E4"/>
    <w:rsid w:val="000D5628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F0A36"/>
    <w:rsid w:val="00702C71"/>
    <w:rsid w:val="00704DE2"/>
    <w:rsid w:val="00710662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A0EFB"/>
    <w:rsid w:val="007A3732"/>
    <w:rsid w:val="007A6AC7"/>
    <w:rsid w:val="007C1C95"/>
    <w:rsid w:val="007C2112"/>
    <w:rsid w:val="007F0BE4"/>
    <w:rsid w:val="007F551F"/>
    <w:rsid w:val="008041DE"/>
    <w:rsid w:val="00816035"/>
    <w:rsid w:val="00822F74"/>
    <w:rsid w:val="0085567C"/>
    <w:rsid w:val="00882352"/>
    <w:rsid w:val="008A2342"/>
    <w:rsid w:val="008A49DF"/>
    <w:rsid w:val="008C7588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36E79"/>
    <w:rsid w:val="00A45F7B"/>
    <w:rsid w:val="00A5251C"/>
    <w:rsid w:val="00A64667"/>
    <w:rsid w:val="00A819D4"/>
    <w:rsid w:val="00AA0272"/>
    <w:rsid w:val="00AB5CD8"/>
    <w:rsid w:val="00AD49D5"/>
    <w:rsid w:val="00AE0651"/>
    <w:rsid w:val="00AF119A"/>
    <w:rsid w:val="00AF266F"/>
    <w:rsid w:val="00B04AB5"/>
    <w:rsid w:val="00B13A22"/>
    <w:rsid w:val="00B176DA"/>
    <w:rsid w:val="00B31754"/>
    <w:rsid w:val="00B526C2"/>
    <w:rsid w:val="00B52DD5"/>
    <w:rsid w:val="00B56968"/>
    <w:rsid w:val="00B6174E"/>
    <w:rsid w:val="00B7064E"/>
    <w:rsid w:val="00B75497"/>
    <w:rsid w:val="00B75609"/>
    <w:rsid w:val="00B8665D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25A5"/>
    <w:rsid w:val="00E670CC"/>
    <w:rsid w:val="00E75A98"/>
    <w:rsid w:val="00E87FD6"/>
    <w:rsid w:val="00E955EB"/>
    <w:rsid w:val="00E962DA"/>
    <w:rsid w:val="00E97528"/>
    <w:rsid w:val="00EA55A5"/>
    <w:rsid w:val="00EC000C"/>
    <w:rsid w:val="00EC432D"/>
    <w:rsid w:val="00EC7990"/>
    <w:rsid w:val="00ED07AA"/>
    <w:rsid w:val="00ED438E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St-845/2018</izvorni_sadrzaj>
    <derivirana_varijabla naziv="DomainObject.Predmet.OznakaBroj_1">St-845/2018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Aucuba j.d.o.o. za ugostiteljstvo</izvorni_sadrzaj>
    <derivirana_varijabla naziv="DomainObject.Predmet.ProtustrankaFormated_1">  Aucuba j.d.o.o. za ugostiteljstvo</derivirana_varijabla>
  </DomainObject.Predmet.ProtustrankaFormated>
  <DomainObject.Predmet.ProtustrankaFormatedOIB>
    <izvorni_sadrzaj>  Aucuba j.d.o.o. za ugostiteljstvo, OIB 89986243015</izvorni_sadrzaj>
    <derivirana_varijabla naziv="DomainObject.Predmet.ProtustrankaFormatedOIB_1">  Aucuba j.d.o.o. za ugostiteljstvo, OIB 89986243015</derivirana_varijabla>
  </DomainObject.Predmet.ProtustrankaFormatedOIB>
  <DomainObject.Predmet.ProtustrankaFormatedWithAdress>
    <izvorni_sadrzaj> Aucuba j.d.o.o. za ugostiteljstvo, Franje Markovića 1, 31000 Osijek</izvorni_sadrzaj>
    <derivirana_varijabla naziv="DomainObject.Predmet.ProtustrankaFormatedWithAdress_1"> Aucuba j.d.o.o. za ugostiteljstvo, Franje Markovića 1, 31000 Osijek</derivirana_varijabla>
  </DomainObject.Predmet.ProtustrankaFormatedWithAdress>
  <DomainObject.Predmet.ProtustrankaFormatedWithAdressOIB>
    <izvorni_sadrzaj> Aucuba j.d.o.o. za ugostiteljstvo, OIB 89986243015, Franje Markovića 1, 31000 Osijek</izvorni_sadrzaj>
    <derivirana_varijabla naziv="DomainObject.Predmet.ProtustrankaFormatedWithAdressOIB_1"> Aucuba j.d.o.o. za ugostiteljstvo, OIB 89986243015, Franje Markovića 1, 31000 Osijek</derivirana_varijabla>
  </DomainObject.Predmet.ProtustrankaFormatedWithAdressOIB>
  <DomainObject.Predmet.ProtustrankaWithAdress>
    <izvorni_sadrzaj>Aucuba j.d.o.o. za ugostiteljstvo Franje Markovića 1, 31000 Osijek</izvorni_sadrzaj>
    <derivirana_varijabla naziv="DomainObject.Predmet.ProtustrankaWithAdress_1">Aucuba j.d.o.o. za ugostiteljstvo Franje Markovića 1, 31000 Osijek</derivirana_varijabla>
  </DomainObject.Predmet.ProtustrankaWithAdress>
  <DomainObject.Predmet.ProtustrankaWithAdressOIB>
    <izvorni_sadrzaj>Aucuba j.d.o.o. za ugostiteljstvo, OIB 89986243015, Franje Markovića 1, 31000 Osijek</izvorni_sadrzaj>
    <derivirana_varijabla naziv="DomainObject.Predmet.ProtustrankaWithAdressOIB_1">Aucuba j.d.o.o. za ugostiteljstvo, OIB 89986243015, Franje Markovića 1, 31000 Osijek</derivirana_varijabla>
  </DomainObject.Predmet.ProtustrankaWithAdressOIB>
  <DomainObject.Predmet.ProtustrankaNazivFormated>
    <izvorni_sadrzaj>Aucuba j.d.o.o. za ugostiteljstvo</izvorni_sadrzaj>
    <derivirana_varijabla naziv="DomainObject.Predmet.ProtustrankaNazivFormated_1">Aucuba j.d.o.o. za ugostiteljstvo</derivirana_varijabla>
  </DomainObject.Predmet.ProtustrankaNazivFormated>
  <DomainObject.Predmet.ProtustrankaNazivFormatedOIB>
    <izvorni_sadrzaj>Aucuba j.d.o.o. za ugostiteljstvo, OIB 89986243015</izvorni_sadrzaj>
    <derivirana_varijabla naziv="DomainObject.Predmet.ProtustrankaNazivFormatedOIB_1">Aucuba j.d.o.o. za ugostiteljstvo, OIB 89986243015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Aucuba j.d.o.o. za ugostiteljstvo</item>
    </izvorni_sadrzaj>
    <derivirana_varijabla naziv="DomainObject.Predmet.ProtuStrankaListFormated_1">
      <item>Aucuba j.d.o.o. za ugostiteljstvo</item>
    </derivirana_varijabla>
  </DomainObject.Predmet.ProtuStrankaListFormated>
  <DomainObject.Predmet.ProtuStrankaListFormatedOIB>
    <izvorni_sadrzaj>
      <item>Aucuba j.d.o.o. za ugostiteljstvo, OIB 89986243015</item>
    </izvorni_sadrzaj>
    <derivirana_varijabla naziv="DomainObject.Predmet.ProtuStrankaListFormatedOIB_1">
      <item>Aucuba j.d.o.o. za ugostiteljstvo, OIB 89986243015</item>
    </derivirana_varijabla>
  </DomainObject.Predmet.ProtuStrankaListFormatedOIB>
  <DomainObject.Predmet.ProtuStrankaListFormatedWithAdress>
    <izvorni_sadrzaj>
      <item>Aucuba j.d.o.o. za ugostiteljstvo, Franje Markovića 1, 31000 Osijek</item>
    </izvorni_sadrzaj>
    <derivirana_varijabla naziv="DomainObject.Predmet.ProtuStrankaListFormatedWithAdress_1">
      <item>Aucuba j.d.o.o. za ugostiteljstvo, Franje Markovića 1, 31000 Osijek</item>
    </derivirana_varijabla>
  </DomainObject.Predmet.ProtuStrankaListFormatedWithAdress>
  <DomainObject.Predmet.ProtuStrankaListFormatedWithAdressOIB>
    <izvorni_sadrzaj>
      <item>Aucuba j.d.o.o. za ugostiteljstvo, OIB 89986243015, Franje Markovića 1, 31000 Osijek</item>
    </izvorni_sadrzaj>
    <derivirana_varijabla naziv="DomainObject.Predmet.ProtuStrankaListFormatedWithAdressOIB_1">
      <item>Aucuba j.d.o.o. za ugostiteljstvo, OIB 89986243015, Franje Markovića 1, 31000 Osijek</item>
    </derivirana_varijabla>
  </DomainObject.Predmet.ProtuStrankaListFormatedWithAdressOIB>
  <DomainObject.Predmet.ProtuStrankaListNazivFormated>
    <izvorni_sadrzaj>
      <item>Aucuba j.d.o.o. za ugostiteljstvo</item>
    </izvorni_sadrzaj>
    <derivirana_varijabla naziv="DomainObject.Predmet.ProtuStrankaListNazivFormated_1">
      <item>Aucuba j.d.o.o. za ugostiteljstvo</item>
    </derivirana_varijabla>
  </DomainObject.Predmet.ProtuStrankaListNazivFormated>
  <DomainObject.Predmet.ProtuStrankaListNazivFormatedOIB>
    <izvorni_sadrzaj>
      <item>Aucuba j.d.o.o. za ugostiteljstvo, OIB 89986243015</item>
    </izvorni_sadrzaj>
    <derivirana_varijabla naziv="DomainObject.Predmet.ProtuStrankaListNazivFormatedOIB_1">
      <item>Aucuba j.d.o.o. za ugostiteljstvo, OIB 89986243015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Aucuba j.d.o.o. za ugostiteljstvo</izvorni_sadrzaj>
    <derivirana_varijabla naziv="DomainObject.Predmet.ProtustrankaIDrugi_1">Aucuba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Aucuba j.d.o.o. za ugostiteljstvo, OIB 89986243015, Franje Markovića 1, 31000 Osijek</izvorni_sadrzaj>
    <derivirana_varijabla naziv="DomainObject.Predmet.ProtustrankaIDrugiAdressOIB_1">Aucuba j.d.o.o. za ugostiteljstvo, OIB 89986243015, Franje Markovića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Aucuba j.d.o.o. za ugostiteljstvo</item>
    </izvorni_sadrzaj>
    <derivirana_varijabla naziv="DomainObject.Predmet.SudioniciListNaziv_1">
      <item>FINA RC OSIJEK</item>
      <item>Aucuba j.d.o.o. za ugostiteljstvo</item>
    </derivirana_varijabla>
  </DomainObject.Predmet.SudioniciListNaziv>
  <DomainObject.Predmet.SudioniciListAdressOIB>
    <izvorni_sadrzaj>
      <item>FINA RC OSIJEK, OIB 85821130368</item>
      <item>Aucuba j.d.o.o. za ugostiteljstvo, OIB 89986243015, Franje Markovića 1,31000 Osijek</item>
    </izvorni_sadrzaj>
    <derivirana_varijabla naziv="DomainObject.Predmet.SudioniciListAdressOIB_1">
      <item>FINA RC OSIJEK, OIB 85821130368</item>
      <item>Aucuba j.d.o.o. za ugostiteljstvo, OIB 89986243015, Franje Markovića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89986243015</item>
    </izvorni_sadrzaj>
    <derivirana_varijabla naziv="DomainObject.Predmet.SudioniciListNazivOIB_1">
      <item>, OIB 85821130368</item>
      <item>, OIB 89986243015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45B03-8836-4042-BD3F-78080D8A1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3004</properties:Characters>
  <properties:Lines>89</properties:Lines>
  <properties:Paragraphs>31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2018-06-15T09:06:00Z</dcterms:created>
  <dc:creator>mkocijan</dc:creator>
  <cp:lastModifiedBy>Renata Horvat</cp:lastModifiedBy>
  <cp:lastPrinted>2018-06-07T07:09:00Z</cp:lastPrinted>
  <dcterms:modified xmlns:xsi="http://www.w3.org/2001/XMLSchema-instance" xsi:type="dcterms:W3CDTF">2018-06-15T09:42:00Z</dcterms:modified>
  <cp:revision>11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(AUCUBA-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