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71865" w14:paraId="5871865" w:rsidRDefault="008644AB" w:rsidP="00C35815" w:rsidR="008644AB">
      <w:pPr>
        <w15:collapsed w:val="false"/>
        <w:rPr>
          <w:b/>
        </w:rPr>
      </w:pPr>
    </w:p>
    <w:p w:rsidRDefault="00865CAF" w:rsidP="00C35815" w:rsidR="004A2723" w:rsidRPr="005C7EAF">
      <w:pPr>
        <w:rPr>
          <w:b/>
        </w:rPr>
      </w:pPr>
      <w:r w:rsidRPr="005C7EAF">
        <w:rPr>
          <w:b/>
          <w:noProof/>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35815" w:rsidP="00C35815" w:rsidR="00C35815" w:rsidRPr="005C7EAF">
      <w:pPr>
        <w:rPr>
          <w:b/>
        </w:rPr>
      </w:pPr>
      <w:r w:rsidRPr="005C7EAF">
        <w:rPr>
          <w:b/>
        </w:rPr>
        <w:t>REPUBLIKA HRVATSKA</w:t>
      </w:r>
    </w:p>
    <w:p w:rsidRDefault="00C35815" w:rsidP="00C35815" w:rsidR="004A2723" w:rsidRPr="005C7EAF">
      <w:pPr>
        <w:rPr>
          <w:b/>
        </w:rPr>
      </w:pPr>
      <w:r w:rsidRPr="005C7EAF">
        <w:rPr>
          <w:b/>
        </w:rPr>
        <w:t xml:space="preserve">TRGOVAČKI SUD U ZAGREBU      </w:t>
      </w:r>
    </w:p>
    <w:p w:rsidRDefault="004A2723" w:rsidP="00C35815" w:rsidR="00C35815" w:rsidRPr="005C7EAF">
      <w:r w:rsidRPr="005C7EAF">
        <w:rPr>
          <w:b/>
        </w:rPr>
        <w:t xml:space="preserve">Zagreb, </w:t>
      </w:r>
      <w:proofErr w:type="spellStart"/>
      <w:r w:rsidRPr="005C7EAF">
        <w:rPr>
          <w:b/>
        </w:rPr>
        <w:t>Amruševa</w:t>
      </w:r>
      <w:proofErr w:type="spellEnd"/>
      <w:r w:rsidRPr="005C7EAF">
        <w:rPr>
          <w:b/>
        </w:rPr>
        <w:t xml:space="preserve"> 1/II</w:t>
      </w:r>
      <w:r w:rsidR="00C35815" w:rsidRPr="005C7EAF">
        <w:rPr>
          <w:b/>
        </w:rPr>
        <w:t xml:space="preserve">                                                    </w:t>
      </w:r>
      <w:r w:rsidRPr="005C7EAF">
        <w:rPr>
          <w:b/>
        </w:rPr>
        <w:tab/>
      </w:r>
      <w:r w:rsidRPr="005C7EAF">
        <w:rPr>
          <w:b/>
        </w:rPr>
        <w:tab/>
      </w:r>
      <w:r w:rsidR="00C35815" w:rsidRPr="005C7EAF">
        <w:rPr>
          <w:b/>
        </w:rPr>
        <w:t xml:space="preserve">   </w:t>
      </w:r>
      <w:r w:rsidR="00E1740C">
        <w:rPr>
          <w:b/>
        </w:rPr>
        <w:t>1</w:t>
      </w:r>
      <w:bookmarkStart w:name="_GoBack" w:id="0"/>
      <w:bookmarkEnd w:id="0"/>
      <w:r w:rsidR="00865CAF" w:rsidRPr="005C7EAF">
        <w:rPr>
          <w:b/>
        </w:rPr>
        <w:t xml:space="preserve"> St-</w:t>
      </w:r>
      <w:r w:rsidR="007F4EC0" w:rsidRPr="005C7EAF">
        <w:rPr>
          <w:b/>
        </w:rPr>
        <w:t>1094/</w:t>
      </w:r>
      <w:r w:rsidR="00865CAF" w:rsidRPr="005C7EAF">
        <w:rPr>
          <w:b/>
        </w:rPr>
        <w:t>201</w:t>
      </w:r>
      <w:r w:rsidR="007F4EC0" w:rsidRPr="005C7EAF">
        <w:rPr>
          <w:b/>
        </w:rPr>
        <w:t>2</w:t>
      </w:r>
    </w:p>
    <w:p w:rsidRDefault="004A2723" w:rsidP="00C35815" w:rsidR="004A2723" w:rsidRPr="005C7EAF">
      <w:pPr>
        <w:jc w:val="center"/>
        <w:rPr>
          <w:b/>
        </w:rPr>
      </w:pPr>
    </w:p>
    <w:p w:rsidRDefault="009732F0" w:rsidP="00C35815" w:rsidR="009732F0">
      <w:pPr>
        <w:jc w:val="center"/>
        <w:rPr>
          <w:b/>
        </w:rPr>
      </w:pPr>
    </w:p>
    <w:p w:rsidRDefault="00B45646" w:rsidP="00C35815" w:rsidR="00C35815" w:rsidRPr="005C7EAF">
      <w:pPr>
        <w:jc w:val="center"/>
        <w:rPr>
          <w:b/>
        </w:rPr>
      </w:pPr>
      <w:r w:rsidRPr="005C7EAF">
        <w:rPr>
          <w:b/>
        </w:rPr>
        <w:t>Z A K LJ U Č A K</w:t>
      </w:r>
    </w:p>
    <w:p w:rsidRDefault="00261FD3" w:rsidP="00C35815" w:rsidR="00261FD3" w:rsidRPr="005C7EAF">
      <w:pPr>
        <w:jc w:val="center"/>
        <w:rPr>
          <w:b/>
        </w:rPr>
      </w:pPr>
    </w:p>
    <w:p w:rsidRDefault="004A2723" w:rsidP="00D342D7" w:rsidR="00D342D7" w:rsidRPr="005C7EAF">
      <w:pPr>
        <w:jc w:val="both"/>
      </w:pPr>
      <w:r w:rsidRPr="005C7EAF">
        <w:tab/>
      </w:r>
      <w:r w:rsidR="00D342D7" w:rsidRPr="005C7EAF">
        <w:t>Trgovački sud u Zagrebu po sucu Nini Radiću kao stečajnom</w:t>
      </w:r>
      <w:r w:rsidR="002F6689" w:rsidRPr="005C7EAF">
        <w:t xml:space="preserve"> sucu u stečajnom postupku nad </w:t>
      </w:r>
      <w:r w:rsidR="005C7EAF" w:rsidRPr="005C7EAF">
        <w:t>dužnikom</w:t>
      </w:r>
      <w:r w:rsidR="002F6689" w:rsidRPr="005C7EAF">
        <w:t xml:space="preserve"> </w:t>
      </w:r>
      <w:r w:rsidR="00D342D7" w:rsidRPr="005C7EAF">
        <w:t xml:space="preserve"> </w:t>
      </w:r>
      <w:r w:rsidR="006921D8" w:rsidRPr="005C7EAF">
        <w:t xml:space="preserve">JARUŠČICA PROJEKT d.o.o. za poslovanje nekretninama, Zagreb, </w:t>
      </w:r>
      <w:proofErr w:type="spellStart"/>
      <w:r w:rsidR="006921D8" w:rsidRPr="005C7EAF">
        <w:t>Jaruščica</w:t>
      </w:r>
      <w:proofErr w:type="spellEnd"/>
      <w:r w:rsidR="006921D8" w:rsidRPr="005C7EAF">
        <w:t xml:space="preserve"> 7, MBS:080729411, OIB:02217546383</w:t>
      </w:r>
      <w:r w:rsidR="00D342D7" w:rsidRPr="005C7EAF">
        <w:t>,</w:t>
      </w:r>
      <w:r w:rsidR="002F6689" w:rsidRPr="005C7EAF">
        <w:t xml:space="preserve"> dana </w:t>
      </w:r>
      <w:r w:rsidR="006921D8" w:rsidRPr="005C7EAF">
        <w:t>26</w:t>
      </w:r>
      <w:r w:rsidR="00D342D7" w:rsidRPr="005C7EAF">
        <w:t xml:space="preserve">. </w:t>
      </w:r>
      <w:r w:rsidR="00B67083" w:rsidRPr="005C7EAF">
        <w:t>trav</w:t>
      </w:r>
      <w:r w:rsidR="00D86D1B" w:rsidRPr="005C7EAF">
        <w:t>nja</w:t>
      </w:r>
      <w:r w:rsidR="00D342D7" w:rsidRPr="005C7EAF">
        <w:t xml:space="preserve">  201</w:t>
      </w:r>
      <w:r w:rsidR="00D86D1B" w:rsidRPr="005C7EAF">
        <w:t>7</w:t>
      </w:r>
      <w:r w:rsidR="00D342D7" w:rsidRPr="005C7EAF">
        <w:t>. godine</w:t>
      </w:r>
    </w:p>
    <w:p w:rsidRDefault="009732F0" w:rsidP="007D6D6E" w:rsidR="009732F0" w:rsidRPr="005C7EAF">
      <w:pPr>
        <w:rPr>
          <w:b/>
        </w:rPr>
      </w:pPr>
    </w:p>
    <w:p w:rsidRDefault="00B45646" w:rsidP="007D6D6E" w:rsidR="007D6D6E" w:rsidRPr="005C7EAF">
      <w:pPr>
        <w:jc w:val="center"/>
        <w:rPr>
          <w:b/>
        </w:rPr>
      </w:pPr>
      <w:r w:rsidRPr="005C7EAF">
        <w:rPr>
          <w:b/>
        </w:rPr>
        <w:t xml:space="preserve">z a k </w:t>
      </w:r>
      <w:proofErr w:type="spellStart"/>
      <w:r w:rsidRPr="005C7EAF">
        <w:rPr>
          <w:b/>
        </w:rPr>
        <w:t>lj</w:t>
      </w:r>
      <w:proofErr w:type="spellEnd"/>
      <w:r w:rsidRPr="005C7EAF">
        <w:rPr>
          <w:b/>
        </w:rPr>
        <w:t xml:space="preserve"> u č i o  j e</w:t>
      </w:r>
    </w:p>
    <w:p w:rsidRDefault="00C16D19" w:rsidP="00C16D19" w:rsidR="00C16D19" w:rsidRPr="005C7EAF">
      <w:pPr>
        <w:jc w:val="both"/>
        <w:rPr>
          <w:b/>
        </w:rPr>
      </w:pPr>
    </w:p>
    <w:p w:rsidRDefault="00845E34" w:rsidP="0015066B" w:rsidR="006921D8" w:rsidRPr="005C7EAF">
      <w:pPr>
        <w:jc w:val="both"/>
      </w:pPr>
      <w:r w:rsidRPr="005C7EAF">
        <w:t xml:space="preserve">            I    </w:t>
      </w:r>
      <w:r w:rsidR="00261FD3" w:rsidRPr="005C7EAF">
        <w:t xml:space="preserve"> </w:t>
      </w:r>
      <w:r w:rsidRPr="005C7EAF">
        <w:t xml:space="preserve">Ispravlja se </w:t>
      </w:r>
      <w:r w:rsidR="005C7EAF" w:rsidRPr="005C7EAF">
        <w:t>Z</w:t>
      </w:r>
      <w:r w:rsidR="0070266E" w:rsidRPr="005C7EAF">
        <w:t>apisnik</w:t>
      </w:r>
      <w:r w:rsidR="006921D8" w:rsidRPr="005C7EAF">
        <w:t xml:space="preserve"> sa ročišta radi dražbe od 07. studenoga 2016. </w:t>
      </w:r>
      <w:r w:rsidRPr="005C7EAF">
        <w:t xml:space="preserve">u točci </w:t>
      </w:r>
      <w:r w:rsidR="006921D8" w:rsidRPr="005C7EAF">
        <w:t>28. vezano za prodaju nekretnine upisane u zemljišne knjige  Općinskog suda u Novom Zagrebu, K.O. BLATO NOVO, Z.K.ULOŽAK 50267 BROJ PODULOŠKA, i to</w:t>
      </w:r>
    </w:p>
    <w:p w:rsidRDefault="006921D8" w:rsidP="0015066B" w:rsidR="006921D8" w:rsidRPr="005C7EAF">
      <w:pPr>
        <w:jc w:val="both"/>
      </w:pPr>
      <w:r w:rsidRPr="005C7EAF">
        <w:rPr>
          <w:bCs/>
        </w:rPr>
        <w:t xml:space="preserve">372. ETAŽA 39/10000 </w:t>
      </w:r>
      <w:r w:rsidRPr="005C7EAF">
        <w:t xml:space="preserve">dvosobni stan oznake 617, u šestom katu objekta S 4, neto korisne površine 53,17 m2, u etažnom elaboratu sve označeno zelenom bojom na listu A opisano kao zgrada mješovite namjene br. 11, </w:t>
      </w:r>
      <w:proofErr w:type="spellStart"/>
      <w:r w:rsidRPr="005C7EAF">
        <w:t>Jaruščica</w:t>
      </w:r>
      <w:proofErr w:type="spellEnd"/>
      <w:r w:rsidRPr="005C7EAF">
        <w:t xml:space="preserve"> 1 i dvorište u površini 5693 m2, sve na </w:t>
      </w:r>
      <w:proofErr w:type="spellStart"/>
      <w:r w:rsidRPr="005C7EAF">
        <w:t>kat.čestici</w:t>
      </w:r>
      <w:proofErr w:type="spellEnd"/>
      <w:r w:rsidRPr="005C7EAF">
        <w:t xml:space="preserve"> 1354/2  / zgrada mješovite namjene br. 11, </w:t>
      </w:r>
      <w:proofErr w:type="spellStart"/>
      <w:r w:rsidRPr="005C7EAF">
        <w:t>Jaruščica</w:t>
      </w:r>
      <w:proofErr w:type="spellEnd"/>
      <w:r w:rsidRPr="005C7EAF">
        <w:t xml:space="preserve">  u površini 1956 m2 i dvorište u površini 3737 m2, u dijelu isticanja ponuda od strane kupaca, na način da umjesto:</w:t>
      </w:r>
    </w:p>
    <w:p w:rsidRDefault="006921D8" w:rsidP="0015066B" w:rsidR="006921D8" w:rsidRPr="005C7EAF">
      <w:pPr>
        <w:jc w:val="both"/>
      </w:pPr>
      <w:r w:rsidRPr="005C7EAF">
        <w:tab/>
      </w:r>
      <w:r w:rsidR="0015066B" w:rsidRPr="005C7EAF">
        <w:t xml:space="preserve">"- </w:t>
      </w:r>
      <w:r w:rsidR="009048FA">
        <w:t xml:space="preserve">  </w:t>
      </w:r>
      <w:r w:rsidR="0015066B" w:rsidRPr="009048FA">
        <w:rPr>
          <w:b/>
        </w:rPr>
        <w:t xml:space="preserve">Zvonimir </w:t>
      </w:r>
      <w:proofErr w:type="spellStart"/>
      <w:r w:rsidR="0015066B" w:rsidRPr="009048FA">
        <w:rPr>
          <w:b/>
        </w:rPr>
        <w:t>Ergović</w:t>
      </w:r>
      <w:proofErr w:type="spellEnd"/>
      <w:r w:rsidR="0015066B" w:rsidRPr="005C7EAF">
        <w:t xml:space="preserve"> ističe ponudu od 510.700,00 kn u 15,20 sati.</w:t>
      </w:r>
    </w:p>
    <w:p w:rsidRDefault="0015066B" w:rsidP="0015066B" w:rsidR="0015066B" w:rsidRPr="005C7EAF">
      <w:pPr>
        <w:pStyle w:val="Odlomakpopisa"/>
        <w:numPr>
          <w:ilvl w:val="0"/>
          <w:numId w:val="3"/>
        </w:numPr>
        <w:jc w:val="both"/>
      </w:pPr>
      <w:r w:rsidRPr="009048FA">
        <w:rPr>
          <w:b/>
        </w:rPr>
        <w:t>Ivan Bender ističe ponudu od 520.700,00 kn u 15,20 sati.</w:t>
      </w:r>
      <w:r w:rsidRPr="005C7EAF">
        <w:t>"</w:t>
      </w:r>
    </w:p>
    <w:p w:rsidRDefault="0015066B" w:rsidP="0015066B" w:rsidR="0015066B" w:rsidRPr="005C7EAF">
      <w:pPr>
        <w:jc w:val="both"/>
      </w:pPr>
      <w:r w:rsidRPr="005C7EAF">
        <w:t>ispravno treba stajati:</w:t>
      </w:r>
    </w:p>
    <w:p w:rsidRDefault="0015066B" w:rsidP="0015066B" w:rsidR="0015066B" w:rsidRPr="005C7EAF">
      <w:pPr>
        <w:ind w:firstLine="705"/>
        <w:jc w:val="both"/>
      </w:pPr>
      <w:r w:rsidRPr="005C7EAF">
        <w:t xml:space="preserve">"- </w:t>
      </w:r>
      <w:r w:rsidR="009048FA">
        <w:t xml:space="preserve">  </w:t>
      </w:r>
      <w:r w:rsidRPr="009048FA">
        <w:rPr>
          <w:b/>
        </w:rPr>
        <w:t xml:space="preserve">Zvonimir </w:t>
      </w:r>
      <w:proofErr w:type="spellStart"/>
      <w:r w:rsidRPr="009048FA">
        <w:rPr>
          <w:b/>
        </w:rPr>
        <w:t>Ergović</w:t>
      </w:r>
      <w:proofErr w:type="spellEnd"/>
      <w:r w:rsidRPr="005C7EAF">
        <w:t xml:space="preserve"> ističe ponudu od 500.700,00 kn u 15,20 sati.</w:t>
      </w:r>
    </w:p>
    <w:p w:rsidRDefault="0015066B" w:rsidP="0015066B" w:rsidR="0015066B" w:rsidRPr="005C7EAF">
      <w:pPr>
        <w:pStyle w:val="Odlomakpopisa"/>
        <w:numPr>
          <w:ilvl w:val="0"/>
          <w:numId w:val="3"/>
        </w:numPr>
        <w:jc w:val="both"/>
      </w:pPr>
      <w:r w:rsidRPr="009048FA">
        <w:rPr>
          <w:b/>
        </w:rPr>
        <w:t>Ivan Bender ističe ponudu od 510.700,00 kn u 15,20 sati</w:t>
      </w:r>
      <w:r w:rsidRPr="005C7EAF">
        <w:t>."</w:t>
      </w:r>
    </w:p>
    <w:p w:rsidRDefault="0015066B" w:rsidP="006768D4" w:rsidR="0070266E" w:rsidRPr="005C7EAF">
      <w:pPr>
        <w:ind w:firstLine="708"/>
        <w:jc w:val="both"/>
      </w:pPr>
      <w:r w:rsidRPr="005C7EAF">
        <w:t xml:space="preserve">II </w:t>
      </w:r>
      <w:r w:rsidR="009732F0">
        <w:t xml:space="preserve">    </w:t>
      </w:r>
      <w:r w:rsidRPr="005C7EAF">
        <w:t>N</w:t>
      </w:r>
      <w:r w:rsidR="0070266E" w:rsidRPr="005C7EAF">
        <w:t>alaže</w:t>
      </w:r>
      <w:r w:rsidRPr="005C7EAF">
        <w:t xml:space="preserve"> se</w:t>
      </w:r>
      <w:r w:rsidR="0070266E" w:rsidRPr="005C7EAF">
        <w:t xml:space="preserve"> st</w:t>
      </w:r>
      <w:r w:rsidRPr="005C7EAF">
        <w:t>ečajnom</w:t>
      </w:r>
      <w:r w:rsidR="0070266E" w:rsidRPr="005C7EAF">
        <w:t xml:space="preserve"> upravitelj</w:t>
      </w:r>
      <w:r w:rsidRPr="005C7EAF">
        <w:t>u</w:t>
      </w:r>
      <w:r w:rsidR="0070266E" w:rsidRPr="005C7EAF">
        <w:t xml:space="preserve"> izdati kupcu odgovarajuću vjerodostojnu ispravu</w:t>
      </w:r>
      <w:r w:rsidR="005C7EAF" w:rsidRPr="005C7EAF">
        <w:t>.</w:t>
      </w:r>
    </w:p>
    <w:p w:rsidRDefault="0015066B" w:rsidP="00D86D1B" w:rsidR="004A2723" w:rsidRPr="005C7EAF">
      <w:pPr>
        <w:ind w:firstLine="708"/>
        <w:jc w:val="both"/>
      </w:pPr>
      <w:r w:rsidRPr="005C7EAF">
        <w:t>I</w:t>
      </w:r>
      <w:r w:rsidR="00F33713" w:rsidRPr="005C7EAF">
        <w:t xml:space="preserve">II   </w:t>
      </w:r>
      <w:r w:rsidR="00845E34" w:rsidRPr="005C7EAF">
        <w:t xml:space="preserve">U ostalom dijelu </w:t>
      </w:r>
      <w:r w:rsidR="005C7EAF" w:rsidRPr="005C7EAF">
        <w:t>Z</w:t>
      </w:r>
      <w:r w:rsidRPr="005C7EAF">
        <w:t>apisni</w:t>
      </w:r>
      <w:r w:rsidR="00B67083" w:rsidRPr="005C7EAF">
        <w:t>k ostaje ne</w:t>
      </w:r>
      <w:r w:rsidR="009732F0">
        <w:t>izm</w:t>
      </w:r>
      <w:r w:rsidR="00B67083" w:rsidRPr="005C7EAF">
        <w:t>ijenjen</w:t>
      </w:r>
      <w:r w:rsidR="00845E34" w:rsidRPr="005C7EAF">
        <w:t>.</w:t>
      </w:r>
    </w:p>
    <w:p w:rsidRDefault="00D86D1B" w:rsidP="00D86D1B" w:rsidR="00D86D1B">
      <w:pPr>
        <w:ind w:firstLine="708"/>
        <w:jc w:val="both"/>
      </w:pPr>
    </w:p>
    <w:p w:rsidRDefault="009732F0" w:rsidP="00D86D1B" w:rsidR="009732F0" w:rsidRPr="005C7EAF">
      <w:pPr>
        <w:ind w:firstLine="708"/>
        <w:jc w:val="both"/>
      </w:pPr>
    </w:p>
    <w:p w:rsidRDefault="00B6602B" w:rsidP="00497FE2" w:rsidR="00B6602B" w:rsidRPr="005C7EAF">
      <w:pPr>
        <w:ind w:firstLine="708" w:left="2832"/>
        <w:jc w:val="both"/>
      </w:pPr>
      <w:r w:rsidRPr="005C7EAF">
        <w:t>O</w:t>
      </w:r>
      <w:r w:rsidR="00497FE2" w:rsidRPr="005C7EAF">
        <w:t xml:space="preserve"> </w:t>
      </w:r>
      <w:r w:rsidRPr="005C7EAF">
        <w:t>b</w:t>
      </w:r>
      <w:r w:rsidR="00497FE2" w:rsidRPr="005C7EAF">
        <w:t xml:space="preserve"> </w:t>
      </w:r>
      <w:r w:rsidRPr="005C7EAF">
        <w:t>r</w:t>
      </w:r>
      <w:r w:rsidR="00497FE2" w:rsidRPr="005C7EAF">
        <w:t xml:space="preserve"> </w:t>
      </w:r>
      <w:r w:rsidRPr="005C7EAF">
        <w:t>a</w:t>
      </w:r>
      <w:r w:rsidR="00497FE2" w:rsidRPr="005C7EAF">
        <w:t xml:space="preserve"> </w:t>
      </w:r>
      <w:r w:rsidRPr="005C7EAF">
        <w:t>z</w:t>
      </w:r>
      <w:r w:rsidR="00497FE2" w:rsidRPr="005C7EAF">
        <w:t xml:space="preserve"> </w:t>
      </w:r>
      <w:r w:rsidRPr="005C7EAF">
        <w:t>l</w:t>
      </w:r>
      <w:r w:rsidR="00497FE2" w:rsidRPr="005C7EAF">
        <w:t xml:space="preserve"> </w:t>
      </w:r>
      <w:r w:rsidRPr="005C7EAF">
        <w:t>o</w:t>
      </w:r>
      <w:r w:rsidR="00497FE2" w:rsidRPr="005C7EAF">
        <w:t xml:space="preserve"> </w:t>
      </w:r>
      <w:r w:rsidRPr="005C7EAF">
        <w:t>ž</w:t>
      </w:r>
      <w:r w:rsidR="00497FE2" w:rsidRPr="005C7EAF">
        <w:t xml:space="preserve"> </w:t>
      </w:r>
      <w:r w:rsidRPr="005C7EAF">
        <w:t>e</w:t>
      </w:r>
      <w:r w:rsidR="00497FE2" w:rsidRPr="005C7EAF">
        <w:t xml:space="preserve"> </w:t>
      </w:r>
      <w:r w:rsidRPr="005C7EAF">
        <w:t>n</w:t>
      </w:r>
      <w:r w:rsidR="00497FE2" w:rsidRPr="005C7EAF">
        <w:t xml:space="preserve"> </w:t>
      </w:r>
      <w:r w:rsidRPr="005C7EAF">
        <w:t>j</w:t>
      </w:r>
      <w:r w:rsidR="00497FE2" w:rsidRPr="005C7EAF">
        <w:t xml:space="preserve"> </w:t>
      </w:r>
      <w:r w:rsidRPr="005C7EAF">
        <w:t>e</w:t>
      </w:r>
    </w:p>
    <w:p w:rsidRDefault="00726F6B" w:rsidP="00497FE2" w:rsidR="00726F6B" w:rsidRPr="005C7EAF">
      <w:pPr>
        <w:ind w:firstLine="708" w:left="2832"/>
        <w:jc w:val="both"/>
      </w:pPr>
    </w:p>
    <w:p w:rsidRDefault="00B67083" w:rsidP="0015066B" w:rsidR="009A7E25" w:rsidRPr="005C7EAF">
      <w:pPr>
        <w:jc w:val="both"/>
      </w:pPr>
      <w:r w:rsidRPr="005C7EAF">
        <w:tab/>
      </w:r>
      <w:r w:rsidR="0015066B" w:rsidRPr="005C7EAF">
        <w:t xml:space="preserve">Na ročištu radi dražbe održanom pred ovim sudom dana 7. studenoga 2016. </w:t>
      </w:r>
      <w:r w:rsidR="00D828D0" w:rsidRPr="005C7EAF">
        <w:t>provedena je prodaja određenih nekretnina dužnika. U zapisniku sa ročišta radi dražbe utvrđen je tijek isticanja ponuda od strane kupaca te osobe koje su stekle pravo na dosudu nekretnine</w:t>
      </w:r>
      <w:r w:rsidR="009A7E25" w:rsidRPr="005C7EAF">
        <w:t>.</w:t>
      </w:r>
    </w:p>
    <w:p w:rsidRDefault="009A7E25" w:rsidP="0015066B" w:rsidR="00F11343">
      <w:pPr>
        <w:jc w:val="both"/>
      </w:pPr>
      <w:r w:rsidRPr="005C7EAF">
        <w:tab/>
        <w:t xml:space="preserve">Kupac Zvonimir Ercegović </w:t>
      </w:r>
      <w:r w:rsidR="00F11343" w:rsidRPr="005C7EAF">
        <w:t>dostavio je u spis 18. studenoga 2016. ovjerenu izjavu iz koje proizlazi da su</w:t>
      </w:r>
      <w:r w:rsidR="005C7EAF" w:rsidRPr="005C7EAF">
        <w:t xml:space="preserve"> na predmetnom ročištu</w:t>
      </w:r>
      <w:r w:rsidR="00F11343" w:rsidRPr="005C7EAF">
        <w:t xml:space="preserve"> u odnosu na nekretninu opisanu u </w:t>
      </w:r>
      <w:proofErr w:type="spellStart"/>
      <w:r w:rsidR="00F11343" w:rsidRPr="005C7EAF">
        <w:t>toč</w:t>
      </w:r>
      <w:proofErr w:type="spellEnd"/>
      <w:r w:rsidR="00F11343" w:rsidRPr="005C7EAF">
        <w:t xml:space="preserve">. I izreke kupci Ivan Bender i Zvonimir Ercegović povisivali svoje ponude kontinuirano svaki za po 10.000,00 kn te da je zadnja ponuda kupca Zvonimira </w:t>
      </w:r>
      <w:proofErr w:type="spellStart"/>
      <w:r w:rsidR="00F11343" w:rsidRPr="005C7EAF">
        <w:t>Ergovića</w:t>
      </w:r>
      <w:proofErr w:type="spellEnd"/>
      <w:r w:rsidR="00F11343" w:rsidRPr="005C7EAF">
        <w:t xml:space="preserve"> glasila 500.700,00 kn</w:t>
      </w:r>
      <w:r w:rsidR="005C7EAF" w:rsidRPr="005C7EAF">
        <w:t xml:space="preserve">, a zadnja ponuda kupca Ivana </w:t>
      </w:r>
      <w:proofErr w:type="spellStart"/>
      <w:r w:rsidR="005C7EAF" w:rsidRPr="005C7EAF">
        <w:t>Bendera</w:t>
      </w:r>
      <w:proofErr w:type="spellEnd"/>
      <w:r w:rsidR="005C7EAF" w:rsidRPr="005C7EAF">
        <w:t xml:space="preserve"> </w:t>
      </w:r>
      <w:r w:rsidR="00F11343" w:rsidRPr="005C7EAF">
        <w:t xml:space="preserve"> </w:t>
      </w:r>
      <w:r w:rsidR="005C7EAF" w:rsidRPr="005C7EAF">
        <w:t xml:space="preserve">510.700,00 kn, nakon koje je </w:t>
      </w:r>
      <w:r w:rsidR="009732F0">
        <w:t>Zvonim</w:t>
      </w:r>
      <w:r w:rsidR="005C7EAF" w:rsidRPr="005C7EAF">
        <w:t>i</w:t>
      </w:r>
      <w:r w:rsidR="009732F0">
        <w:t xml:space="preserve">r </w:t>
      </w:r>
      <w:proofErr w:type="spellStart"/>
      <w:r w:rsidR="009732F0">
        <w:t>Ergović</w:t>
      </w:r>
      <w:proofErr w:type="spellEnd"/>
      <w:r w:rsidR="005C7EAF" w:rsidRPr="005C7EAF">
        <w:t xml:space="preserve"> odustao od kupnje te je po isteku 10 minuta sudac utvrdio da je Ivan Bender stekao pravo na dosudu predmetne nekretnine. </w:t>
      </w:r>
    </w:p>
    <w:p w:rsidRDefault="008F474D" w:rsidP="0015066B" w:rsidR="008F474D" w:rsidRPr="005C7EAF">
      <w:pPr>
        <w:jc w:val="both"/>
      </w:pPr>
    </w:p>
    <w:p w:rsidRDefault="005C7EAF" w:rsidP="00497FE2" w:rsidR="00B67083" w:rsidRPr="005C7EAF">
      <w:pPr>
        <w:jc w:val="both"/>
      </w:pPr>
      <w:r w:rsidRPr="005C7EAF">
        <w:lastRenderedPageBreak/>
        <w:tab/>
        <w:t>Slijedom navedenog te uvidom u Zapisnik sa ročišta radi dražbe od 7. Studenoga 2016.</w:t>
      </w:r>
      <w:r w:rsidR="008644AB">
        <w:t>,</w:t>
      </w:r>
      <w:r w:rsidRPr="005C7EAF">
        <w:t xml:space="preserve"> utvrđeno je da je u istom došlo do očite greške u pisanju brojeva te je stoga</w:t>
      </w:r>
      <w:r w:rsidR="00B67083" w:rsidRPr="005C7EAF">
        <w:rPr>
          <w:rFonts w:eastAsiaTheme="minorHAnsi"/>
        </w:rPr>
        <w:t>, sukladno odredbi čl.</w:t>
      </w:r>
      <w:r w:rsidR="00B67083" w:rsidRPr="005C7EAF">
        <w:t xml:space="preserve"> 10. Stečajnog zakona </w:t>
      </w:r>
      <w:r w:rsidR="00EF662C" w:rsidRPr="005C7EAF">
        <w:t>te</w:t>
      </w:r>
      <w:r w:rsidR="00B67083" w:rsidRPr="005C7EAF">
        <w:t xml:space="preserve"> čl. 342. i 347. Zakona o parničnom postupku </w:t>
      </w:r>
      <w:r w:rsidR="00B45646" w:rsidRPr="005C7EAF">
        <w:t>odlučeno</w:t>
      </w:r>
      <w:r w:rsidR="00B67083" w:rsidRPr="005C7EAF">
        <w:t xml:space="preserve">  kao u izreci.</w:t>
      </w:r>
    </w:p>
    <w:p w:rsidRDefault="00845E34" w:rsidP="00497FE2" w:rsidR="00845E34" w:rsidRPr="005C7EAF">
      <w:pPr>
        <w:jc w:val="both"/>
      </w:pPr>
    </w:p>
    <w:p w:rsidRDefault="00060529" w:rsidP="00497FE2" w:rsidR="00AC6A36" w:rsidRPr="005C7EAF">
      <w:pPr>
        <w:ind w:firstLine="708" w:left="2124"/>
        <w:jc w:val="both"/>
      </w:pPr>
      <w:r w:rsidRPr="005C7EAF">
        <w:t xml:space="preserve">U Zagrebu, </w:t>
      </w:r>
      <w:r w:rsidR="005C7EAF" w:rsidRPr="005C7EAF">
        <w:t>26</w:t>
      </w:r>
      <w:r w:rsidR="00B67083" w:rsidRPr="005C7EAF">
        <w:t>. travnja</w:t>
      </w:r>
      <w:r w:rsidR="00845E34" w:rsidRPr="005C7EAF">
        <w:t xml:space="preserve"> </w:t>
      </w:r>
      <w:r w:rsidR="00B6602B" w:rsidRPr="005C7EAF">
        <w:t xml:space="preserve"> 20</w:t>
      </w:r>
      <w:r w:rsidR="00F95A9D" w:rsidRPr="005C7EAF">
        <w:t>1</w:t>
      </w:r>
      <w:r w:rsidR="00D86D1B" w:rsidRPr="005C7EAF">
        <w:t>7</w:t>
      </w:r>
      <w:r w:rsidR="00B6602B" w:rsidRPr="005C7EAF">
        <w:t>. godine</w:t>
      </w:r>
    </w:p>
    <w:p w:rsidRDefault="00462A41" w:rsidP="00497FE2" w:rsidR="003A3DD0">
      <w:pPr>
        <w:jc w:val="both"/>
      </w:pPr>
      <w:r w:rsidRPr="005C7EAF">
        <w:t xml:space="preserve">                                                                                                    </w:t>
      </w:r>
      <w:r w:rsidR="00AC6A36" w:rsidRPr="005C7EAF">
        <w:t xml:space="preserve">  </w:t>
      </w:r>
      <w:r w:rsidR="003A3DD0">
        <w:tab/>
        <w:t xml:space="preserve">    </w:t>
      </w:r>
    </w:p>
    <w:p w:rsidRDefault="003A3DD0" w:rsidP="003A3DD0" w:rsidR="00C16D19" w:rsidRPr="005C7EAF">
      <w:pPr>
        <w:ind w:left="6372"/>
        <w:jc w:val="both"/>
      </w:pPr>
      <w:r>
        <w:t xml:space="preserve">     </w:t>
      </w:r>
      <w:r w:rsidR="00AC6A36" w:rsidRPr="005C7EAF">
        <w:t>SUDAC:</w:t>
      </w:r>
    </w:p>
    <w:p w:rsidRDefault="00462A41" w:rsidP="00497FE2" w:rsidR="00AC6A36">
      <w:pPr>
        <w:jc w:val="both"/>
      </w:pPr>
      <w:r w:rsidRPr="005C7EAF">
        <w:t xml:space="preserve">                                                                                                  </w:t>
      </w:r>
      <w:r w:rsidR="003A3DD0">
        <w:tab/>
      </w:r>
      <w:r w:rsidR="002211B2" w:rsidRPr="005C7EAF">
        <w:t xml:space="preserve">Nino Radić </w:t>
      </w:r>
      <w:r w:rsidR="004A2723" w:rsidRPr="005C7EAF">
        <w:t xml:space="preserve"> </w:t>
      </w:r>
      <w:r w:rsidR="003A3DD0">
        <w:t xml:space="preserve">v.r. </w:t>
      </w:r>
    </w:p>
    <w:p w:rsidRDefault="003A3DD0" w:rsidP="00497FE2" w:rsidR="003A3DD0" w:rsidRPr="005C7EAF">
      <w:pPr>
        <w:jc w:val="both"/>
      </w:pPr>
      <w:r>
        <w:tab/>
      </w:r>
      <w:r>
        <w:tab/>
      </w:r>
      <w:r>
        <w:tab/>
      </w:r>
      <w:r>
        <w:tab/>
      </w:r>
      <w:r>
        <w:tab/>
      </w:r>
      <w:r>
        <w:tab/>
      </w:r>
      <w:r>
        <w:tab/>
        <w:t xml:space="preserve">    Za točnost </w:t>
      </w:r>
      <w:proofErr w:type="spellStart"/>
      <w:r>
        <w:t>otpravka</w:t>
      </w:r>
      <w:proofErr w:type="spellEnd"/>
      <w:r>
        <w:t xml:space="preserve">:Tatjana Slaviček </w:t>
      </w:r>
    </w:p>
    <w:p w:rsidRDefault="00EF662C" w:rsidP="00497FE2" w:rsidR="00EF662C" w:rsidRPr="005C7EAF">
      <w:pPr>
        <w:jc w:val="both"/>
      </w:pPr>
    </w:p>
    <w:p w:rsidRDefault="003C4F9E" w:rsidP="00497FE2" w:rsidR="003C4F9E" w:rsidRPr="005C7EAF">
      <w:pPr>
        <w:jc w:val="both"/>
      </w:pPr>
    </w:p>
    <w:p w:rsidRDefault="002F6689" w:rsidR="002F6689" w:rsidRPr="005C7EAF">
      <w:pPr>
        <w:jc w:val="both"/>
      </w:pPr>
      <w:r w:rsidRPr="005C7EAF">
        <w:t xml:space="preserve">POUKA O PRAVNOM LIJEKU: </w:t>
      </w:r>
    </w:p>
    <w:p w:rsidRDefault="00B45646" w:rsidR="00DC6DAE" w:rsidRPr="005C7EAF">
      <w:pPr>
        <w:jc w:val="both"/>
      </w:pPr>
      <w:r w:rsidRPr="005C7EAF">
        <w:t>Protiv zaključka žalba nije dopuštena ( čl. 11. st. 9. SZ-a).</w:t>
      </w:r>
      <w:r w:rsidRPr="005C7EAF">
        <w:tab/>
      </w:r>
      <w:r w:rsidR="00DC6DAE" w:rsidRPr="005C7EAF">
        <w:tab/>
      </w:r>
      <w:r w:rsidR="00DC6DAE" w:rsidRPr="005C7EAF">
        <w:tab/>
      </w:r>
    </w:p>
    <w:p w:rsidRDefault="00D86D1B" w:rsidP="002F6689" w:rsidR="00D86D1B">
      <w:pPr>
        <w:jc w:val="both"/>
      </w:pPr>
    </w:p>
    <w:p w:rsidRDefault="003A3DD0" w:rsidP="002F6689" w:rsidR="003A3DD0">
      <w:pPr>
        <w:jc w:val="both"/>
      </w:pPr>
    </w:p>
    <w:p w:rsidRDefault="003A3DD0" w:rsidP="002F6689" w:rsidR="003A3DD0" w:rsidRPr="005C7EAF">
      <w:pPr>
        <w:jc w:val="both"/>
      </w:pPr>
    </w:p>
    <w:sectPr w:rsidR="003A3DD0" w:rsidRPr="005C7EA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580E"/>
    <w:rsid w:val="00245C82"/>
    <w:rsid w:val="00254298"/>
    <w:rsid w:val="00255156"/>
    <w:rsid w:val="002557A4"/>
    <w:rsid w:val="002568D9"/>
    <w:rsid w:val="00257CB6"/>
    <w:rsid w:val="00261FD3"/>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3DD0"/>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42BA"/>
    <w:rsid w:val="00424630"/>
    <w:rsid w:val="0042726E"/>
    <w:rsid w:val="00427EAD"/>
    <w:rsid w:val="0043068A"/>
    <w:rsid w:val="004331DE"/>
    <w:rsid w:val="00435E5D"/>
    <w:rsid w:val="00446CC0"/>
    <w:rsid w:val="00447166"/>
    <w:rsid w:val="00447595"/>
    <w:rsid w:val="0045019F"/>
    <w:rsid w:val="00450A26"/>
    <w:rsid w:val="004520F8"/>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3818"/>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650D"/>
    <w:rsid w:val="006768D4"/>
    <w:rsid w:val="00677378"/>
    <w:rsid w:val="00677445"/>
    <w:rsid w:val="00677C48"/>
    <w:rsid w:val="00683FFF"/>
    <w:rsid w:val="0068586E"/>
    <w:rsid w:val="00686A31"/>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474D"/>
    <w:rsid w:val="008F5EFD"/>
    <w:rsid w:val="008F6F1E"/>
    <w:rsid w:val="008F73DB"/>
    <w:rsid w:val="009004C2"/>
    <w:rsid w:val="00900F31"/>
    <w:rsid w:val="00901211"/>
    <w:rsid w:val="00901599"/>
    <w:rsid w:val="00901650"/>
    <w:rsid w:val="009048FA"/>
    <w:rsid w:val="00910E0A"/>
    <w:rsid w:val="00911277"/>
    <w:rsid w:val="009115B8"/>
    <w:rsid w:val="00914EAA"/>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20F8"/>
    <w:rsid w:val="009B2A60"/>
    <w:rsid w:val="009B3777"/>
    <w:rsid w:val="009B6E59"/>
    <w:rsid w:val="009B6EFB"/>
    <w:rsid w:val="009B75EA"/>
    <w:rsid w:val="009C021C"/>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1740C"/>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662C"/>
    <w:rsid w:val="00EF7E39"/>
    <w:rsid w:val="00F017FC"/>
    <w:rsid w:val="00F100A7"/>
    <w:rsid w:val="00F11343"/>
    <w:rsid w:val="00F15D7D"/>
    <w:rsid w:val="00F20144"/>
    <w:rsid w:val="00F21ED8"/>
    <w:rsid w:val="00F21F3C"/>
    <w:rsid w:val="00F230B2"/>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Tekstrezerviranogmjesta" w:type="character">
    <w:name w:val="Placeholder Text"/>
    <w:basedOn w:val="Zadanifontodlomka"/>
    <w:uiPriority w:val="99"/>
    <w:semiHidden/>
    <w:rsid w:val="008F474D"/>
    <w:rPr>
      <w:color w:val="808080"/>
      <w:bdr w:space="0" w:sz="0" w:color="auto" w:val="none"/>
      <w:shd w:fill="CCFFFF" w:color="auto" w:val="clear"/>
    </w:rPr>
  </w:style>
  <w:style w:customStyle="true" w:styleId="eSPISCCParagraphDefaultFont" w:type="character">
    <w:name w:val="eSPIS_CC_Paragraph Default Font"/>
    <w:basedOn w:val="Zadanifontodlomka"/>
    <w:rsid w:val="008F474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F474D"/>
    <w:rPr>
      <w:b/>
      <w:bdr w:space="0" w:sz="0" w:color="auto" w:val="none"/>
      <w:shd w:fill="FFFFCC" w:color="auto" w:val="clear"/>
      <w:lang w:val="hr-HR"/>
    </w:rPr>
  </w:style>
  <w:style w:customStyle="true" w:styleId="PozadinaSvijetloCrvena" w:type="character">
    <w:name w:val="Pozadina_SvijetloCrvena"/>
    <w:basedOn w:val="eSPISCCParagraphDefaultFont"/>
    <w:rsid w:val="008F474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F474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Tekstrezerviranogmjesta" w:type="character">
    <w:name w:val="Placeholder Text"/>
    <w:basedOn w:val="Zadanifontodlomka"/>
    <w:uiPriority w:val="99"/>
    <w:semiHidden/>
    <w:rsid w:val="008F474D"/>
    <w:rPr>
      <w:color w:val="808080"/>
      <w:bdr w:color="auto" w:space="0" w:sz="0" w:val="none"/>
      <w:shd w:color="auto" w:fill="CCFFFF" w:val="clear"/>
    </w:rPr>
  </w:style>
  <w:style w:customStyle="1" w:styleId="eSPISCCParagraphDefaultFont" w:type="character">
    <w:name w:val="eSPIS_CC_Paragraph Default Font"/>
    <w:basedOn w:val="Zadanifontodlomka"/>
    <w:rsid w:val="008F474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F474D"/>
    <w:rPr>
      <w:b/>
      <w:bdr w:color="auto" w:space="0" w:sz="0" w:val="none"/>
      <w:shd w:color="auto" w:fill="FFFFCC" w:val="clear"/>
      <w:lang w:val="hr-HR"/>
    </w:rPr>
  </w:style>
  <w:style w:customStyle="1" w:styleId="PozadinaSvijetloCrvena" w:type="character">
    <w:name w:val="Pozadina_SvijetloCrvena"/>
    <w:basedOn w:val="eSPISCCParagraphDefaultFont"/>
    <w:rsid w:val="008F474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F474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St-1094/2012-442</izvorni_sadrzaj>
    <derivirana_varijabla naziv="DomainObject.Oznaka_1">St-1094/2012-442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St-1094/2012-442</izvorni_sadrzaj>
    <derivirana_varijabla naziv="DomainObject.PoslovniBrojDokumenta_1">St-1094/2012-442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457</properties:Words>
  <properties:Characters>2257</properties:Characters>
  <properties:Lines>61</properties:Lines>
  <properties:Paragraphs>25</properties:Paragraphs>
  <properties:TotalTime>237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3021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2017-04-26T09:49:00Z</dcterms:created>
  <dc:creator>radicn</dc:creator>
  <cp:lastModifiedBy>Tatjana Slaviček</cp:lastModifiedBy>
  <cp:lastPrinted>2017-04-27T12:25:00Z</cp:lastPrinted>
  <dcterms:modified xmlns:xsi="http://www.w3.org/2001/XMLSchema-instance" xsi:type="dcterms:W3CDTF">2017-04-27T12:26:00Z</dcterms:modified>
  <cp:revision>13</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St-1094/2012-442 / Odluka - Zaključak</vt:lpwstr>
  </prop:property>
  <prop:property name="CC_coloring" pid="4" fmtid="{D5CDD505-2E9C-101B-9397-08002B2CF9AE}">
    <vt:bool>true</vt:bool>
  </prop:property>
  <prop:property name="BrojStranica" pid="5" fmtid="{D5CDD505-2E9C-101B-9397-08002B2CF9AE}">
    <vt:i4>2</vt:i4>
  </prop:property>
</prop:Properties>
</file>