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7bf30" w14:paraId="587bf30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D3CF6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</w:t>
      </w:r>
      <w:r w:rsidR="006D3CF6">
        <w:t xml:space="preserve">                 </w:t>
      </w:r>
      <w:r>
        <w:t xml:space="preserve">    Broj: St-</w:t>
      </w:r>
      <w:r w:rsidR="00766DE9">
        <w:t>2</w:t>
      </w:r>
      <w:r w:rsidR="00A3763A">
        <w:t>801</w:t>
      </w:r>
      <w:r w:rsidR="00BE59FA">
        <w:t>/201</w:t>
      </w:r>
      <w:r w:rsidR="00766DE9">
        <w:t>6</w:t>
      </w:r>
      <w:r w:rsidR="00BE59FA">
        <w:t>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A3763A">
        <w:t>Zagreb</w:t>
      </w:r>
      <w:r w:rsidR="00766DE9">
        <w:t>,</w:t>
      </w:r>
      <w:r w:rsidR="004A0D7B">
        <w:t xml:space="preserve"> Podružnica </w:t>
      </w:r>
      <w:r w:rsidR="00A3763A">
        <w:t>Zagreb</w:t>
      </w:r>
      <w:r w:rsidR="004A0D7B">
        <w:t xml:space="preserve">, za pokretanje skraćenog stečajnog postupka  nad dužnikom </w:t>
      </w:r>
      <w:r w:rsidR="00A3763A">
        <w:rPr>
          <w:b/>
        </w:rPr>
        <w:t xml:space="preserve">ANODAL ELOKSIRNICA </w:t>
      </w:r>
      <w:r w:rsidR="004E1E18" w:rsidRPr="006D3CF6">
        <w:rPr>
          <w:b/>
        </w:rPr>
        <w:t>d.o.o</w:t>
      </w:r>
      <w:r w:rsidR="004E1E18">
        <w:t>,</w:t>
      </w:r>
      <w:r w:rsidR="00766DE9">
        <w:t xml:space="preserve"> </w:t>
      </w:r>
      <w:r w:rsidR="00A3763A">
        <w:t xml:space="preserve">Sveta </w:t>
      </w:r>
      <w:proofErr w:type="spellStart"/>
      <w:r w:rsidR="00A3763A">
        <w:t>Nedelja</w:t>
      </w:r>
      <w:proofErr w:type="spellEnd"/>
      <w:r w:rsidR="006D3CF6">
        <w:t>,</w:t>
      </w:r>
      <w:r w:rsidR="00A3763A">
        <w:t xml:space="preserve"> </w:t>
      </w:r>
      <w:proofErr w:type="spellStart"/>
      <w:r w:rsidR="00A3763A">
        <w:t>Novaki</w:t>
      </w:r>
      <w:proofErr w:type="spellEnd"/>
      <w:r w:rsidR="00A3763A">
        <w:t xml:space="preserve"> Samoborski,</w:t>
      </w:r>
      <w:r w:rsidR="006D3CF6">
        <w:t xml:space="preserve"> </w:t>
      </w:r>
      <w:r w:rsidR="00A3763A">
        <w:t>Zagrebačka 1</w:t>
      </w:r>
      <w:r w:rsidR="004E1E18">
        <w:t xml:space="preserve">, OIB </w:t>
      </w:r>
      <w:r w:rsidR="00A3763A">
        <w:t>00230839990</w:t>
      </w:r>
      <w:r w:rsidR="00FD4BA6">
        <w:t xml:space="preserve">,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766DE9">
        <w:t>1</w:t>
      </w:r>
      <w:r w:rsidR="006A74C8">
        <w:t>4</w:t>
      </w:r>
      <w:r w:rsidR="008D282E">
        <w:t>.</w:t>
      </w:r>
      <w:r w:rsidR="006A74C8">
        <w:t xml:space="preserve"> </w:t>
      </w:r>
      <w:r w:rsidR="00A3763A">
        <w:t>studenog</w:t>
      </w:r>
      <w:r w:rsidR="008D282E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A3763A">
        <w:rPr>
          <w:b/>
        </w:rPr>
        <w:t xml:space="preserve">ANODAL ELOKSIRNICA </w:t>
      </w:r>
      <w:r w:rsidR="00A3763A" w:rsidRPr="006D3CF6">
        <w:rPr>
          <w:b/>
        </w:rPr>
        <w:t>d.o.o</w:t>
      </w:r>
      <w:r w:rsidR="00A3763A">
        <w:t xml:space="preserve">, Sveta </w:t>
      </w:r>
      <w:proofErr w:type="spellStart"/>
      <w:r w:rsidR="00A3763A">
        <w:t>Nedelja</w:t>
      </w:r>
      <w:proofErr w:type="spellEnd"/>
      <w:r w:rsidR="00A3763A">
        <w:t xml:space="preserve">, </w:t>
      </w:r>
      <w:proofErr w:type="spellStart"/>
      <w:r w:rsidR="00A3763A">
        <w:t>Novaki</w:t>
      </w:r>
      <w:proofErr w:type="spellEnd"/>
      <w:r w:rsidR="00A3763A">
        <w:t xml:space="preserve"> Samoborski, Zagrebačka 1, OIB 00230839990</w:t>
      </w:r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A3763A">
        <w:rPr>
          <w:b/>
        </w:rPr>
        <w:t>3.213.661,60</w:t>
      </w:r>
      <w:r w:rsidR="00C92767">
        <w:t xml:space="preserve"> </w:t>
      </w:r>
      <w:r>
        <w:t xml:space="preserve"> kn.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6D3CF6">
        <w:t>ju</w:t>
      </w:r>
      <w:r w:rsidR="00A72046">
        <w:t xml:space="preserve"> se </w:t>
      </w:r>
      <w:r w:rsidR="00F4387F">
        <w:t>z</w:t>
      </w:r>
      <w:r w:rsidR="001E606C">
        <w:t>akonski</w:t>
      </w:r>
      <w:r w:rsidR="00732258">
        <w:t xml:space="preserve"> </w:t>
      </w:r>
      <w:r w:rsidR="001E606C">
        <w:t>zastupni</w:t>
      </w:r>
      <w:r w:rsidR="00A3763A">
        <w:t>k</w:t>
      </w:r>
      <w:r w:rsidR="001E606C">
        <w:t xml:space="preserve"> </w:t>
      </w:r>
      <w:r w:rsidR="00A3763A">
        <w:t xml:space="preserve">Ivica </w:t>
      </w:r>
      <w:proofErr w:type="spellStart"/>
      <w:r w:rsidR="00A3763A">
        <w:t>Adžić</w:t>
      </w:r>
      <w:proofErr w:type="spellEnd"/>
      <w:r w:rsidR="006D3CF6">
        <w:t>,</w:t>
      </w:r>
      <w:r w:rsidR="00A3763A">
        <w:t xml:space="preserve"> Vukovar, Ivana Meštrovića 22, OIB 67906967573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106733" w:rsidRPr="00106733">
        <w:rPr>
          <w:b/>
        </w:rPr>
        <w:t>2</w:t>
      </w:r>
      <w:r w:rsidR="00A3763A">
        <w:rPr>
          <w:b/>
        </w:rPr>
        <w:t>801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proofErr w:type="spellStart"/>
      <w:r w:rsidR="00907BE4">
        <w:t>Slav.Brodu</w:t>
      </w:r>
      <w:proofErr w:type="spellEnd"/>
      <w:r w:rsidR="00907BE4">
        <w:t xml:space="preserve">, </w:t>
      </w:r>
      <w:r w:rsidR="004E1E18">
        <w:t>1</w:t>
      </w:r>
      <w:r w:rsidR="006A74C8">
        <w:t>4</w:t>
      </w:r>
      <w:r w:rsidR="008D282E">
        <w:t>.</w:t>
      </w:r>
      <w:r w:rsidR="00106733">
        <w:t xml:space="preserve"> </w:t>
      </w:r>
      <w:r w:rsidR="00A3763A">
        <w:t>studenog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5D36" w:rsidR="00915D36">
      <w:r>
        <w:separator/>
      </w:r>
    </w:p>
  </w:endnote>
  <w:endnote w:id="0" w:type="continuationSeparator">
    <w:p w:rsidRDefault="00915D36" w:rsidR="00915D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5D36" w:rsidR="00915D36">
      <w:r>
        <w:separator/>
      </w:r>
    </w:p>
  </w:footnote>
  <w:footnote w:id="0" w:type="continuationSeparator">
    <w:p w:rsidRDefault="00915D36" w:rsidR="00915D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A625F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317D3"/>
    <w:rsid w:val="001437B2"/>
    <w:rsid w:val="001609A5"/>
    <w:rsid w:val="001660D3"/>
    <w:rsid w:val="00170D5E"/>
    <w:rsid w:val="00173F18"/>
    <w:rsid w:val="00177EC7"/>
    <w:rsid w:val="00191A7A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53C4"/>
    <w:rsid w:val="0025000D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58FA"/>
    <w:rsid w:val="003612A7"/>
    <w:rsid w:val="00375C7E"/>
    <w:rsid w:val="0038265B"/>
    <w:rsid w:val="003832CA"/>
    <w:rsid w:val="00383AE3"/>
    <w:rsid w:val="00385E04"/>
    <w:rsid w:val="003879D1"/>
    <w:rsid w:val="003924AF"/>
    <w:rsid w:val="003A22A4"/>
    <w:rsid w:val="003A56C0"/>
    <w:rsid w:val="003A610E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77BC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D09A4"/>
    <w:rsid w:val="004D5A26"/>
    <w:rsid w:val="004E0706"/>
    <w:rsid w:val="004E1973"/>
    <w:rsid w:val="004E1E18"/>
    <w:rsid w:val="004E466C"/>
    <w:rsid w:val="004E4C41"/>
    <w:rsid w:val="004F5164"/>
    <w:rsid w:val="004F5FE8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3A84"/>
    <w:rsid w:val="007039E2"/>
    <w:rsid w:val="007106CF"/>
    <w:rsid w:val="00711561"/>
    <w:rsid w:val="00712F81"/>
    <w:rsid w:val="00720A0F"/>
    <w:rsid w:val="0073010A"/>
    <w:rsid w:val="00732258"/>
    <w:rsid w:val="00734726"/>
    <w:rsid w:val="007362CB"/>
    <w:rsid w:val="007657AA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15D36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E5D6D"/>
    <w:rsid w:val="00A06F9D"/>
    <w:rsid w:val="00A07CA2"/>
    <w:rsid w:val="00A1552C"/>
    <w:rsid w:val="00A20102"/>
    <w:rsid w:val="00A20109"/>
    <w:rsid w:val="00A214C9"/>
    <w:rsid w:val="00A31E74"/>
    <w:rsid w:val="00A331E5"/>
    <w:rsid w:val="00A3763A"/>
    <w:rsid w:val="00A405B5"/>
    <w:rsid w:val="00A443DC"/>
    <w:rsid w:val="00A46436"/>
    <w:rsid w:val="00A50414"/>
    <w:rsid w:val="00A55158"/>
    <w:rsid w:val="00A57AB7"/>
    <w:rsid w:val="00A57DB1"/>
    <w:rsid w:val="00A63F24"/>
    <w:rsid w:val="00A72046"/>
    <w:rsid w:val="00A8702F"/>
    <w:rsid w:val="00A93222"/>
    <w:rsid w:val="00A96E1A"/>
    <w:rsid w:val="00AA6B6E"/>
    <w:rsid w:val="00AB7B53"/>
    <w:rsid w:val="00AD46EF"/>
    <w:rsid w:val="00B023D3"/>
    <w:rsid w:val="00B10594"/>
    <w:rsid w:val="00B24625"/>
    <w:rsid w:val="00B24B41"/>
    <w:rsid w:val="00B32948"/>
    <w:rsid w:val="00B34089"/>
    <w:rsid w:val="00B51129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B48AF"/>
    <w:rsid w:val="00BC507B"/>
    <w:rsid w:val="00BE33FF"/>
    <w:rsid w:val="00BE59FA"/>
    <w:rsid w:val="00BF32DE"/>
    <w:rsid w:val="00C2016D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6682"/>
    <w:rsid w:val="00DE1BB4"/>
    <w:rsid w:val="00DE5F69"/>
    <w:rsid w:val="00DF3E9C"/>
    <w:rsid w:val="00DF5C6E"/>
    <w:rsid w:val="00E2167F"/>
    <w:rsid w:val="00E23AF8"/>
    <w:rsid w:val="00E2417D"/>
    <w:rsid w:val="00E373D6"/>
    <w:rsid w:val="00E426B6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F76B5"/>
    <w:rsid w:val="00F02A50"/>
    <w:rsid w:val="00F040DB"/>
    <w:rsid w:val="00F1447C"/>
    <w:rsid w:val="00F2165F"/>
    <w:rsid w:val="00F21C5A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A62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2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2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2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2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A62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2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2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2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2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2801</izvorni_sadrzaj>
    <derivirana_varijabla naziv="DomainObject.Predmet.Broj_1">2801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čl.11 SZ</izvorni_sadrzaj>
    <derivirana_varijabla naziv="DomainObject.Predmet.Opis_1">Ustup čl.11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St-2801/2016</izvorni_sadrzaj>
    <derivirana_varijabla naziv="DomainObject.Predmet.OznakaBroj_1">St-2801/2016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ANODAL ELOKSIRNICA d.o.o.</izvorni_sadrzaj>
    <derivirana_varijabla naziv="DomainObject.Predmet.ProtustrankaFormated_1">  ANODAL ELOKSIRNICA d.o.o.</derivirana_varijabla>
  </DomainObject.Predmet.ProtustrankaFormated>
  <DomainObject.Predmet.ProtustrankaFormatedOIB>
    <izvorni_sadrzaj>  ANODAL ELOKSIRNICA d.o.o., OIB 00230839990</izvorni_sadrzaj>
    <derivirana_varijabla naziv="DomainObject.Predmet.ProtustrankaFormatedOIB_1">  ANODAL ELOKSIRNICA d.o.o., OIB 00230839990</derivirana_varijabla>
  </DomainObject.Predmet.ProtustrankaFormatedOIB>
  <DomainObject.Predmet.ProtustrankaFormatedWithAdress>
    <izvorni_sadrzaj> ANODAL ELOKSIRNICA d.o.o., Novaki Samoborski, Zagrebačka 1, 10431 Sveta Nedelja</izvorni_sadrzaj>
    <derivirana_varijabla naziv="DomainObject.Predmet.ProtustrankaFormatedWithAdress_1"> ANODAL ELOKSIRNICA d.o.o., Novaki Samoborski, Zagrebačka 1, 10431 Sveta Nedelja</derivirana_varijabla>
  </DomainObject.Predmet.ProtustrankaFormatedWithAdress>
  <DomainObject.Predmet.ProtustrankaFormatedWithAdressOIB>
    <izvorni_sadrzaj> ANODAL ELOKSIRNICA d.o.o., OIB 00230839990, Novaki Samoborski, Zagrebačka 1, 10431 Sveta Nedelja</izvorni_sadrzaj>
    <derivirana_varijabla naziv="DomainObject.Predmet.ProtustrankaFormatedWithAdressOIB_1"> ANODAL ELOKSIRNICA d.o.o., OIB 00230839990, Novaki Samoborski, Zagrebačka 1, 10431 Sveta Nedelja</derivirana_varijabla>
  </DomainObject.Predmet.ProtustrankaFormatedWithAdressOIB>
  <DomainObject.Predmet.ProtustrankaWithAdress>
    <izvorni_sadrzaj>ANODAL ELOKSIRNICA d.o.o. Novaki Samoborski, Zagrebačka 1, 10431 Sveta Nedelja</izvorni_sadrzaj>
    <derivirana_varijabla naziv="DomainObject.Predmet.ProtustrankaWithAdress_1">ANODAL ELOKSIRNICA d.o.o. Novaki Samoborski, Zagrebačka 1, 10431 Sveta Nedelja</derivirana_varijabla>
  </DomainObject.Predmet.ProtustrankaWithAdress>
  <DomainObject.Predmet.ProtustrankaWithAdressOIB>
    <izvorni_sadrzaj>ANODAL ELOKSIRNICA d.o.o., OIB 00230839990, Novaki Samoborski, Zagrebačka 1, 10431 Sveta Nedelja</izvorni_sadrzaj>
    <derivirana_varijabla naziv="DomainObject.Predmet.ProtustrankaWithAdressOIB_1">ANODAL ELOKSIRNICA d.o.o., OIB 00230839990, Novaki Samoborski, Zagrebačka 1, 10431 Sveta Nedelja</derivirana_varijabla>
  </DomainObject.Predmet.ProtustrankaWithAdressOIB>
  <DomainObject.Predmet.ProtustrankaNazivFormated>
    <izvorni_sadrzaj>ANODAL ELOKSIRNICA d.o.o.</izvorni_sadrzaj>
    <derivirana_varijabla naziv="DomainObject.Predmet.ProtustrankaNazivFormated_1">ANODAL ELOKSIRNICA d.o.o.</derivirana_varijabla>
  </DomainObject.Predmet.ProtustrankaNazivFormated>
  <DomainObject.Predmet.ProtustrankaNazivFormatedOIB>
    <izvorni_sadrzaj>ANODAL ELOKSIRNICA d.o.o., OIB 00230839990</izvorni_sadrzaj>
    <derivirana_varijabla naziv="DomainObject.Predmet.ProtustrankaNazivFormatedOIB_1">ANODAL ELOKSIRNICA d.o.o., OIB 00230839990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3213.60</izvorni_sadrzaj>
    <derivirana_varijabla naziv="DomainObject.Predmet.TrenutnaVrijednost_1">3213.60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ANODAL ELOKSIRNICA d.o.o.</item>
    </izvorni_sadrzaj>
    <derivirana_varijabla naziv="DomainObject.Predmet.ProtuStrankaListFormated_1">
      <item>ANODAL ELOKSIRNICA d.o.o.</item>
    </derivirana_varijabla>
  </DomainObject.Predmet.ProtuStrankaListFormated>
  <DomainObject.Predmet.ProtuStrankaListFormatedOIB>
    <izvorni_sadrzaj>
      <item>ANODAL ELOKSIRNICA d.o.o., OIB 00230839990</item>
    </izvorni_sadrzaj>
    <derivirana_varijabla naziv="DomainObject.Predmet.ProtuStrankaListFormatedOIB_1">
      <item>ANODAL ELOKSIRNICA d.o.o., OIB 00230839990</item>
    </derivirana_varijabla>
  </DomainObject.Predmet.ProtuStrankaListFormatedOIB>
  <DomainObject.Predmet.ProtuStrankaListFormatedWithAdress>
    <izvorni_sadrzaj>
      <item>ANODAL ELOKSIRNICA d.o.o., Novaki Samoborski, Zagrebačka 1, 10431 Sveta Nedelja</item>
    </izvorni_sadrzaj>
    <derivirana_varijabla naziv="DomainObject.Predmet.ProtuStrankaListFormatedWithAdress_1">
      <item>ANODAL ELOKSIRNICA d.o.o., Novaki Samoborski, Zagrebačka 1, 10431 Sveta Nedelja</item>
    </derivirana_varijabla>
  </DomainObject.Predmet.ProtuStrankaListFormatedWithAdress>
  <DomainObject.Predmet.ProtuStrankaListFormatedWithAdressOIB>
    <izvorni_sadrzaj>
      <item>ANODAL ELOKSIRNICA d.o.o., OIB 00230839990, Novaki Samoborski, Zagrebačka 1, 10431 Sveta Nedelja</item>
    </izvorni_sadrzaj>
    <derivirana_varijabla naziv="DomainObject.Predmet.ProtuStrankaListFormatedWithAdressOIB_1">
      <item>ANODAL ELOKSIRNICA d.o.o., OIB 00230839990, Novaki Samoborski, Zagrebačka 1, 10431 Sveta Nedelja</item>
    </derivirana_varijabla>
  </DomainObject.Predmet.ProtuStrankaListFormatedWithAdressOIB>
  <DomainObject.Predmet.ProtuStrankaListNazivFormated>
    <izvorni_sadrzaj>
      <item>ANODAL ELOKSIRNICA d.o.o.</item>
    </izvorni_sadrzaj>
    <derivirana_varijabla naziv="DomainObject.Predmet.ProtuStrankaListNazivFormated_1">
      <item>ANODAL ELOKSIRNICA d.o.o.</item>
    </derivirana_varijabla>
  </DomainObject.Predmet.ProtuStrankaListNazivFormated>
  <DomainObject.Predmet.ProtuStrankaListNazivFormatedOIB>
    <izvorni_sadrzaj>
      <item>ANODAL ELOKSIRNICA d.o.o., OIB 00230839990</item>
    </izvorni_sadrzaj>
    <derivirana_varijabla naziv="DomainObject.Predmet.ProtuStrankaListNazivFormatedOIB_1">
      <item>ANODAL ELOKSIRNICA d.o.o., OIB 00230839990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ANODAL ELOKSIRNICA d.o.o.</izvorni_sadrzaj>
    <derivirana_varijabla naziv="DomainObject.Predmet.ProtustrankaIDrugi_1">ANODAL ELOKSIRNICA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ANODAL ELOKSIRNICA d.o.o., OIB 00230839990, Novaki Samoborski, Zagrebačka 1, 10431 Sveta Nedelja</izvorni_sadrzaj>
    <derivirana_varijabla naziv="DomainObject.Predmet.ProtustrankaIDrugiAdressOIB_1">ANODAL ELOKSIRNICA d.o.o., OIB 00230839990, Novaki Samoborski, Zagrebačka 1,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ANODAL ELOKSIRNICA d.o.o.</item>
      <item>FINA Regionalni centar Zagreb</item>
    </izvorni_sadrzaj>
    <derivirana_varijabla naziv="DomainObject.Predmet.SudioniciListNaziv_1">
      <item>ANODAL ELOKSIRNICA d.o.o.</item>
      <item>FINA Regionalni centar Zagreb</item>
    </derivirana_varijabla>
  </DomainObject.Predmet.SudioniciListNaziv>
  <DomainObject.Predmet.SudioniciListAdressOIB>
    <izvorni_sadrzaj>
      <item>ANODAL ELOKSIRNICA d.o.o., OIB 00230839990, Novaki Samoborski, Zagrebačka 1,10431 Sveta Nedelja</item>
      <item>FINA Regionalni centar Zagreb, OIB 85821130368, Trg svibanjskih žrtava 1995. br. 1,10000 Zagreb</item>
    </izvorni_sadrzaj>
    <derivirana_varijabla naziv="DomainObject.Predmet.SudioniciListAdressOIB_1">
      <item>ANODAL ELOKSIRNICA d.o.o., OIB 00230839990, Novaki Samoborski, Zagrebačka 1,10431 Sveta Nedelja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00230839990</item>
      <item>, OIB 85821130368</item>
    </izvorni_sadrzaj>
    <derivirana_varijabla naziv="DomainObject.Predmet.SudioniciListNazivOIB_1">
      <item>, OIB 00230839990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361</properties:Words>
  <properties:Characters>1971</properties:Characters>
  <properties:Lines>51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2016-11-14T10:48:00Z</dcterms:created>
  <dc:creator>Korisnik</dc:creator>
  <cp:lastModifiedBy>wsadmin</cp:lastModifiedBy>
  <cp:lastPrinted>2016-10-13T07:28:00Z</cp:lastPrinted>
  <dcterms:modified xmlns:xsi="http://www.w3.org/2001/XMLSchema-instance" xsi:type="dcterms:W3CDTF">2016-11-14T11:29:00Z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