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103a" w14:paraId="3a6103a" w:rsidRDefault="00AE649C" w:rsidP="00EC3A5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C3A58" w:rsidR="00EC3A58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3A58">
        <w:t xml:space="preserve">                                                                                                                                                                   </w:t>
      </w:r>
    </w:p>
    <w:p w:rsidRDefault="00EC3A58" w:rsidP="00EC3A58" w:rsidR="00EC3A58">
      <w:pPr>
        <w:spacing w:after="0"/>
        <w:ind w:firstLine="5245"/>
        <w:jc w:val="right"/>
      </w:pPr>
      <w:r>
        <w:t xml:space="preserve">                       2 St-92/2017-3.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center"/>
      </w:pPr>
      <w:r>
        <w:t>U  I M E   R E P U B L I K E   H R V A T S K E</w:t>
      </w:r>
    </w:p>
    <w:p w:rsidRDefault="00EC3A58" w:rsidP="00EC3A58" w:rsidR="00EC3A58">
      <w:pPr>
        <w:spacing w:after="0"/>
        <w:jc w:val="center"/>
      </w:pPr>
    </w:p>
    <w:p w:rsidRDefault="00EC3A58" w:rsidP="00EC3A58" w:rsidR="00EC3A58">
      <w:pPr>
        <w:spacing w:after="0"/>
        <w:jc w:val="center"/>
      </w:pPr>
      <w:r>
        <w:t xml:space="preserve"> R J E Š E N J E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PROAUTO d.o.o. za trgovinu i usluge, popravak motornih vozila, Zagreb, Čakovečka 17, MBS: 080716642, OIB: 080716642, dana 17. svibnja 2017. godine  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center"/>
      </w:pPr>
      <w:r>
        <w:t>r i j e š i o   j e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  <w:rPr>
          <w:szCs w:val="20"/>
        </w:rPr>
      </w:pPr>
      <w:r>
        <w:tab/>
        <w:t>I. Otvara se stečajni postupak nad dužnikom PROAUTO d.o.o. za trgovinu i usluge, popravak motornih vozila, Zagreb, Čakovečka 17, MBS: 080716642, OIB: 080716642.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  <w:r>
        <w:tab/>
        <w:t xml:space="preserve">II.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  <w:rPr>
          <w:szCs w:val="20"/>
        </w:rPr>
      </w:pPr>
      <w:r>
        <w:tab/>
        <w:t>III. Zaključuje se stečajni postupak nad dužnikom PROAUTO d.o.o. za trgovinu i usluge, popravak motornih vozila, Zagreb, Čakovečka 17, MBS: 080716642, OIB: 080716642.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  <w:rPr>
          <w:lang w:val="en-GB"/>
        </w:rPr>
      </w:pPr>
      <w:r>
        <w:tab/>
        <w:t>IV. Stečajni postupak je otvoren i zaključen s danom 17. svibnja 2017. godine u 10,00 sati, kada je ovo rješenje objavljeno na e-oglasnoj ploči ovoga suda.</w:t>
      </w:r>
    </w:p>
    <w:p w:rsidRDefault="00EC3A58" w:rsidP="00EC3A58" w:rsidR="00EC3A58">
      <w:pPr>
        <w:pStyle w:val="Bezproreda"/>
        <w:spacing w:after="0"/>
        <w:jc w:val="both"/>
      </w:pPr>
    </w:p>
    <w:p w:rsidRDefault="00EC3A58" w:rsidP="00EC3A58" w:rsidR="00EC3A58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C3A58" w:rsidP="00EC3A58" w:rsidR="00EC3A58">
      <w:pPr>
        <w:spacing w:after="0"/>
        <w:jc w:val="both"/>
        <w:rPr>
          <w:rFonts w:cs="Times New Roman"/>
        </w:rPr>
      </w:pPr>
    </w:p>
    <w:p w:rsidRDefault="00EC3A58" w:rsidP="00EC3A58" w:rsidR="00EC3A58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center"/>
      </w:pPr>
      <w:r>
        <w:t>Obrazloženje</w:t>
      </w:r>
    </w:p>
    <w:p w:rsidRDefault="00EC3A58" w:rsidP="00EC3A58" w:rsidR="00EC3A58">
      <w:pPr>
        <w:spacing w:after="0"/>
        <w:jc w:val="center"/>
      </w:pPr>
    </w:p>
    <w:p w:rsidRDefault="00EC3A58" w:rsidP="00EC3A58" w:rsidR="00EC3A58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St-92/2017-2,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ind w:firstLine="5245"/>
        <w:jc w:val="right"/>
      </w:pPr>
      <w:r>
        <w:lastRenderedPageBreak/>
        <w:t xml:space="preserve">                       2 St-92/2017-3.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C3A58" w:rsidP="00EC3A58" w:rsidR="00EC3A58">
      <w:pPr>
        <w:pStyle w:val="Bezproreda"/>
        <w:spacing w:after="0"/>
        <w:jc w:val="both"/>
      </w:pPr>
    </w:p>
    <w:p w:rsidRDefault="00EC3A58" w:rsidP="00EC3A58" w:rsidR="00EC3A5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C3A58" w:rsidP="00EC3A58" w:rsidR="00EC3A58">
      <w:pPr>
        <w:spacing w:after="0"/>
        <w:ind w:firstLine="851"/>
        <w:jc w:val="both"/>
      </w:pPr>
    </w:p>
    <w:p w:rsidRDefault="00EC3A58" w:rsidP="00EC3A58" w:rsidR="00EC3A58">
      <w:pPr>
        <w:spacing w:after="0"/>
        <w:jc w:val="center"/>
      </w:pPr>
      <w:r>
        <w:t>U Bjelovaru, 17. svibnja 2017. godine.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ind w:firstLine="720" w:left="4320"/>
      </w:pPr>
      <w:r>
        <w:t>SUDSKI SAVJETNIK</w:t>
      </w:r>
    </w:p>
    <w:p w:rsidRDefault="00EC3A58" w:rsidP="00EC3A58" w:rsidR="00EC3A58">
      <w:pPr>
        <w:spacing w:after="0"/>
        <w:ind w:firstLine="4111"/>
      </w:pPr>
      <w:r>
        <w:tab/>
        <w:t xml:space="preserve">     MIROSLAV LOVREKOVIĆ, v.r.</w:t>
      </w:r>
    </w:p>
    <w:p w:rsidRDefault="00EC3A58" w:rsidP="00EC3A58" w:rsidR="00EC3A5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C3A58" w:rsidP="00EC3A58" w:rsidR="00EC3A5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C3A58" w:rsidP="00EC3A58" w:rsidR="00EC3A5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</w:p>
    <w:p w:rsidRDefault="00EC3A58" w:rsidP="00EC3A58" w:rsidR="00EC3A58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EC3A5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728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A58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7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St-92/2017-3</izvorni_sadrzaj>
    <derivirana_varijabla naziv="DomainObject.Oznaka_1">St-92/2017-3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PROAUTO d.o.o. za trgovinu i usluge, popravak motornih vozila zastupanog po punomoćniku Andrea Bertozzi; Edi Zonta; Antun Depalo; Vojmir Perenič</izvorni_sadrzaj>
    <derivirana_varijabla naziv="DomainObject.Predmet.ProtustrankaFormated_1">  PROAUTO d.o.o. za trgovinu i usluge, popravak motornih vozila zastupanog po punomoćniku Andrea Bertozzi; Edi Zonta; Antun Depalo; Vojmir Perenič</derivirana_varijabla>
  </DomainObject.Predmet.ProtustrankaFormated>
  <DomainObject.Predmet.ProtustrankaFormatedOIB>
    <izvorni_sadrzaj>  PROAUTO d.o.o. za trgovinu i usluge, popravak motornih vozila, OIB 60515168070 zastupanog po punomoćniku Andrea Bertozzi; Edi Zonta; Antun Depalo; Vojmir Perenič</izvorni_sadrzaj>
    <derivirana_varijabla naziv="DomainObject.Predmet.ProtustrankaFormatedOIB_1">  PROAUTO d.o.o. za trgovinu i usluge, popravak motornih vozila, OIB 60515168070 zastupanog po punomoćniku Andrea Bertozzi; Edi Zonta; Antun Depalo; Vojmir Perenič</derivirana_varijabla>
  </DomainObject.Predmet.ProtustrankaFormatedOIB>
  <DomainObject.Predmet.ProtustrankaFormatedWithAdress>
    <izvorni_sadrzaj> PROAUTO d.o.o. za trgovinu i usluge, popravak motornih vozila, Čakovečka 17, 10000 Zagreb zastupanog po punomoćniku Andrea Bertozzi; Edi Zonta; Antun Depalo; Vojmir Perenič</izvorni_sadrzaj>
    <derivirana_varijabla naziv="DomainObject.Predmet.ProtustrankaFormatedWithAdress_1"> PROAUTO d.o.o. za trgovinu i usluge, popravak motornih vozila, Čakovečka 17, 10000 Zagreb zastupanog po punomoćniku Andrea Bertozzi; Edi Zonta; Antun Depalo; Vojmir Perenič</derivirana_varijabla>
  </DomainObject.Predmet.ProtustrankaFormatedWithAdress>
  <DomainObject.Predmet.ProtustrankaFormatedWithAdressOIB>
    <izvorni_sadrzaj> PROAUTO d.o.o. za trgovinu i usluge, popravak motornih vozila, OIB 60515168070, Čakovečka 17, 10000 Zagreb zastupanog po punomoćniku Andrea Bertozzi; Edi Zonta; Antun Depalo; Vojmir Perenič</izvorni_sadrzaj>
    <derivirana_varijabla naziv="DomainObject.Predmet.ProtustrankaFormatedWithAdressOIB_1"> PROAUTO d.o.o. za trgovinu i usluge, popravak motornih vozila, OIB 60515168070, Čakovečka 17, 10000 Zagreb zastupanog po punomoćniku Andrea Bertozzi; Edi Zonta; Antun Depalo; Vojmir Perenič</derivirana_varijabla>
  </DomainObject.Predmet.ProtustrankaFormatedWithAdressOIB>
  <DomainObject.Predmet.ProtustrankaWithAdress>
    <izvorni_sadrzaj>PROAUTO d.o.o. za trgovinu i usluge, popravak motornih vozila Čakovečka 17, 10000 Zagreb</izvorni_sadrzaj>
    <derivirana_varijabla naziv="DomainObject.Predmet.ProtustrankaWithAdress_1">PROAUTO d.o.o. za trgovinu i usluge, popravak motornih vozila Čakovečka 17, 10000 Zagreb</derivirana_varijabla>
  </DomainObject.Predmet.ProtustrankaWithAdress>
  <DomainObject.Predmet.ProtustrankaWithAdressOIB>
    <izvorni_sadrzaj>PROAUTO d.o.o. za trgovinu i usluge, popravak motornih vozila, OIB 60515168070, Čakovečka 17, 10000 Zagreb</izvorni_sadrzaj>
    <derivirana_varijabla naziv="DomainObject.Predmet.ProtustrankaWithAdressOIB_1">PROAUTO d.o.o. za trgovinu i usluge, popravak motornih vozila, OIB 60515168070, Čakovečka 17, 10000 Zagreb</derivirana_varijabla>
  </DomainObject.Predmet.ProtustrankaWithAdressOIB>
  <DomainObject.Predmet.ProtustrankaNazivFormated>
    <izvorni_sadrzaj>PROAUTO d.o.o. za trgovinu i usluge, popravak motornih vozila</izvorni_sadrzaj>
    <derivirana_varijabla naziv="DomainObject.Predmet.ProtustrankaNazivFormated_1">PROAUTO d.o.o. za trgovinu i usluge, popravak motornih vozila</derivirana_varijabla>
  </DomainObject.Predmet.ProtustrankaNazivFormated>
  <DomainObject.Predmet.ProtustrankaNazivFormatedOIB>
    <izvorni_sadrzaj>PROAUTO d.o.o. za trgovinu i usluge, popravak motornih vozila, OIB 60515168070</izvorni_sadrzaj>
    <derivirana_varijabla naziv="DomainObject.Predmet.ProtustrankaNazivFormatedOIB_1">PROAUTO d.o.o. za trgovinu i usluge, popravak motornih vozila, OIB 60515168070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PROAUTO d.o.o. za trgovinu i usluge, popravak motornih vozila zastupanog po punomoćniku Andrea Bertozzi; Edi Zonta; Antun Depalo; Vojmir Perenič</item>
    </izvorni_sadrzaj>
    <derivirana_varijabla naziv="DomainObject.Predmet.ProtuStrankaListFormated_1">
      <item>PROAUTO d.o.o. za trgovinu i usluge, popravak motornih vozila zastupanog po punomoćniku Andrea Bertozzi; Edi Zonta; Antun Depalo; Vojmir Perenič</item>
    </derivirana_varijabla>
  </DomainObject.Predmet.ProtuStrankaListFormated>
  <DomainObject.Predmet.ProtuStrankaListFormatedOIB>
    <izvorni_sadrzaj>
      <item>PROAUTO d.o.o. za trgovinu i usluge, popravak motornih vozila, OIB 60515168070 zastupanog po punomoćniku Andrea Bertozzi; Edi Zonta; Antun Depalo; Vojmir Perenič</item>
    </izvorni_sadrzaj>
    <derivirana_varijabla naziv="DomainObject.Predmet.ProtuStrankaListFormatedOIB_1">
      <item>PROAUTO d.o.o. za trgovinu i usluge, popravak motornih vozila, OIB 60515168070 zastupanog po punomoćniku Andrea Bertozzi; Edi Zonta; Antun Depalo; Vojmir Perenič</item>
    </derivirana_varijabla>
  </DomainObject.Predmet.ProtuStrankaListFormatedOIB>
  <DomainObject.Predmet.ProtuStrankaListFormatedWithAdress>
    <izvorni_sadrzaj>
      <item>PROAUTO d.o.o. za trgovinu i usluge, popravak motornih vozila, Čakovečka 17, 10000 Zagreb zastupanog po punomoćniku Andrea Bertozzi; Edi Zonta; Antun Depalo; Vojmir Perenič</item>
    </izvorni_sadrzaj>
    <derivirana_varijabla naziv="DomainObject.Predmet.ProtuStrankaListFormatedWithAdress_1">
      <item>PROAUTO d.o.o. za trgovinu i usluge, popravak motornih vozila, Čakovečka 17, 10000 Zagreb zastupanog po punomoćniku Andrea Bertozzi; Edi Zonta; Antun Depalo; Vojmir Perenič</item>
    </derivirana_varijabla>
  </DomainObject.Predmet.ProtuStrankaListFormatedWithAdress>
  <DomainObject.Predmet.ProtuStrankaListFormatedWithAdressOIB>
    <izvorni_sadrzaj>
      <item>PROAUTO d.o.o. za trgovinu i usluge, popravak motornih vozila, OIB 60515168070, Čakovečka 17, 10000 Zagreb zastupanog po punomoćniku Andrea Bertozzi; Edi Zonta; Antun Depalo; Vojmir Perenič</item>
    </izvorni_sadrzaj>
    <derivirana_varijabla naziv="DomainObject.Predmet.ProtuStrankaListFormatedWithAdressOIB_1">
      <item>PROAUTO d.o.o. za trgovinu i usluge, popravak motornih vozila, OIB 60515168070, Čakovečka 17, 10000 Zagreb zastupanog po punomoćniku Andrea Bertozzi; Edi Zonta; Antun Depalo; Vojmir Perenič</item>
    </derivirana_varijabla>
  </DomainObject.Predmet.ProtuStrankaListFormatedWithAdressOIB>
  <DomainObject.Predmet.ProtuStrankaListNazivFormated>
    <izvorni_sadrzaj>
      <item>PROAUTO d.o.o. za trgovinu i usluge, popravak motornih vozila</item>
    </izvorni_sadrzaj>
    <derivirana_varijabla naziv="DomainObject.Predmet.ProtuStrankaListNazivFormated_1">
      <item>PROAUTO d.o.o. za trgovinu i usluge, popravak motornih vozila</item>
    </derivirana_varijabla>
  </DomainObject.Predmet.ProtuStrankaListNazivFormated>
  <DomainObject.Predmet.ProtuStrankaListNazivFormatedOIB>
    <izvorni_sadrzaj>
      <item>PROAUTO d.o.o. za trgovinu i usluge, popravak motornih vozila, OIB 60515168070</item>
    </izvorni_sadrzaj>
    <derivirana_varijabla naziv="DomainObject.Predmet.ProtuStrankaListNazivFormatedOIB_1">
      <item>PROAUTO d.o.o. za trgovinu i usluge, popravak motornih vozila, OIB 60515168070</item>
    </derivirana_varijabla>
  </DomainObject.Predmet.ProtuStrankaListNazivFormatedOIB>
  <DomainObject.Predmet.OstaliListFormated>
    <izvorni_sadrzaj>
      <item>Antun Depalo punomoćnik sudionika u postupku PROAUTO d.o.o. za trgovinu i usluge, popravak motornih vozila</item>
      <item>Andrea Bertozzi punomoćnik sudionika u postupku PROAUTO d.o.o. za trgovinu i usluge, popravak motornih vozila</item>
      <item>Vojmir Perenič punomoćnik sudionika u postupku PROAUTO d.o.o. za trgovinu i usluge, popravak motornih vozila</item>
      <item>Edi Zonta punomoćnik sudionika u postupku PROAUTO d.o.o. za trgovinu i usluge, popravak motornih vozila</item>
    </izvorni_sadrzaj>
    <derivirana_varijabla naziv="DomainObject.Predmet.OstaliListFormated_1">
      <item>Antun Depalo punomoćnik sudionika u postupku PROAUTO d.o.o. za trgovinu i usluge, popravak motornih vozila</item>
      <item>Andrea Bertozzi punomoćnik sudionika u postupku PROAUTO d.o.o. za trgovinu i usluge, popravak motornih vozila</item>
      <item>Vojmir Perenič punomoćnik sudionika u postupku PROAUTO d.o.o. za trgovinu i usluge, popravak motornih vozila</item>
      <item>Edi Zonta punomoćnik sudionika u postupku PROAUTO d.o.o. za trgovinu i usluge, popravak motornih vozila</item>
    </derivirana_varijabla>
  </DomainObject.Predmet.OstaliListFormated>
  <DomainObject.Predmet.OstaliListFormatedOIB>
    <izvorni_sadrzaj>
      <item>Antun Depalo, OIB 43497224675 punomoćnik sudionika u postupku PROAUTO d.o.o. za trgovinu i usluge, popravak motornih vozila</item>
      <item>Andrea Bertozzi, OIB 96822054845 punomoćnik sudionika u postupku PROAUTO d.o.o. za trgovinu i usluge, popravak motornih vozila</item>
      <item>Vojmir Perenič, OIB 28197811797 punomoćnik sudionika u postupku PROAUTO d.o.o. za trgovinu i usluge, popravak motornih vozila</item>
      <item>Edi Zonta, OIB 06058249674 punomoćnik sudionika u postupku PROAUTO d.o.o. za trgovinu i usluge, popravak motornih vozila</item>
    </izvorni_sadrzaj>
    <derivirana_varijabla naziv="DomainObject.Predmet.OstaliListFormatedOIB_1">
      <item>Antun Depalo, OIB 43497224675 punomoćnik sudionika u postupku PROAUTO d.o.o. za trgovinu i usluge, popravak motornih vozila</item>
      <item>Andrea Bertozzi, OIB 96822054845 punomoćnik sudionika u postupku PROAUTO d.o.o. za trgovinu i usluge, popravak motornih vozila</item>
      <item>Vojmir Perenič, OIB 28197811797 punomoćnik sudionika u postupku PROAUTO d.o.o. za trgovinu i usluge, popravak motornih vozila</item>
      <item>Edi Zonta, OIB 06058249674 punomoćnik sudionika u postupku PROAUTO d.o.o. za trgovinu i usluge, popravak motornih vozila</item>
    </derivirana_varijabla>
  </DomainObject.Predmet.OstaliListFormatedOIB>
  <DomainObject.Predmet.OstaliListFormatedWithAdress>
    <izvorni_sadrzaj>
      <item>Antun Depalo, Ulica II. prekomor. brigade 8/A, Koper punomoćnik sudionika u postupku PROAUTO d.o.o. za trgovinu i usluge, popravak motornih vozila</item>
      <item>Andrea Bertozzi, Via Cavalleggeri Guide 22, Fontanini (Pramal) punomoćnik sudionika u postupku PROAUTO d.o.o. za trgovinu i usluge, popravak motornih vozila</item>
      <item>Vojmir Perenič, Kolomban 23, Koper punomoćnik sudionika u postupku PROAUTO d.o.o. za trgovinu i usluge, popravak motornih vozila</item>
      <item>Edi Zonta, Spodnje škofije 137/A, Koper punomoćnik sudionika u postupku PROAUTO d.o.o. za trgovinu i usluge, popravak motornih vozila</item>
    </izvorni_sadrzaj>
    <derivirana_varijabla naziv="DomainObject.Predmet.OstaliListFormatedWithAdress_1">
      <item>Antun Depalo, Ulica II. prekomor. brigade 8/A, Koper punomoćnik sudionika u postupku PROAUTO d.o.o. za trgovinu i usluge, popravak motornih vozila</item>
      <item>Andrea Bertozzi, Via Cavalleggeri Guide 22, Fontanini (Pramal) punomoćnik sudionika u postupku PROAUTO d.o.o. za trgovinu i usluge, popravak motornih vozila</item>
      <item>Vojmir Perenič, Kolomban 23, Koper punomoćnik sudionika u postupku PROAUTO d.o.o. za trgovinu i usluge, popravak motornih vozila</item>
      <item>Edi Zonta, Spodnje škofije 137/A, Koper punomoćnik sudionika u postupku PROAUTO d.o.o. za trgovinu i usluge, popravak motornih vozila</item>
    </derivirana_varijabla>
  </DomainObject.Predmet.OstaliListFormatedWithAdress>
  <DomainObject.Predmet.OstaliListFormatedWithAdressOIB>
    <izvorni_sadrzaj>
      <item>Antun Depalo, OIB 43497224675, Ulica II. prekomor. brigade 8/A, Koper punomoćnik sudionika u postupku PROAUTO d.o.o. za trgovinu i usluge, popravak motornih vozila</item>
      <item>Andrea Bertozzi, OIB 96822054845, Via Cavalleggeri Guide 22, Fontanini (Pramal) punomoćnik sudionika u postupku PROAUTO d.o.o. za trgovinu i usluge, popravak motornih vozila</item>
      <item>Vojmir Perenič, OIB 28197811797, Kolomban 23, Koper punomoćnik sudionika u postupku PROAUTO d.o.o. za trgovinu i usluge, popravak motornih vozila</item>
      <item>Edi Zonta, OIB 06058249674, Spodnje škofije 137/A, Koper punomoćnik sudionika u postupku PROAUTO d.o.o. za trgovinu i usluge, popravak motornih vozila</item>
    </izvorni_sadrzaj>
    <derivirana_varijabla naziv="DomainObject.Predmet.OstaliListFormatedWithAdressOIB_1">
      <item>Antun Depalo, OIB 43497224675, Ulica II. prekomor. brigade 8/A, Koper punomoćnik sudionika u postupku PROAUTO d.o.o. za trgovinu i usluge, popravak motornih vozila</item>
      <item>Andrea Bertozzi, OIB 96822054845, Via Cavalleggeri Guide 22, Fontanini (Pramal) punomoćnik sudionika u postupku PROAUTO d.o.o. za trgovinu i usluge, popravak motornih vozila</item>
      <item>Vojmir Perenič, OIB 28197811797, Kolomban 23, Koper punomoćnik sudionika u postupku PROAUTO d.o.o. za trgovinu i usluge, popravak motornih vozila</item>
      <item>Edi Zonta, OIB 06058249674, Spodnje škofije 137/A, Koper punomoćnik sudionika u postupku PROAUTO d.o.o. za trgovinu i usluge, popravak motornih vozila</item>
    </derivirana_varijabla>
  </DomainObject.Predmet.OstaliListFormatedWithAdressOIB>
  <DomainObject.Predmet.OstaliListNazivFormated>
    <izvorni_sadrzaj>
      <item>Antun Depalo</item>
      <item>Andrea Bertozzi</item>
      <item>Vojmir Perenič</item>
      <item>Edi Zonta</item>
    </izvorni_sadrzaj>
    <derivirana_varijabla naziv="DomainObject.Predmet.OstaliListNazivFormated_1">
      <item>Antun Depalo</item>
      <item>Andrea Bertozzi</item>
      <item>Vojmir Perenič</item>
      <item>Edi Zonta</item>
    </derivirana_varijabla>
  </DomainObject.Predmet.OstaliListNazivFormated>
  <DomainObject.Predmet.OstaliListNazivFormatedOIB>
    <izvorni_sadrzaj>
      <item>Antun Depalo, OIB 43497224675</item>
      <item>Andrea Bertozzi, OIB 96822054845</item>
      <item>Vojmir Perenič, OIB 28197811797</item>
      <item>Edi Zonta, OIB 06058249674</item>
    </izvorni_sadrzaj>
    <derivirana_varijabla naziv="DomainObject.Predmet.OstaliListNazivFormatedOIB_1">
      <item>Antun Depalo, OIB 43497224675</item>
      <item>Andrea Bertozzi, OIB 96822054845</item>
      <item>Vojmir Perenič, OIB 28197811797</item>
      <item>Edi Zonta, OIB 06058249674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St-92/2017-3</izvorni_sadrzaj>
    <derivirana_varijabla naziv="DomainObject.PoslovniBrojDokumenta_1">St-92/2017-3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PROAUTO d.o.o. za trgovinu i usluge, popravak motornih vozila</izvorni_sadrzaj>
    <derivirana_varijabla naziv="DomainObject.Predmet.ProtustrankaIDrugi_1">PROAUTO d.o.o. za trgovinu i usluge, popravak motornih vozila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PROAUTO d.o.o. za trgovinu i usluge, popravak motornih vozila, OIB 60515168070, Čakovečka 17, 10000 Zagreb</izvorni_sadrzaj>
    <derivirana_varijabla naziv="DomainObject.Predmet.ProtustrankaIDrugiAdressOIB_1">PROAUTO d.o.o. za trgovinu i usluge, popravak motornih vozila, OIB 60515168070, Čakovečka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PROAUTO d.o.o. za trgovinu i usluge, popravak motornih vozila</item>
      <item>FINA Regionalni centar Zagreb, Podružnica Zagreb</item>
      <item>Antun Depalo</item>
      <item>Andrea Bertozzi</item>
      <item>Vojmir Perenič</item>
      <item>Edi Zonta</item>
    </izvorni_sadrzaj>
    <derivirana_varijabla naziv="DomainObject.Predmet.SudioniciListNaziv_1">
      <item>PROAUTO d.o.o. za trgovinu i usluge, popravak motornih vozila</item>
      <item>FINA Regionalni centar Zagreb, Podružnica Zagreb</item>
      <item>Antun Depalo</item>
      <item>Andrea Bertozzi</item>
      <item>Vojmir Perenič</item>
      <item>Edi Zonta</item>
    </derivirana_varijabla>
  </DomainObject.Predmet.SudioniciListNaziv>
  <DomainObject.Predmet.SudioniciListAdressOIB>
    <izvorni_sadrzaj>
      <item>PROAUTO d.o.o. za trgovinu i usluge, popravak motornih vozila, OIB 60515168070, Čakovečka 17,10000 Zagreb</item>
      <item>FINA Regionalni centar Zagreb, Podružnica Zagreb, OIB 85821130368, Trg svibanjskih žrtava 1995. br. 1,10000 Zagreb</item>
      <item>Antun Depalo, OIB 43497224675, Ulica II. prekomor. brigade 8/A,Koper</item>
      <item>Andrea Bertozzi, OIB 96822054845, Via Cavalleggeri Guide 22,Fontanini (Pramal)</item>
      <item>Vojmir Perenič, OIB 28197811797, Kolomban 23,Koper</item>
      <item>Edi Zonta, OIB 06058249674, Spodnje škofije 137/A,Koper</item>
    </izvorni_sadrzaj>
    <derivirana_varijabla naziv="DomainObject.Predmet.SudioniciListAdressOIB_1">
      <item>PROAUTO d.o.o. za trgovinu i usluge, popravak motornih vozila, OIB 60515168070, Čakovečka 17,10000 Zagreb</item>
      <item>FINA Regionalni centar Zagreb, Podružnica Zagreb, OIB 85821130368, Trg svibanjskih žrtava 1995. br. 1,10000 Zagreb</item>
      <item>Antun Depalo, OIB 43497224675, Ulica II. prekomor. brigade 8/A,Koper</item>
      <item>Andrea Bertozzi, OIB 96822054845, Via Cavalleggeri Guide 22,Fontanini (Pramal)</item>
      <item>Vojmir Perenič, OIB 28197811797, Kolomban 23,Koper</item>
      <item>Edi Zonta, OIB 06058249674, Spodnje škofije 137/A,Koper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5DEA6-6342-4796-8BA1-11055DC72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3489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2017-05-17T07:40:00Z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