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ef954" w14:paraId="28ef954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C6342D" w:rsidP="00120463" w:rsidR="00C6342D" w:rsidRPr="008B1A21">
      <w:pPr>
        <w:ind w:left="5040"/>
        <w:rPr>
          <w:b/>
        </w:rPr>
      </w:pPr>
    </w:p>
    <w:p w:rsidRDefault="00BF1304" w:rsidP="00BF1304" w:rsidR="00BF1304">
      <w:pPr>
        <w:ind w:firstLine="360"/>
        <w:jc w:val="right"/>
      </w:pPr>
      <w:r w:rsidRPr="00104933">
        <w:t xml:space="preserve">MILE CVITANOVIĆ, Split, </w:t>
      </w:r>
    </w:p>
    <w:p w:rsidRDefault="00BF1304" w:rsidP="00BF1304" w:rsidR="00776FA3">
      <w:pPr>
        <w:ind w:firstLine="360"/>
        <w:jc w:val="right"/>
      </w:pPr>
      <w:r w:rsidRPr="00104933">
        <w:t>Vrh Visoke 36</w:t>
      </w:r>
    </w:p>
    <w:p w:rsidRDefault="00BF1304" w:rsidP="00776FA3" w:rsidR="00BF1304">
      <w:pPr>
        <w:ind w:firstLine="360"/>
        <w:jc w:val="both"/>
      </w:pPr>
    </w:p>
    <w:p w:rsidRDefault="00120463" w:rsidP="00776FA3" w:rsidR="00120463" w:rsidRPr="00B0613D">
      <w:pPr>
        <w:ind w:firstLine="360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1 </w:t>
      </w:r>
      <w:r w:rsidRPr="00B0613D">
        <w:t>St-</w:t>
      </w:r>
      <w:r w:rsidR="00776FA3">
        <w:t>4</w:t>
      </w:r>
      <w:r w:rsidR="00BF1304">
        <w:t>07</w:t>
      </w:r>
      <w:r w:rsidR="001A7D41">
        <w:t>/</w:t>
      </w:r>
      <w:r w:rsidR="0053063B">
        <w:t>1</w:t>
      </w:r>
      <w:r w:rsidR="00BE7BE4">
        <w:t>6</w:t>
      </w:r>
      <w:r w:rsidR="00753F74" w:rsidRPr="00B0613D">
        <w:t>-</w:t>
      </w:r>
      <w:r w:rsidR="00DD66CD">
        <w:t>4</w:t>
      </w:r>
      <w:r w:rsidR="001A7D41">
        <w:t xml:space="preserve"> </w:t>
      </w:r>
      <w:r w:rsidRPr="00B0613D">
        <w:t>od</w:t>
      </w:r>
      <w:r w:rsidR="002A55A7">
        <w:t xml:space="preserve"> </w:t>
      </w:r>
      <w:r w:rsidR="00552CE9">
        <w:t>29</w:t>
      </w:r>
      <w:r w:rsidR="001A1D82">
        <w:t>. ožujka</w:t>
      </w:r>
      <w:r w:rsidR="00BE7BE4">
        <w:t xml:space="preserve"> 2016</w:t>
      </w:r>
      <w:r w:rsidRPr="00B0613D">
        <w:t>. 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BF1304" w:rsidRPr="00104933">
        <w:t>EURO TIM d.o.o. Knin, Kralja Tomislava 86, OIB: 87484561030</w:t>
      </w:r>
      <w:r w:rsidR="00582529">
        <w:t>.</w:t>
      </w:r>
      <w:r w:rsidR="00D55EFA" w:rsidRPr="00B0613D">
        <w:t xml:space="preserve"> </w:t>
      </w:r>
    </w:p>
    <w:p w:rsidRDefault="00120463" w:rsidP="00A75CA0" w:rsidR="00120463" w:rsidRPr="00B0613D">
      <w:pPr>
        <w:ind w:left="360"/>
        <w:jc w:val="both"/>
      </w:pPr>
    </w:p>
    <w:p w:rsidRDefault="00120463" w:rsidP="008B1A21" w:rsidR="00120463" w:rsidRPr="00B0613D">
      <w:pPr>
        <w:ind w:firstLine="360"/>
        <w:jc w:val="both"/>
      </w:pPr>
      <w:r w:rsidRPr="00B0613D">
        <w:t xml:space="preserve">Ročište radi </w:t>
      </w:r>
      <w:r w:rsidR="001B7DF8">
        <w:t xml:space="preserve">utvrđivanja pretpostavki za </w:t>
      </w:r>
      <w:r w:rsidR="001B7DF8" w:rsidRPr="00F60CD9">
        <w:t xml:space="preserve">otvaranje stečajnog postupka </w:t>
      </w:r>
      <w:r w:rsidRPr="00B0613D">
        <w:t>određeno je kod ovog suda za dan</w:t>
      </w:r>
      <w:r w:rsidR="00ED32D7" w:rsidRPr="00B0613D">
        <w:t xml:space="preserve"> </w:t>
      </w:r>
      <w:r w:rsidR="00552CE9">
        <w:t>15</w:t>
      </w:r>
      <w:r w:rsidR="007E2FCE">
        <w:t xml:space="preserve">. </w:t>
      </w:r>
      <w:r w:rsidR="00552CE9">
        <w:t xml:space="preserve">travnja </w:t>
      </w:r>
      <w:r w:rsidR="00036579">
        <w:t>2016</w:t>
      </w:r>
      <w:r w:rsidRPr="00B0613D">
        <w:t>.</w:t>
      </w:r>
      <w:r w:rsidR="00ED32D7" w:rsidRPr="00B0613D">
        <w:t xml:space="preserve"> u</w:t>
      </w:r>
      <w:r w:rsidR="0075028B" w:rsidRPr="00B0613D">
        <w:t xml:space="preserve"> </w:t>
      </w:r>
      <w:r w:rsidR="00776FA3">
        <w:t>11,</w:t>
      </w:r>
      <w:r w:rsidR="00BF1304">
        <w:t>2</w:t>
      </w:r>
      <w:r w:rsidR="00776FA3">
        <w:t>5</w:t>
      </w:r>
      <w:r w:rsidR="004B24FA" w:rsidRPr="00B0613D">
        <w:t xml:space="preserve"> </w:t>
      </w:r>
      <w:r w:rsidRPr="00B0613D">
        <w:t xml:space="preserve">sati, </w:t>
      </w:r>
      <w:r w:rsidR="003D199A" w:rsidRPr="00F60CD9">
        <w:t xml:space="preserve">kod </w:t>
      </w:r>
      <w:r w:rsidR="003D199A">
        <w:t>Trgovačkog suda u Zadru, Stalne službe u Šibeniku, Stjepana Radića 81/II, Šibenik, sudnica 212</w:t>
      </w:r>
      <w:r w:rsidRPr="00B0613D">
        <w:t xml:space="preserve">, pa </w:t>
      </w:r>
      <w:r w:rsidR="00D55EFA" w:rsidRPr="00B0613D">
        <w:t>Vas stoga pozivamo</w:t>
      </w:r>
      <w:r w:rsidRPr="00B0613D">
        <w:t xml:space="preserve"> na ročište.</w:t>
      </w:r>
    </w:p>
    <w:p w:rsidRDefault="00120463" w:rsidP="00A75CA0" w:rsidR="00120463" w:rsidRPr="00B0613D">
      <w:pPr>
        <w:jc w:val="both"/>
      </w:pPr>
    </w:p>
    <w:p w:rsidRDefault="008B1A21" w:rsidP="00582529" w:rsidR="008B1A21" w:rsidRPr="00B0613D">
      <w:pPr>
        <w:tabs>
          <w:tab w:pos="5795" w:val="left"/>
        </w:tabs>
        <w:jc w:val="both"/>
      </w:pPr>
      <w:r w:rsidRPr="00B0613D">
        <w:t xml:space="preserve">       Ročište radi </w:t>
      </w:r>
      <w:r w:rsidR="001B7DF8">
        <w:t xml:space="preserve">očitovanja o prijedlogu </w:t>
      </w:r>
      <w:r w:rsidR="00BE7BE4">
        <w:t>za otvaranje stečajnog postupka</w:t>
      </w:r>
      <w:r w:rsidR="001B7DF8">
        <w:t xml:space="preserve"> </w:t>
      </w:r>
      <w:r w:rsidRPr="00B0613D">
        <w:t xml:space="preserve">određeno je kod ovog suda za dan </w:t>
      </w:r>
      <w:r w:rsidR="00552CE9">
        <w:t>15</w:t>
      </w:r>
      <w:r w:rsidR="007E2FCE">
        <w:t xml:space="preserve">. </w:t>
      </w:r>
      <w:r w:rsidR="00552CE9">
        <w:t xml:space="preserve">travnja </w:t>
      </w:r>
      <w:r w:rsidR="00036579">
        <w:t xml:space="preserve">2016. </w:t>
      </w:r>
      <w:r w:rsidR="001B7DF8" w:rsidRPr="00B0613D">
        <w:t xml:space="preserve">u </w:t>
      </w:r>
      <w:r w:rsidR="00BF1304">
        <w:t>11,2</w:t>
      </w:r>
      <w:r w:rsidR="00776FA3">
        <w:t>7</w:t>
      </w:r>
      <w:r w:rsidR="001B7DF8" w:rsidRPr="00B0613D">
        <w:t xml:space="preserve"> </w:t>
      </w:r>
      <w:r w:rsidRPr="00B0613D">
        <w:t xml:space="preserve">sati, </w:t>
      </w:r>
      <w:r w:rsidR="003D199A" w:rsidRPr="00F60CD9">
        <w:t xml:space="preserve">kod </w:t>
      </w:r>
      <w:r w:rsidR="003D199A">
        <w:t>Trgovačkog suda u Zadru, Stalne službe u Šibeniku, Stjepana Radića 81/II, Šibenik, sudnica 212</w:t>
      </w:r>
      <w:r w:rsidRPr="00B0613D">
        <w:t>,</w:t>
      </w:r>
      <w:r w:rsidR="003C14A3" w:rsidRPr="00B0613D">
        <w:t xml:space="preserve"> </w:t>
      </w:r>
      <w:r w:rsidRPr="00B0613D">
        <w:t xml:space="preserve"> pa Vas stoga pozivamo na ročište.</w:t>
      </w:r>
    </w:p>
    <w:p w:rsidRDefault="008B1A21" w:rsidP="00A75CA0" w:rsidR="008B1A21" w:rsidRPr="008B1A21">
      <w:pPr>
        <w:jc w:val="both"/>
        <w:rPr>
          <w:b/>
        </w:rPr>
      </w:pPr>
    </w:p>
    <w:p w:rsidRDefault="001B7DF8" w:rsidP="001B7DF8" w:rsidR="001B7DF8" w:rsidRPr="008B1A21">
      <w:pPr>
        <w:ind w:firstLine="360"/>
        <w:jc w:val="both"/>
      </w:pPr>
      <w:r w:rsidRPr="008B1A21">
        <w:t xml:space="preserve">Ujedno Vas upozoravam da će u slučaju Vašeg neodazivanja ovom pozivu sud temeljem </w:t>
      </w:r>
      <w:r>
        <w:t xml:space="preserve">čl. 180. u svezi </w:t>
      </w:r>
      <w:r w:rsidRPr="008B1A21">
        <w:t xml:space="preserve">čl. </w:t>
      </w:r>
      <w:r>
        <w:t>178</w:t>
      </w:r>
      <w:r w:rsidRPr="008B1A21">
        <w:t xml:space="preserve">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552CE9">
        <w:t>29</w:t>
      </w:r>
      <w:r w:rsidR="001A1D82">
        <w:t>. ožujka</w:t>
      </w:r>
      <w:r w:rsidR="00BE7BE4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4E23A2" w:rsidR="004E23A2">
      <w:r w:rsidRPr="00F60CD9">
        <w:t xml:space="preserve">Za točnost </w:t>
      </w:r>
      <w:proofErr w:type="spellStart"/>
      <w:r w:rsidRPr="00F60CD9">
        <w:t>otpravka</w:t>
      </w:r>
      <w:proofErr w:type="spellEnd"/>
      <w:r w:rsidRPr="00F60CD9">
        <w:t xml:space="preserve">-ovlašteni službenik:                                   </w:t>
      </w:r>
      <w:r>
        <w:t xml:space="preserve">                  </w:t>
      </w:r>
      <w:r w:rsidRPr="002C500F">
        <w:t>Stečajn</w:t>
      </w:r>
      <w:r w:rsidR="007E2FCE">
        <w:t>a sutkinja</w:t>
      </w:r>
      <w:r>
        <w:t>:</w:t>
      </w:r>
    </w:p>
    <w:p w:rsidRDefault="004E23A2" w:rsidP="004E23A2" w:rsidR="004E23A2" w:rsidRPr="00F60CD9">
      <w:r>
        <w:t xml:space="preserve">Josipa </w:t>
      </w:r>
      <w:proofErr w:type="spellStart"/>
      <w:r>
        <w:t>Dorkin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 xml:space="preserve">Ardena </w:t>
      </w:r>
      <w:proofErr w:type="spellStart"/>
      <w:r w:rsidRPr="00F60CD9">
        <w:t>Bajlo</w:t>
      </w:r>
      <w:proofErr w:type="spellEnd"/>
      <w:r w:rsidRPr="00F60CD9">
        <w:t>, v.r.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24655466" w:id="1"/>
    <w:bookmarkEnd w:id="1"/>
    <w:bookmarkStart w:name="_MON_1006083704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0765978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P="00776FA3" w:rsidR="0053063B" w:rsidRPr="00F60CD9"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</w:t>
    </w:r>
    <w:r w:rsidR="00036579">
      <w:rPr>
        <w:b/>
        <w:bCs/>
        <w:sz w:val="28"/>
      </w:rPr>
      <w:t xml:space="preserve">                        </w:t>
    </w:r>
    <w:r>
      <w:rPr>
        <w:b/>
        <w:bCs/>
        <w:sz w:val="28"/>
      </w:rPr>
      <w:t xml:space="preserve"> </w:t>
    </w:r>
    <w:r w:rsidR="0053063B">
      <w:t>1 St-</w:t>
    </w:r>
    <w:r w:rsidR="00552CE9">
      <w:t>4</w:t>
    </w:r>
    <w:r w:rsidR="00BF1304">
      <w:t>07</w:t>
    </w:r>
    <w:r w:rsidR="0053063B">
      <w:t>/1</w:t>
    </w:r>
    <w:r w:rsidR="00BE7BE4">
      <w:t>6</w:t>
    </w:r>
    <w:r w:rsidR="0053063B">
      <w:t>-</w:t>
    </w:r>
    <w:r w:rsidR="00552CE9"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6579"/>
    <w:rsid w:val="000604F5"/>
    <w:rsid w:val="000742F0"/>
    <w:rsid w:val="00081A73"/>
    <w:rsid w:val="00092648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1D82"/>
    <w:rsid w:val="001A7D41"/>
    <w:rsid w:val="001B7DF8"/>
    <w:rsid w:val="001C637E"/>
    <w:rsid w:val="001D4440"/>
    <w:rsid w:val="002160D8"/>
    <w:rsid w:val="0022389F"/>
    <w:rsid w:val="00224AA9"/>
    <w:rsid w:val="00240260"/>
    <w:rsid w:val="002459B5"/>
    <w:rsid w:val="002658DA"/>
    <w:rsid w:val="00266C70"/>
    <w:rsid w:val="0027090A"/>
    <w:rsid w:val="00285D7C"/>
    <w:rsid w:val="0029732E"/>
    <w:rsid w:val="002A55A7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6C57"/>
    <w:rsid w:val="003C14A3"/>
    <w:rsid w:val="003C7806"/>
    <w:rsid w:val="003D199A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2CE9"/>
    <w:rsid w:val="005530B3"/>
    <w:rsid w:val="005728BF"/>
    <w:rsid w:val="00576572"/>
    <w:rsid w:val="00582529"/>
    <w:rsid w:val="005828B8"/>
    <w:rsid w:val="00584C55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603D3A"/>
    <w:rsid w:val="006129B1"/>
    <w:rsid w:val="00622150"/>
    <w:rsid w:val="0063095A"/>
    <w:rsid w:val="0063552E"/>
    <w:rsid w:val="00657B18"/>
    <w:rsid w:val="00666CD8"/>
    <w:rsid w:val="0067754E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220BE"/>
    <w:rsid w:val="00742CB4"/>
    <w:rsid w:val="0074503C"/>
    <w:rsid w:val="0075028B"/>
    <w:rsid w:val="00752B10"/>
    <w:rsid w:val="00753F74"/>
    <w:rsid w:val="007625D3"/>
    <w:rsid w:val="00776FA3"/>
    <w:rsid w:val="00780F3D"/>
    <w:rsid w:val="00781CDA"/>
    <w:rsid w:val="007A763B"/>
    <w:rsid w:val="007E2FCE"/>
    <w:rsid w:val="007E425C"/>
    <w:rsid w:val="0080429C"/>
    <w:rsid w:val="0084577B"/>
    <w:rsid w:val="008547E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5CA0"/>
    <w:rsid w:val="00A82235"/>
    <w:rsid w:val="00AD1E5B"/>
    <w:rsid w:val="00AE5BDA"/>
    <w:rsid w:val="00B0613D"/>
    <w:rsid w:val="00B0620F"/>
    <w:rsid w:val="00B10DAD"/>
    <w:rsid w:val="00B271F1"/>
    <w:rsid w:val="00B331F5"/>
    <w:rsid w:val="00B33DB4"/>
    <w:rsid w:val="00B44332"/>
    <w:rsid w:val="00B549C0"/>
    <w:rsid w:val="00B90543"/>
    <w:rsid w:val="00B9388D"/>
    <w:rsid w:val="00BA556A"/>
    <w:rsid w:val="00BB1A7F"/>
    <w:rsid w:val="00BE7BE4"/>
    <w:rsid w:val="00BF1304"/>
    <w:rsid w:val="00BF4984"/>
    <w:rsid w:val="00C11E12"/>
    <w:rsid w:val="00C47314"/>
    <w:rsid w:val="00C55BC5"/>
    <w:rsid w:val="00C57528"/>
    <w:rsid w:val="00C6342D"/>
    <w:rsid w:val="00C675F5"/>
    <w:rsid w:val="00C71E24"/>
    <w:rsid w:val="00C87703"/>
    <w:rsid w:val="00CE37FF"/>
    <w:rsid w:val="00CE7CEC"/>
    <w:rsid w:val="00CF6BB6"/>
    <w:rsid w:val="00D0055F"/>
    <w:rsid w:val="00D02B37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D66CD"/>
    <w:rsid w:val="00DF5870"/>
    <w:rsid w:val="00E051A2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6775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5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54E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54E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54E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6775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5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54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54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54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St-407/2016</izvorni_sadrzaj>
    <derivirana_varijabla naziv="DomainObject.Predmet.OznakaBroj_1">St-407/2016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TIM d.o.o. za zastupanje u osiguranju</izvorni_sadrzaj>
    <derivirana_varijabla naziv="DomainObject.Predmet.ProtustrankaFormated_1">  EURO TIM d.o.o. za zastupanje u osiguranju</derivirana_varijabla>
  </DomainObject.Predmet.ProtustrankaFormated>
  <DomainObject.Predmet.ProtustrankaFormatedOIB>
    <izvorni_sadrzaj>  EURO TIM d.o.o. za zastupanje u osiguranju, OIB 87484561030</izvorni_sadrzaj>
    <derivirana_varijabla naziv="DomainObject.Predmet.ProtustrankaFormatedOIB_1">  EURO TIM d.o.o. za zastupanje u osiguranju, OIB 87484561030</derivirana_varijabla>
  </DomainObject.Predmet.ProtustrankaFormatedOIB>
  <DomainObject.Predmet.ProtustrankaFormatedWithAdress>
    <izvorni_sadrzaj> EURO TIM d.o.o. za zastupanje u osiguranju, Kralja Tomislava 86, 22300 Knin</izvorni_sadrzaj>
    <derivirana_varijabla naziv="DomainObject.Predmet.ProtustrankaFormatedWithAdress_1"> EURO TIM d.o.o. za zastupanje u osiguranju, Kralja Tomislava 86, 22300 Knin</derivirana_varijabla>
  </DomainObject.Predmet.ProtustrankaFormatedWithAdress>
  <DomainObject.Predmet.ProtustrankaFormatedWithAdressOIB>
    <izvorni_sadrzaj> EURO TIM d.o.o. za zastupanje u osiguranju, OIB 87484561030, Kralja Tomislava 86, 22300 Knin</izvorni_sadrzaj>
    <derivirana_varijabla naziv="DomainObject.Predmet.ProtustrankaFormatedWithAdressOIB_1"> EURO TIM d.o.o. za zastupanje u osiguranju, OIB 87484561030, Kralja Tomislava 86, 22300 Knin</derivirana_varijabla>
  </DomainObject.Predmet.ProtustrankaFormatedWithAdressOIB>
  <DomainObject.Predmet.ProtustrankaWithAdress>
    <izvorni_sadrzaj>EURO TIM d.o.o. za zastupanje u osiguranju Kralja Tomislava 86, 22300 Knin</izvorni_sadrzaj>
    <derivirana_varijabla naziv="DomainObject.Predmet.ProtustrankaWithAdress_1">EURO TIM d.o.o. za zastupanje u osiguranju Kralja Tomislava 86, 22300 Knin</derivirana_varijabla>
  </DomainObject.Predmet.ProtustrankaWithAdress>
  <DomainObject.Predmet.ProtustrankaWithAdressOIB>
    <izvorni_sadrzaj>EURO TIM d.o.o. za zastupanje u osiguranju, OIB 87484561030, Kralja Tomislava 86, 22300 Knin</izvorni_sadrzaj>
    <derivirana_varijabla naziv="DomainObject.Predmet.ProtustrankaWithAdressOIB_1">EURO TIM d.o.o. za zastupanje u osiguranju, OIB 87484561030, Kralja Tomislava 86, 22300 Knin</derivirana_varijabla>
  </DomainObject.Predmet.ProtustrankaWithAdressOIB>
  <DomainObject.Predmet.ProtustrankaNazivFormated>
    <izvorni_sadrzaj>EURO TIM d.o.o. za zastupanje u osiguranju</izvorni_sadrzaj>
    <derivirana_varijabla naziv="DomainObject.Predmet.ProtustrankaNazivFormated_1">EURO TIM d.o.o. za zastupanje u osiguranju</derivirana_varijabla>
  </DomainObject.Predmet.ProtustrankaNazivFormated>
  <DomainObject.Predmet.ProtustrankaNazivFormatedOIB>
    <izvorni_sadrzaj>EURO TIM d.o.o. za zastupanje u osiguranju, OIB 87484561030</izvorni_sadrzaj>
    <derivirana_varijabla naziv="DomainObject.Predmet.ProtustrankaNazivFormatedOIB_1">EURO TIM d.o.o. za zastupanje u osiguranju, OIB 87484561030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EURO TIM d.o.o. za zastupanje u osiguranju</item>
    </izvorni_sadrzaj>
    <derivirana_varijabla naziv="DomainObject.Predmet.ProtuStrankaListFormated_1">
      <item>EURO TIM d.o.o. za zastupanje u osiguranju</item>
    </derivirana_varijabla>
  </DomainObject.Predmet.ProtuStrankaListFormated>
  <DomainObject.Predmet.ProtuStrankaListFormatedOIB>
    <izvorni_sadrzaj>
      <item>EURO TIM d.o.o. za zastupanje u osiguranju, OIB 87484561030</item>
    </izvorni_sadrzaj>
    <derivirana_varijabla naziv="DomainObject.Predmet.ProtuStrankaListFormatedOIB_1">
      <item>EURO TIM d.o.o. za zastupanje u osiguranju, OIB 87484561030</item>
    </derivirana_varijabla>
  </DomainObject.Predmet.ProtuStrankaListFormatedOIB>
  <DomainObject.Predmet.ProtuStrankaListFormatedWithAdress>
    <izvorni_sadrzaj>
      <item>EURO TIM d.o.o. za zastupanje u osiguranju, Kralja Tomislava 86, 22300 Knin</item>
    </izvorni_sadrzaj>
    <derivirana_varijabla naziv="DomainObject.Predmet.ProtuStrankaListFormatedWithAdress_1">
      <item>EURO TIM d.o.o. za zastupanje u osiguranju, Kralja Tomislava 86, 22300 Knin</item>
    </derivirana_varijabla>
  </DomainObject.Predmet.ProtuStrankaListFormatedWithAdress>
  <DomainObject.Predmet.ProtuStrankaListFormatedWithAdressOIB>
    <izvorni_sadrzaj>
      <item>EURO TIM d.o.o. za zastupanje u osiguranju, OIB 87484561030, Kralja Tomislava 86, 22300 Knin</item>
    </izvorni_sadrzaj>
    <derivirana_varijabla naziv="DomainObject.Predmet.ProtuStrankaListFormatedWithAdressOIB_1">
      <item>EURO TIM d.o.o. za zastupanje u osiguranju, OIB 87484561030, Kralja Tomislava 86, 22300 Knin</item>
    </derivirana_varijabla>
  </DomainObject.Predmet.ProtuStrankaListFormatedWithAdressOIB>
  <DomainObject.Predmet.ProtuStrankaListNazivFormated>
    <izvorni_sadrzaj>
      <item>EURO TIM d.o.o. za zastupanje u osiguranju</item>
    </izvorni_sadrzaj>
    <derivirana_varijabla naziv="DomainObject.Predmet.ProtuStrankaListNazivFormated_1">
      <item>EURO TIM d.o.o. za zastupanje u osiguranju</item>
    </derivirana_varijabla>
  </DomainObject.Predmet.ProtuStrankaListNazivFormated>
  <DomainObject.Predmet.ProtuStrankaListNazivFormatedOIB>
    <izvorni_sadrzaj>
      <item>EURO TIM d.o.o. za zastupanje u osiguranju, OIB 87484561030</item>
    </izvorni_sadrzaj>
    <derivirana_varijabla naziv="DomainObject.Predmet.ProtuStrankaListNazivFormatedOIB_1">
      <item>EURO TIM d.o.o. za zastupanje u osiguranju, OIB 87484561030</item>
    </derivirana_varijabla>
  </DomainObject.Predmet.ProtuStrankaListNazivFormatedOIB>
  <DomainObject.Predmet.OstaliListFormated>
    <izvorni_sadrzaj>
      <item>Mile Cvitanović</item>
    </izvorni_sadrzaj>
    <derivirana_varijabla naziv="DomainObject.Predmet.OstaliListFormated_1">
      <item>Mile Cvitanović</item>
    </derivirana_varijabla>
  </DomainObject.Predmet.OstaliListFormated>
  <DomainObject.Predmet.OstaliListFormatedOIB>
    <izvorni_sadrzaj>
      <item>Mile Cvitanović, OIB 20179869817</item>
    </izvorni_sadrzaj>
    <derivirana_varijabla naziv="DomainObject.Predmet.OstaliListFormatedOIB_1">
      <item>Mile Cvitanović, OIB 20179869817</item>
    </derivirana_varijabla>
  </DomainObject.Predmet.OstaliListFormatedOIB>
  <DomainObject.Predmet.OstaliListFormatedWithAdress>
    <izvorni_sadrzaj>
      <item>Mile Cvitanović, Vrh Visoke 36, 21000 Split</item>
    </izvorni_sadrzaj>
    <derivirana_varijabla naziv="DomainObject.Predmet.OstaliListFormatedWithAdress_1">
      <item>Mile Cvitanović, Vrh Visoke 36, 21000 Split</item>
    </derivirana_varijabla>
  </DomainObject.Predmet.OstaliListFormatedWithAdress>
  <DomainObject.Predmet.OstaliListFormatedWithAdressOIB>
    <izvorni_sadrzaj>
      <item>Mile Cvitanović, OIB 20179869817, Vrh Visoke 36, 21000 Split</item>
    </izvorni_sadrzaj>
    <derivirana_varijabla naziv="DomainObject.Predmet.OstaliListFormatedWithAdressOIB_1">
      <item>Mile Cvitanović, OIB 20179869817, Vrh Visoke 36, 21000 Split</item>
    </derivirana_varijabla>
  </DomainObject.Predmet.OstaliListFormatedWithAdressOIB>
  <DomainObject.Predmet.OstaliListNazivFormated>
    <izvorni_sadrzaj>
      <item>Mile Cvitanović</item>
    </izvorni_sadrzaj>
    <derivirana_varijabla naziv="DomainObject.Predmet.OstaliListNazivFormated_1">
      <item>Mile Cvitanović</item>
    </derivirana_varijabla>
  </DomainObject.Predmet.OstaliListNazivFormated>
  <DomainObject.Predmet.OstaliListNazivFormatedOIB>
    <izvorni_sadrzaj>
      <item>Mile Cvitanović, OIB 20179869817</item>
    </izvorni_sadrzaj>
    <derivirana_varijabla naziv="DomainObject.Predmet.OstaliListNazivFormatedOIB_1">
      <item>Mile Cvitanović, OIB 20179869817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EURO TIM d.o.o. za zastupanje u osiguranju</izvorni_sadrzaj>
    <derivirana_varijabla naziv="DomainObject.Predmet.ProtustrankaIDrugi_1">EURO TIM d.o.o. za zastupanje u osiguranju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EURO TIM d.o.o. za zastupanje u osiguranju, OIB 87484561030, Kralja Tomislava 86, 22300 Knin</izvorni_sadrzaj>
    <derivirana_varijabla naziv="DomainObject.Predmet.ProtustrankaIDrugiAdressOIB_1">EURO TIM d.o.o. za zastupanje u osiguranju, OIB 87484561030, Kralja Tomislava 86,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EURO TIM d.o.o. za zastupanje u osiguranju</item>
      <item>Mile Cvitanović</item>
    </izvorni_sadrzaj>
    <derivirana_varijabla naziv="DomainObject.Predmet.SudioniciListNaziv_1">
      <item>FINA - Podružnica Šibenik</item>
      <item>EURO TIM d.o.o. za zastupanje u osiguranju</item>
      <item>Mile Cvitanović</item>
    </derivirana_varijabla>
  </DomainObject.Predmet.SudioniciListNaziv>
  <DomainObject.Predmet.SudioniciListAdressOIB>
    <izvorni_sadrzaj>
      <item>FINA - Podružnica Šibenik, OIB 85821130368, Perivoj L. Marune 1,22000 Šibenik</item>
      <item>EURO TIM d.o.o. za zastupanje u osiguranju, OIB 87484561030, Kralja Tomislava 86,22300 Knin</item>
      <item>Mile Cvitanović, OIB 20179869817, Vrh Visoke 36,21000 Split</item>
    </izvorni_sadrzaj>
    <derivirana_varijabla naziv="DomainObject.Predmet.SudioniciListAdressOIB_1">
      <item>FINA - Podružnica Šibenik, OIB 85821130368, Perivoj L. Marune 1,22000 Šibenik</item>
      <item>EURO TIM d.o.o. za zastupanje u osiguranju, OIB 87484561030, Kralja Tomislava 86,22300 Knin</item>
      <item>Mile Cvitanović, OIB 20179869817, Vrh Visoke 36,21000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87484561030</item>
      <item>, OIB 20179869817</item>
    </izvorni_sadrzaj>
    <derivirana_varijabla naziv="DomainObject.Predmet.SudioniciListNazivOIB_1">
      <item>, OIB 85821130368</item>
      <item>, OIB 87484561030</item>
      <item>, OIB 20179869817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3A2BE2-F909-4A2E-9602-111594889A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169</properties:Words>
  <properties:Characters>942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2016-03-29T08:23:00Z</dcterms:created>
  <dc:creator>Ardena Bajlo</dc:creator>
  <cp:lastModifiedBy>wsadmin</cp:lastModifiedBy>
  <cp:lastPrinted>2016-03-03T12:16:00Z</cp:lastPrinted>
  <dcterms:modified xmlns:xsi="http://www.w3.org/2001/XMLSchema-instance" xsi:type="dcterms:W3CDTF">2016-03-29T12:13:00Z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