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48432" w14:paraId="c04843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9E195D">
        <w:t>1</w:t>
      </w:r>
      <w:r w:rsidR="00AF1FFD">
        <w:t>653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F1067A">
        <w:t>Financijske agencije Regionalni centar Osijek Podružnica Osijek, L. Jagera 3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GACKA d.o.o. za prodaju poljoprivredne mehanizacije, priključnih strojeva i rezervnih dijelova</w:t>
      </w:r>
      <w:r w:rsidR="009E195D">
        <w:t>,</w:t>
      </w:r>
      <w:r w:rsidR="00AF1FFD">
        <w:t xml:space="preserve"> Vukovar Trpinjska cesta 136, MBS: 030033328, OIB: 75550605361,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D2078">
        <w:t>16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AF1FFD">
        <w:t xml:space="preserve">GACKA d.o.o. za prodaju poljoprivredne mehanizacije, priključnih strojeva i rezervnih dijelova, Vukovar Trpinjska cesta 136, MBS: 030033328, OIB: 75550605361 </w:t>
      </w:r>
      <w:r w:rsidR="00224AFF">
        <w:t xml:space="preserve">iznosi </w:t>
      </w:r>
      <w:r w:rsidR="00AF1FFD">
        <w:t xml:space="preserve">1.063.602,29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AF1FFD">
        <w:t xml:space="preserve">Ivo Brzica, OIB: 50378324916, Osijek, Erdutska Planina 18,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B1170E">
        <w:t>1</w:t>
      </w:r>
      <w:r w:rsidR="00AF1FFD">
        <w:t>653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D2078">
        <w:t>16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BD2078">
        <w:t>25</w:t>
      </w:r>
      <w:r w:rsidR="00F1067A">
        <w:t>/7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6079"/>
    <w:rsid w:val="004C3969"/>
    <w:rsid w:val="004D58FA"/>
    <w:rsid w:val="004D5A26"/>
    <w:rsid w:val="004E1973"/>
    <w:rsid w:val="004E36BC"/>
    <w:rsid w:val="004E466C"/>
    <w:rsid w:val="004F5DED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31E7"/>
    <w:rsid w:val="005A4B7E"/>
    <w:rsid w:val="005B1166"/>
    <w:rsid w:val="005B42D2"/>
    <w:rsid w:val="005B59B6"/>
    <w:rsid w:val="005B619E"/>
    <w:rsid w:val="005C01B9"/>
    <w:rsid w:val="005D2A79"/>
    <w:rsid w:val="005D7EC1"/>
    <w:rsid w:val="005E0CFB"/>
    <w:rsid w:val="005E4885"/>
    <w:rsid w:val="005E55B1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58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58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58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58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58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58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58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58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58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58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1653</izvorni_sadrzaj>
    <derivirana_varijabla naziv="DomainObject.Predmet.Broj_1">1653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St-1653/2016</izvorni_sadrzaj>
    <derivirana_varijabla naziv="DomainObject.Predmet.OznakaBroj_1">St-1653/2016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GACKA d.o.o. za prodaju poljoprivredne mehanizacije, priključnih strojeva i rezervnih dijelova</izvorni_sadrzaj>
    <derivirana_varijabla naziv="DomainObject.Predmet.ProtustrankaFormated_1">  GACKA d.o.o. za prodaju poljoprivredne mehanizacije, priključnih strojeva i rezervnih dijelova</derivirana_varijabla>
  </DomainObject.Predmet.ProtustrankaFormated>
  <DomainObject.Predmet.ProtustrankaFormatedOIB>
    <izvorni_sadrzaj>  GACKA d.o.o. za prodaju poljoprivredne mehanizacije, priključnih strojeva i rezervnih dijelova, OIB 75550605361</izvorni_sadrzaj>
    <derivirana_varijabla naziv="DomainObject.Predmet.ProtustrankaFormatedOIB_1">  GACKA d.o.o. za prodaju poljoprivredne mehanizacije, priključnih strojeva i rezervnih dijelova, OIB 75550605361</derivirana_varijabla>
  </DomainObject.Predmet.ProtustrankaFormatedOIB>
  <DomainObject.Predmet.ProtustrankaFormatedWithAdress>
    <izvorni_sadrzaj> GACKA d.o.o. za prodaju poljoprivredne mehanizacije, priključnih strojeva i rezervnih dijelova, Trpinjska cesta 136, 32000 Vukovar</izvorni_sadrzaj>
    <derivirana_varijabla naziv="DomainObject.Predmet.ProtustrankaFormatedWithAdress_1"> GACKA d.o.o. za prodaju poljoprivredne mehanizacije, priključnih strojeva i rezervnih dijelova, Trpinjska cesta 136, 32000 Vukovar</derivirana_varijabla>
  </DomainObject.Predmet.ProtustrankaFormatedWithAdress>
  <DomainObject.Predmet.ProtustrankaFormatedWithAdressOIB>
    <izvorni_sadrzaj> GACKA d.o.o. za prodaju poljoprivredne mehanizacije, priključnih strojeva i rezervnih dijelova, OIB 75550605361, Trpinjska cesta 136, 32000 Vukovar</izvorni_sadrzaj>
    <derivirana_varijabla naziv="DomainObject.Predmet.ProtustrankaFormatedWithAdressOIB_1"> GACKA d.o.o. za prodaju poljoprivredne mehanizacije, priključnih strojeva i rezervnih dijelova, OIB 75550605361, Trpinjska cesta 136, 32000 Vukovar</derivirana_varijabla>
  </DomainObject.Predmet.ProtustrankaFormatedWithAdressOIB>
  <DomainObject.Predmet.ProtustrankaWithAdress>
    <izvorni_sadrzaj>GACKA d.o.o. za prodaju poljoprivredne mehanizacije, priključnih strojeva i rezervnih dijelova Trpinjska cesta 136, 32000 Vukovar</izvorni_sadrzaj>
    <derivirana_varijabla naziv="DomainObject.Predmet.ProtustrankaWithAdress_1">GACKA d.o.o. za prodaju poljoprivredne mehanizacije, priključnih strojeva i rezervnih dijelova Trpinjska cesta 136, 32000 Vukovar</derivirana_varijabla>
  </DomainObject.Predmet.ProtustrankaWithAdress>
  <DomainObject.Predmet.ProtustrankaWithAdressOIB>
    <izvorni_sadrzaj>GACKA d.o.o. za prodaju poljoprivredne mehanizacije, priključnih strojeva i rezervnih dijelova, OIB 75550605361, Trpinjska cesta 136, 32000 Vukovar</izvorni_sadrzaj>
    <derivirana_varijabla naziv="DomainObject.Predmet.ProtustrankaWithAdressOIB_1">GACKA d.o.o. za prodaju poljoprivredne mehanizacije, priključnih strojeva i rezervnih dijelova, OIB 75550605361, Trpinjska cesta 136, 32000 Vukovar</derivirana_varijabla>
  </DomainObject.Predmet.ProtustrankaWithAdressOIB>
  <DomainObject.Predmet.ProtustrankaNazivFormated>
    <izvorni_sadrzaj>GACKA d.o.o. za prodaju poljoprivredne mehanizacije, priključnih strojeva i rezervnih dijelova</izvorni_sadrzaj>
    <derivirana_varijabla naziv="DomainObject.Predmet.ProtustrankaNazivFormated_1">GACKA d.o.o. za prodaju poljoprivredne mehanizacije, priključnih strojeva i rezervnih dijelova</derivirana_varijabla>
  </DomainObject.Predmet.ProtustrankaNazivFormated>
  <DomainObject.Predmet.ProtustrankaNazivFormatedOIB>
    <izvorni_sadrzaj>GACKA d.o.o. za prodaju poljoprivredne mehanizacije, priključnih strojeva i rezervnih dijelova, OIB 75550605361</izvorni_sadrzaj>
    <derivirana_varijabla naziv="DomainObject.Predmet.ProtustrankaNazivFormatedOIB_1">GACKA d.o.o. za prodaju poljoprivredne mehanizacije, priključnih strojeva i rezervnih dijelova, OIB 75550605361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GACKA d.o.o. za prodaju poljoprivredne mehanizacije, priključnih strojeva i rezervnih dijelova</item>
    </izvorni_sadrzaj>
    <derivirana_varijabla naziv="DomainObject.Predmet.ProtuStrankaListFormated_1">
      <item>GACKA d.o.o. za prodaju poljoprivredne mehanizacije, priključnih strojeva i rezervnih dijelova</item>
    </derivirana_varijabla>
  </DomainObject.Predmet.ProtuStrankaListFormated>
  <DomainObject.Predmet.ProtuStrankaListFormatedOIB>
    <izvorni_sadrzaj>
      <item>GACKA d.o.o. za prodaju poljoprivredne mehanizacije, priključnih strojeva i rezervnih dijelova, OIB 75550605361</item>
    </izvorni_sadrzaj>
    <derivirana_varijabla naziv="DomainObject.Predmet.ProtuStrankaListFormatedOIB_1">
      <item>GACKA d.o.o. za prodaju poljoprivredne mehanizacije, priključnih strojeva i rezervnih dijelova, OIB 75550605361</item>
    </derivirana_varijabla>
  </DomainObject.Predmet.ProtuStrankaListFormatedOIB>
  <DomainObject.Predmet.ProtuStrankaListFormatedWithAdress>
    <izvorni_sadrzaj>
      <item>GACKA d.o.o. za prodaju poljoprivredne mehanizacije, priključnih strojeva i rezervnih dijelova, Trpinjska cesta 136, 32000 Vukovar</item>
    </izvorni_sadrzaj>
    <derivirana_varijabla naziv="DomainObject.Predmet.ProtuStrankaListFormatedWithAdress_1">
      <item>GACKA d.o.o. za prodaju poljoprivredne mehanizacije, priključnih strojeva i rezervnih dijelova, Trpinjska cesta 136, 32000 Vukovar</item>
    </derivirana_varijabla>
  </DomainObject.Predmet.ProtuStrankaListFormatedWithAdress>
  <DomainObject.Predmet.ProtuStrankaListFormatedWithAdressOIB>
    <izvorni_sadrzaj>
      <item>GACKA d.o.o. za prodaju poljoprivredne mehanizacije, priključnih strojeva i rezervnih dijelova, OIB 75550605361, Trpinjska cesta 136, 32000 Vukovar</item>
    </izvorni_sadrzaj>
    <derivirana_varijabla naziv="DomainObject.Predmet.ProtuStrankaListFormatedWithAdressOIB_1">
      <item>GACKA d.o.o. za prodaju poljoprivredne mehanizacije, priključnih strojeva i rezervnih dijelova, OIB 75550605361, Trpinjska cesta 136, 32000 Vukovar</item>
    </derivirana_varijabla>
  </DomainObject.Predmet.ProtuStrankaListFormatedWithAdressOIB>
  <DomainObject.Predmet.ProtuStrankaListNazivFormated>
    <izvorni_sadrzaj>
      <item>GACKA d.o.o. za prodaju poljoprivredne mehanizacije, priključnih strojeva i rezervnih dijelova</item>
    </izvorni_sadrzaj>
    <derivirana_varijabla naziv="DomainObject.Predmet.ProtuStrankaListNazivFormated_1">
      <item>GACKA d.o.o. za prodaju poljoprivredne mehanizacije, priključnih strojeva i rezervnih dijelova</item>
    </derivirana_varijabla>
  </DomainObject.Predmet.ProtuStrankaListNazivFormated>
  <DomainObject.Predmet.ProtuStrankaListNazivFormatedOIB>
    <izvorni_sadrzaj>
      <item>GACKA d.o.o. za prodaju poljoprivredne mehanizacije, priključnih strojeva i rezervnih dijelova, OIB 75550605361</item>
    </izvorni_sadrzaj>
    <derivirana_varijabla naziv="DomainObject.Predmet.ProtuStrankaListNazivFormatedOIB_1">
      <item>GACKA d.o.o. za prodaju poljoprivredne mehanizacije, priključnih strojeva i rezervnih dijelova, OIB 75550605361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GACKA d.o.o. za prodaju poljoprivredne mehanizacije, priključnih strojeva i rezervnih dijelova</izvorni_sadrzaj>
    <derivirana_varijabla naziv="DomainObject.Predmet.ProtustrankaIDrugi_1">GACKA d.o.o. za prodaju poljoprivredne mehanizacije, priključnih strojeva i rezervnih dijelova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GACKA d.o.o. za prodaju poljoprivredne mehanizacije, priključnih strojeva i rezervnih dijelova, OIB 75550605361, Trpinjska cesta 136, 32000 Vukovar</izvorni_sadrzaj>
    <derivirana_varijabla naziv="DomainObject.Predmet.ProtustrankaIDrugiAdressOIB_1">GACKA d.o.o. za prodaju poljoprivredne mehanizacije, priključnih strojeva i rezervnih dijelova, OIB 75550605361, Trpinjska cesta 136,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GACKA d.o.o. za prodaju poljoprivredne mehanizacije, priključnih strojeva i rezervnih dijelova</item>
    </izvorni_sadrzaj>
    <derivirana_varijabla naziv="DomainObject.Predmet.SudioniciListNaziv_1">
      <item>FINA RC OSIJEK</item>
      <item>GACKA d.o.o. za prodaju poljoprivredne mehanizacije, priključnih strojeva i rezervnih dijelova</item>
    </derivirana_varijabla>
  </DomainObject.Predmet.SudioniciListNaziv>
  <DomainObject.Predmet.SudioniciListAdressOIB>
    <izvorni_sadrzaj>
      <item>FINA RC OSIJEK, OIB 85821130368</item>
      <item>GACKA d.o.o. za prodaju poljoprivredne mehanizacije, priključnih strojeva i rezervnih dijelova, OIB 75550605361, Trpinjska cesta 136,32000 Vukovar</item>
    </izvorni_sadrzaj>
    <derivirana_varijabla naziv="DomainObject.Predmet.SudioniciListAdressOIB_1">
      <item>FINA RC OSIJEK, OIB 85821130368</item>
      <item>GACKA d.o.o. za prodaju poljoprivredne mehanizacije, priključnih strojeva i rezervnih dijelova, OIB 75550605361, Trpinjska cesta 136,32000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75550605361</item>
    </izvorni_sadrzaj>
    <derivirana_varijabla naziv="DomainObject.Predmet.SudioniciListNazivOIB_1">
      <item>, OIB 85821130368</item>
      <item>, OIB 75550605361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2041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2016-06-16T06:50:00Z</dcterms:created>
  <dc:creator>Korisnik</dc:creator>
  <cp:lastModifiedBy>Žana Bem</cp:lastModifiedBy>
  <cp:lastPrinted>2016-05-12T09:17:00Z</cp:lastPrinted>
  <dcterms:modified xmlns:xsi="http://www.w3.org/2001/XMLSchema-instance" xsi:type="dcterms:W3CDTF">2016-06-16T06:50:00Z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