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5154" w14:paraId="7385154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861034">
        <w:rPr>
          <w:szCs w:val="24"/>
        </w:rPr>
        <w:t>44</w:t>
      </w:r>
      <w:r w:rsidR="00537728">
        <w:rPr>
          <w:szCs w:val="24"/>
        </w:rPr>
        <w:t>/</w:t>
      </w:r>
      <w:r w:rsidR="00B8373D">
        <w:rPr>
          <w:szCs w:val="24"/>
        </w:rPr>
        <w:t>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537728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861034">
        <w:t>ika MFG</w:t>
      </w:r>
      <w:r w:rsidR="00AD4D4E">
        <w:t xml:space="preserve"> </w:t>
      </w:r>
      <w:r w:rsidR="00861034">
        <w:t>j.</w:t>
      </w:r>
      <w:r w:rsidR="00AD4D4E">
        <w:t>d.o.o</w:t>
      </w:r>
      <w:r w:rsidR="00117205">
        <w:t>,</w:t>
      </w:r>
      <w:r w:rsidR="00861034">
        <w:t xml:space="preserve"> Ivanovec, Zagrebačka 18</w:t>
      </w:r>
      <w:r w:rsidR="000F77CF">
        <w:t>, OIB:</w:t>
      </w:r>
      <w:r w:rsidR="00861034">
        <w:t xml:space="preserve"> 08199839127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</w:t>
      </w:r>
      <w:r w:rsidR="00861034" w:rsidRPr="00861034">
        <w:t xml:space="preserve"> </w:t>
      </w:r>
      <w:r w:rsidR="00861034">
        <w:t>MFG j.d.o.o, Ivanovec, Zagrebačka 18, OIB: 08199839127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8D57BD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AD4D4E">
        <w:rPr>
          <w:szCs w:val="24"/>
        </w:rPr>
        <w:t xml:space="preserve">dužnikom </w:t>
      </w:r>
      <w:r w:rsidR="00861034">
        <w:t>MFG j.d.o.o, Ivanovec, Zagrebačka 18, OIB: 08199839127.</w:t>
      </w:r>
    </w:p>
    <w:p w:rsidRDefault="00861034" w:rsidP="00CE3446" w:rsidR="00861034">
      <w:pPr>
        <w:jc w:val="both"/>
      </w:pPr>
    </w:p>
    <w:p w:rsidRDefault="00DF4B3F" w:rsidP="00772661" w:rsidR="00772661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772661">
        <w:t>Jasna Hromadko, Zelengorska br. 1, Zagreb, OIB: 22088644509.</w:t>
      </w:r>
    </w:p>
    <w:p w:rsidRDefault="00F47A8D" w:rsidP="00F807F3" w:rsidR="00F47A8D">
      <w:pPr>
        <w:ind w:firstLine="708"/>
        <w:jc w:val="both"/>
      </w:pPr>
    </w:p>
    <w:p w:rsidRDefault="007A75CE" w:rsidP="00B334BF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>dužnik</w:t>
      </w:r>
      <w:r w:rsidR="00861034" w:rsidRPr="00861034">
        <w:t xml:space="preserve"> </w:t>
      </w:r>
      <w:r w:rsidR="00861034">
        <w:t>MFG j.d.o.o, Ivanovec, Zagrebačka 18, OIB: 08199839127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861034">
        <w:rPr>
          <w:szCs w:val="24"/>
        </w:rPr>
        <w:t>12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AF2DC4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AF2DC4" w:rsidR="00F93AE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861034">
        <w:t>MFG j.d.o.o, Ivanovec, Zagrebačka 18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AF2DC4">
        <w:rPr>
          <w:szCs w:val="24"/>
        </w:rPr>
        <w:t>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772661">
        <w:t>Jasna Hromadko, Zelengorska br. 1,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E4BD0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4C2" w:rsidP="007A75CE" w:rsidR="001374C2">
      <w:r>
        <w:separator/>
      </w:r>
    </w:p>
  </w:endnote>
  <w:endnote w:id="0" w:type="continuationSeparator">
    <w:p w:rsidRDefault="001374C2" w:rsidP="007A75CE" w:rsidR="00137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4C2" w:rsidP="007A75CE" w:rsidR="001374C2">
      <w:r>
        <w:separator/>
      </w:r>
    </w:p>
  </w:footnote>
  <w:footnote w:id="0" w:type="continuationSeparator">
    <w:p w:rsidRDefault="001374C2" w:rsidP="007A75CE" w:rsidR="00137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61BA">
      <w:rPr>
        <w:noProof/>
      </w:rPr>
      <w:t>2</w:t>
    </w:r>
    <w:r>
      <w:fldChar w:fldCharType="end"/>
    </w:r>
  </w:p>
  <w:p w:rsidRDefault="00C06E09" w:rsidP="00AD4D4E" w:rsidR="009E6198" w:rsidRPr="007D60AE">
    <w:pPr>
      <w:jc w:val="right"/>
    </w:pPr>
    <w:r>
      <w:t>Poslovni broj: 3</w:t>
    </w:r>
    <w:r w:rsidR="00976596">
      <w:t xml:space="preserve"> St-</w:t>
    </w:r>
    <w:r w:rsidR="00861034">
      <w:t>44</w:t>
    </w:r>
    <w:r w:rsidR="00537728">
      <w:t>/</w:t>
    </w:r>
    <w:r w:rsidR="00B8373D">
      <w:t>1</w:t>
    </w:r>
    <w:r w:rsidR="00F47A8D">
      <w:t>6</w:t>
    </w:r>
    <w:r w:rsidR="00B8373D">
      <w:t>-</w:t>
    </w:r>
    <w:r w:rsidR="00537728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05993"/>
    <w:rsid w:val="00117205"/>
    <w:rsid w:val="00126612"/>
    <w:rsid w:val="001374C2"/>
    <w:rsid w:val="00182D43"/>
    <w:rsid w:val="001D7A01"/>
    <w:rsid w:val="001E69F5"/>
    <w:rsid w:val="00202C23"/>
    <w:rsid w:val="00207089"/>
    <w:rsid w:val="00254B4A"/>
    <w:rsid w:val="00255595"/>
    <w:rsid w:val="002707C9"/>
    <w:rsid w:val="0028731D"/>
    <w:rsid w:val="002A6059"/>
    <w:rsid w:val="002B657B"/>
    <w:rsid w:val="002D464C"/>
    <w:rsid w:val="00352996"/>
    <w:rsid w:val="00365E47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37728"/>
    <w:rsid w:val="005461BA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5647B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72661"/>
    <w:rsid w:val="007A75CE"/>
    <w:rsid w:val="007B0DF7"/>
    <w:rsid w:val="007B10CE"/>
    <w:rsid w:val="007B1EB3"/>
    <w:rsid w:val="007D2071"/>
    <w:rsid w:val="007D3B29"/>
    <w:rsid w:val="007F2D48"/>
    <w:rsid w:val="00807802"/>
    <w:rsid w:val="00830F43"/>
    <w:rsid w:val="008354B4"/>
    <w:rsid w:val="00836343"/>
    <w:rsid w:val="008472A3"/>
    <w:rsid w:val="00861034"/>
    <w:rsid w:val="00883F85"/>
    <w:rsid w:val="00897C06"/>
    <w:rsid w:val="008A024C"/>
    <w:rsid w:val="008A49F0"/>
    <w:rsid w:val="008D374C"/>
    <w:rsid w:val="008D57BD"/>
    <w:rsid w:val="008E4BD0"/>
    <w:rsid w:val="00907951"/>
    <w:rsid w:val="00925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569B"/>
    <w:rsid w:val="009E6198"/>
    <w:rsid w:val="009F7651"/>
    <w:rsid w:val="00A51306"/>
    <w:rsid w:val="00A56BA2"/>
    <w:rsid w:val="00A87D55"/>
    <w:rsid w:val="00A92369"/>
    <w:rsid w:val="00AB5C89"/>
    <w:rsid w:val="00AC5AD3"/>
    <w:rsid w:val="00AD4D4E"/>
    <w:rsid w:val="00AD55EE"/>
    <w:rsid w:val="00AE176B"/>
    <w:rsid w:val="00AE3548"/>
    <w:rsid w:val="00AF2DC4"/>
    <w:rsid w:val="00AF4959"/>
    <w:rsid w:val="00B334BF"/>
    <w:rsid w:val="00B34567"/>
    <w:rsid w:val="00B375FC"/>
    <w:rsid w:val="00B63395"/>
    <w:rsid w:val="00B7038C"/>
    <w:rsid w:val="00B7280D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0733"/>
    <w:rsid w:val="00D7256A"/>
    <w:rsid w:val="00DB4EB7"/>
    <w:rsid w:val="00DB5167"/>
    <w:rsid w:val="00DF005B"/>
    <w:rsid w:val="00DF4B3F"/>
    <w:rsid w:val="00E40B4A"/>
    <w:rsid w:val="00E54D43"/>
    <w:rsid w:val="00E57E15"/>
    <w:rsid w:val="00EA5D61"/>
    <w:rsid w:val="00EB5764"/>
    <w:rsid w:val="00EF0330"/>
    <w:rsid w:val="00F0497A"/>
    <w:rsid w:val="00F2561D"/>
    <w:rsid w:val="00F25845"/>
    <w:rsid w:val="00F47A8D"/>
    <w:rsid w:val="00F50578"/>
    <w:rsid w:val="00F5752F"/>
    <w:rsid w:val="00F6594B"/>
    <w:rsid w:val="00F807F3"/>
    <w:rsid w:val="00F93AE2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1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1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1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1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1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MFG jednostavno društvo s ograničenom odgovornošću za ugostiteljstvo i usluge</izvorni_sadrzaj>
    <derivirana_varijabla naziv="DomainObject.Predmet.ProtustrankaFormated_1">  MFG jednostavno društvo s ograničenom odgovornošću za ugostiteljstvo i usluge</derivirana_varijabla>
  </DomainObject.Predmet.ProtustrankaFormated>
  <DomainObject.Predmet.ProtustrankaFormatedOIB>
    <izvorni_sadrzaj>  MFG jednostavno društvo s ograničenom odgovornošću za ugostiteljstvo i usluge, OIB 08199839127</izvorni_sadrzaj>
    <derivirana_varijabla naziv="DomainObject.Predmet.ProtustrankaFormatedOIB_1">  MFG jednostavno društvo s ograničenom odgovornošću za ugostiteljstvo i usluge, OIB 08199839127</derivirana_varijabla>
  </DomainObject.Predmet.ProtustrankaFormatedOIB>
  <DomainObject.Predmet.ProtustrankaFormatedWithAdress>
    <izvorni_sadrzaj> MFG jednostavno društvo s ograničenom odgovornošću za ugostiteljstvo i usluge, Zagrebačka 18, 40000 Ivanovec</izvorni_sadrzaj>
    <derivirana_varijabla naziv="DomainObject.Predmet.ProtustrankaFormatedWithAdress_1"> MFG jednostavno društvo s ograničenom odgovornošću za ugostiteljstvo i usluge, Zagrebačka 18, 40000 Ivanovec</derivirana_varijabla>
  </DomainObject.Predmet.ProtustrankaFormatedWithAdress>
  <DomainObject.Predmet.ProtustrankaFormatedWithAdressOIB>
    <izvorni_sadrzaj> MFG jednostavno društvo s ograničenom odgovornošću za ugostiteljstvo i usluge, OIB 08199839127, Zagrebačka 18, 40000 Ivanovec</izvorni_sadrzaj>
    <derivirana_varijabla naziv="DomainObject.Predmet.ProtustrankaFormatedWithAdressOIB_1"> MFG jednostavno društvo s ograničenom odgovornošću za ugostiteljstvo i usluge, OIB 08199839127, Zagrebačka 18, 40000 Ivanovec</derivirana_varijabla>
  </DomainObject.Predmet.ProtustrankaFormatedWithAdressOIB>
  <DomainObject.Predmet.ProtustrankaWithAdress>
    <izvorni_sadrzaj>MFG jednostavno društvo s ograničenom odgovornošću za ugostiteljstvo i usluge Zagrebačka 18, 40000 Ivanovec</izvorni_sadrzaj>
    <derivirana_varijabla naziv="DomainObject.Predmet.ProtustrankaWithAdress_1">MFG jednostavno društvo s ograničenom odgovornošću za ugostiteljstvo i usluge Zagrebačka 18, 40000 Ivanovec</derivirana_varijabla>
  </DomainObject.Predmet.ProtustrankaWithAdress>
  <DomainObject.Predmet.ProtustrankaWithAdressOIB>
    <izvorni_sadrzaj>MFG jednostavno društvo s ograničenom odgovornošću za ugostiteljstvo i usluge, OIB 08199839127, Zagrebačka 18, 40000 Ivanovec</izvorni_sadrzaj>
    <derivirana_varijabla naziv="DomainObject.Predmet.ProtustrankaWithAdressOIB_1">MFG jednostavno društvo s ograničenom odgovornošću za ugostiteljstvo i usluge, OIB 08199839127, Zagrebačka 18, 40000 Ivanovec</derivirana_varijabla>
  </DomainObject.Predmet.ProtustrankaWithAdressOIB>
  <DomainObject.Predmet.ProtustrankaNazivFormated>
    <izvorni_sadrzaj>MFG jednostavno društvo s ograničenom odgovornošću za ugostiteljstvo i usluge</izvorni_sadrzaj>
    <derivirana_varijabla naziv="DomainObject.Predmet.ProtustrankaNazivFormated_1">MFG jednostavno društvo s ograničenom odgovornošću za ugostiteljstvo i usluge</derivirana_varijabla>
  </DomainObject.Predmet.ProtustrankaNazivFormated>
  <DomainObject.Predmet.ProtustrankaNazivFormatedOIB>
    <izvorni_sadrzaj>MFG jednostavno društvo s ograničenom odgovornošću za ugostiteljstvo i usluge, OIB 08199839127</izvorni_sadrzaj>
    <derivirana_varijabla naziv="DomainObject.Predmet.ProtustrankaNazivFormatedOIB_1">MFG jednostavno društvo s ograničenom odgovornošću za ugostiteljstvo i usluge, OIB 08199839127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9729.93</izvorni_sadrzaj>
    <derivirana_varijabla naziv="DomainObject.Predmet.TrenutnaVrijednost_1">9729.93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MFG jednostavno društvo s ograničenom odgovornošću za ugostiteljstvo i usluge</item>
    </izvorni_sadrzaj>
    <derivirana_varijabla naziv="DomainObject.Predmet.ProtuStrankaListFormated_1">
      <item>MFG jednostavno društvo s ograničenom odgovornošću za ugostiteljstvo i usluge</item>
    </derivirana_varijabla>
  </DomainObject.Predmet.ProtuStrankaListFormated>
  <DomainObject.Predmet.ProtuStrankaListFormatedOIB>
    <izvorni_sadrzaj>
      <item>MFG jednostavno društvo s ograničenom odgovornošću za ugostiteljstvo i usluge, OIB 08199839127</item>
    </izvorni_sadrzaj>
    <derivirana_varijabla naziv="DomainObject.Predmet.ProtuStrankaListFormatedOIB_1">
      <item>MFG jednostavno društvo s ograničenom odgovornošću za ugostiteljstvo i usluge, OIB 08199839127</item>
    </derivirana_varijabla>
  </DomainObject.Predmet.ProtuStrankaListFormatedOIB>
  <DomainObject.Predmet.ProtuStrankaListFormatedWithAdress>
    <izvorni_sadrzaj>
      <item>MFG jednostavno društvo s ograničenom odgovornošću za ugostiteljstvo i usluge, Zagrebačka 18, 40000 Ivanovec</item>
    </izvorni_sadrzaj>
    <derivirana_varijabla naziv="DomainObject.Predmet.ProtuStrankaListFormatedWithAdress_1">
      <item>MFG jednostavno društvo s ograničenom odgovornošću za ugostiteljstvo i usluge, Zagrebačka 18, 40000 Ivanovec</item>
    </derivirana_varijabla>
  </DomainObject.Predmet.ProtuStrankaListFormatedWithAdress>
  <DomainObject.Predmet.ProtuStrankaListFormatedWithAdressOIB>
    <izvorni_sadrzaj>
      <item>MFG jednostavno društvo s ograničenom odgovornošću za ugostiteljstvo i usluge, OIB 08199839127, Zagrebačka 18, 40000 Ivanovec</item>
    </izvorni_sadrzaj>
    <derivirana_varijabla naziv="DomainObject.Predmet.ProtuStrankaListFormatedWithAdressOIB_1">
      <item>MFG jednostavno društvo s ograničenom odgovornošću za ugostiteljstvo i usluge, OIB 08199839127, Zagrebačka 18, 40000 Ivanovec</item>
    </derivirana_varijabla>
  </DomainObject.Predmet.ProtuStrankaListFormatedWithAdressOIB>
  <DomainObject.Predmet.ProtuStrankaListNazivFormated>
    <izvorni_sadrzaj>
      <item>MFG jednostavno društvo s ograničenom odgovornošću za ugostiteljstvo i usluge</item>
    </izvorni_sadrzaj>
    <derivirana_varijabla naziv="DomainObject.Predmet.ProtuStrankaListNazivFormated_1">
      <item>MFG jednostavno društvo s ograničenom odgovornošću za ugostiteljstvo i usluge</item>
    </derivirana_varijabla>
  </DomainObject.Predmet.ProtuStrankaListNazivFormated>
  <DomainObject.Predmet.ProtuStrankaListNazivFormatedOIB>
    <izvorni_sadrzaj>
      <item>MFG jednostavno društvo s ograničenom odgovornošću za ugostiteljstvo i usluge, OIB 08199839127</item>
    </izvorni_sadrzaj>
    <derivirana_varijabla naziv="DomainObject.Predmet.ProtuStrankaListNazivFormatedOIB_1">
      <item>MFG jednostavno društvo s ograničenom odgovornošću za ugostiteljstvo i usluge, OIB 08199839127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MFG jednostavno društvo s ograničenom odgovornošću za ugostiteljstvo i usluge</izvorni_sadrzaj>
    <derivirana_varijabla naziv="DomainObject.Predmet.ProtustrankaIDrugi_1">MFG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MFG jednostavno društvo s ograničenom odgovornošću za ugostiteljstvo i usluge, OIB 08199839127, Zagrebačka 18, 40000 Ivanovec</izvorni_sadrzaj>
    <derivirana_varijabla naziv="DomainObject.Predmet.ProtustrankaIDrugiAdressOIB_1">MFG jednostavno društvo s ograničenom odgovornošću za ugostiteljstvo i usluge, OIB 08199839127, Zagrebačka 18,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MFG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MFG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MFG jednostavno društvo s ograničenom odgovornošću za ugostiteljstvo i usluge, OIB 08199839127, Zagrebačka 18,40000 Ivanovec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MFG jednostavno društvo s ograničenom odgovornošću za ugostiteljstvo i usluge, OIB 08199839127, Zagrebačka 18,40000 Ivanovec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08199839127</item>
      <item>, OIB null</item>
      <item>, OIB null</item>
    </izvorni_sadrzaj>
    <derivirana_varijabla naziv="DomainObject.Predmet.SudioniciListNazivOIB_1">
      <item>, OIB 85821130368</item>
      <item>, OIB 08199839127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2576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2016-03-30T08:44:00Z</dcterms:created>
  <dc:creator>Ljubica Makovec</dc:creator>
  <cp:lastModifiedBy>Maja Marčec</cp:lastModifiedBy>
  <cp:lastPrinted>2016-03-16T09:38:00Z</cp:lastPrinted>
  <dcterms:modified xmlns:xsi="http://www.w3.org/2001/XMLSchema-instance" xsi:type="dcterms:W3CDTF">2016-03-30T09:52:00Z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