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f85f" w14:paraId="cb1f85f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361247">
        <w:rPr>
          <w:sz w:val="24"/>
          <w:szCs w:val="24"/>
        </w:rPr>
        <w:t>4963</w:t>
      </w:r>
      <w:r w:rsidR="0075306B">
        <w:rPr>
          <w:sz w:val="24"/>
          <w:szCs w:val="24"/>
        </w:rPr>
        <w:t>/2015</w:t>
      </w:r>
      <w:r w:rsidR="003017AE">
        <w:rPr>
          <w:sz w:val="24"/>
          <w:szCs w:val="24"/>
        </w:rPr>
        <w:t>-10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361247" w:rsidP="00361247" w:rsidR="00361247" w:rsidRPr="00361247">
      <w:pPr>
        <w:jc w:val="both"/>
        <w:rPr>
          <w:sz w:val="24"/>
          <w:szCs w:val="24"/>
          <w:lang w:val="pt-BR"/>
        </w:rPr>
      </w:pPr>
      <w:r w:rsidRPr="00361247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 FIBER DISK d.o.o., Zagreb (Grad Zagreb), Hrvatskog proljeća 28, OIB:</w:t>
      </w:r>
      <w:r w:rsidRPr="00361247">
        <w:rPr>
          <w:sz w:val="24"/>
          <w:szCs w:val="24"/>
        </w:rPr>
        <w:t xml:space="preserve"> </w:t>
      </w:r>
      <w:r w:rsidRPr="00361247">
        <w:rPr>
          <w:sz w:val="24"/>
          <w:szCs w:val="24"/>
          <w:lang w:val="pt-BR"/>
        </w:rPr>
        <w:t>99832546136</w:t>
      </w:r>
      <w:r>
        <w:rPr>
          <w:sz w:val="24"/>
          <w:szCs w:val="24"/>
          <w:lang w:val="pt-BR"/>
        </w:rPr>
        <w:t>, dana 12</w:t>
      </w:r>
      <w:r w:rsidRPr="00361247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Pr="00361247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361247">
        <w:rPr>
          <w:sz w:val="24"/>
          <w:szCs w:val="24"/>
          <w:lang w:val="pt-BR"/>
        </w:rPr>
        <w:t xml:space="preserve">. godine, </w:t>
      </w:r>
    </w:p>
    <w:p w:rsidRDefault="00361247" w:rsidP="00361247" w:rsidR="00361247" w:rsidRPr="00361247">
      <w:pPr>
        <w:jc w:val="both"/>
        <w:rPr>
          <w:sz w:val="24"/>
          <w:szCs w:val="24"/>
        </w:rPr>
      </w:pP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361247" w:rsidRPr="00361247">
        <w:rPr>
          <w:sz w:val="24"/>
          <w:szCs w:val="24"/>
          <w:lang w:val="pt-BR"/>
        </w:rPr>
        <w:t>FIBER DISK d.o.o., Zagreb (Grad Zagreb), Hrvatskog proljeća 28, OIB:</w:t>
      </w:r>
      <w:r w:rsidR="00361247" w:rsidRPr="00361247">
        <w:rPr>
          <w:sz w:val="24"/>
          <w:szCs w:val="24"/>
        </w:rPr>
        <w:t xml:space="preserve"> </w:t>
      </w:r>
      <w:r w:rsidR="00361247" w:rsidRPr="00361247">
        <w:rPr>
          <w:sz w:val="24"/>
          <w:szCs w:val="24"/>
          <w:lang w:val="pt-BR"/>
        </w:rPr>
        <w:t>99832546136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361247" w:rsidRPr="00361247">
        <w:rPr>
          <w:sz w:val="24"/>
          <w:szCs w:val="24"/>
        </w:rPr>
        <w:t>DRAGUTIN JEŽIĆ, Zagreb, Česmičkoga 10, OIB:50868688359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361247" w:rsidRPr="00361247">
        <w:rPr>
          <w:sz w:val="24"/>
          <w:szCs w:val="24"/>
          <w:lang w:val="pt-BR"/>
        </w:rPr>
        <w:t>FIBER DISK d.o.o., Zagreb (Grad Zagreb), Hrvatskog proljeća 28, OIB:</w:t>
      </w:r>
      <w:r w:rsidR="00361247" w:rsidRPr="00361247">
        <w:rPr>
          <w:sz w:val="24"/>
          <w:szCs w:val="24"/>
        </w:rPr>
        <w:t xml:space="preserve"> </w:t>
      </w:r>
      <w:r w:rsidR="00361247" w:rsidRPr="00361247">
        <w:rPr>
          <w:sz w:val="24"/>
          <w:szCs w:val="24"/>
          <w:lang w:val="pt-BR"/>
        </w:rPr>
        <w:t>99832546136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>Financijska agencija, Regionalni centar Zagreb, podnijela je ovom sudu dana 16. studenoga 2015. prijedlog za otvaranje stečajnog postupka nad dužnikom.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19. listopada 2015. poslovni broj ur. br. 04-06-15-8567-3,  nagodbeno vijeće odbacilo prijedlog za sklapanjem predstečajne nagodbe.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Financijska agencija je uz prijedlog za otvaranje stečajnog postupka nad dužnikom dostavila: potvrdu od 19. listopada 2015., rješenje o odbačaju od 19. listopada 2015. te spis predstečajne nagodbe.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>Rješenjem od 5. svibnja 2016. pokrenuo postupak radi utvrđenja uvjeta za otvaranje stečajnog postupka (prethodni postupak).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Na ročište radi očitovanja o prijedlogu za otvaranjem stečajnog postupka dana 15. lipnja 2016. godine pristupio je uredno pozvani dužnik.  Isti se nije protivio prijedlogu za otvaranjem stečajnog postupka.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od 3.5.2016. iz kojeg je vidljivo kako predloženi stečajni dužnik nema imovine odnosno imovina dužnika nije dostatna za pokriće troškova stečajnog postupka.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ab/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15. lipnja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9140DE">
        <w:rPr>
          <w:sz w:val="24"/>
          <w:szCs w:val="24"/>
        </w:rPr>
        <w:t>.</w:t>
      </w: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3017AE" w:rsidP="00E91121" w:rsidR="00301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17AE" w:rsidP="00E91121" w:rsidR="003017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17AE" w:rsidP="00E91121" w:rsidR="003017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17AE" w:rsidP="00E91121" w:rsidR="003017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017AE" w:rsidP="00E91121" w:rsidR="003017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247F9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361247">
      <w:rPr>
        <w:sz w:val="24"/>
        <w:szCs w:val="24"/>
      </w:rPr>
      <w:t>4963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F156E"/>
    <w:rsid w:val="002F6A91"/>
    <w:rsid w:val="003017AE"/>
    <w:rsid w:val="00321949"/>
    <w:rsid w:val="003247F9"/>
    <w:rsid w:val="00361247"/>
    <w:rsid w:val="00392C86"/>
    <w:rsid w:val="00400237"/>
    <w:rsid w:val="004728DE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7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7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St-4963/2015</izvorni_sadrzaj>
    <derivirana_varijabla naziv="DomainObject.Predmet.OznakaBroj_1">St-4963/2015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FIBER DISK d.o.o.</izvorni_sadrzaj>
    <derivirana_varijabla naziv="DomainObject.Predmet.ProtustrankaFormated_1">  FIBER DISK d.o.o.</derivirana_varijabla>
  </DomainObject.Predmet.ProtustrankaFormated>
  <DomainObject.Predmet.ProtustrankaFormatedOIB>
    <izvorni_sadrzaj>  FIBER DISK d.o.o., OIB 99832546136</izvorni_sadrzaj>
    <derivirana_varijabla naziv="DomainObject.Predmet.ProtustrankaFormatedOIB_1">  FIBER DISK d.o.o., OIB 99832546136</derivirana_varijabla>
  </DomainObject.Predmet.ProtustrankaFormatedOIB>
  <DomainObject.Predmet.ProtustrankaFormatedWithAdress>
    <izvorni_sadrzaj> FIBER DISK d.o.o., Hrvatskog proljeća 28, 10000 Zagreb</izvorni_sadrzaj>
    <derivirana_varijabla naziv="DomainObject.Predmet.ProtustrankaFormatedWithAdress_1"> FIBER DISK d.o.o., Hrvatskog proljeća 28, 10000 Zagreb</derivirana_varijabla>
  </DomainObject.Predmet.ProtustrankaFormatedWithAdress>
  <DomainObject.Predmet.ProtustrankaFormatedWithAdressOIB>
    <izvorni_sadrzaj> FIBER DISK d.o.o., OIB 99832546136, Hrvatskog proljeća 28, 10000 Zagreb</izvorni_sadrzaj>
    <derivirana_varijabla naziv="DomainObject.Predmet.ProtustrankaFormatedWithAdressOIB_1"> FIBER DISK d.o.o., OIB 99832546136, Hrvatskog proljeća 28, 10000 Zagreb</derivirana_varijabla>
  </DomainObject.Predmet.ProtustrankaFormatedWithAdressOIB>
  <DomainObject.Predmet.ProtustrankaWithAdress>
    <izvorni_sadrzaj>FIBER DISK d.o.o. Hrvatskog proljeća 28, 10000 Zagreb</izvorni_sadrzaj>
    <derivirana_varijabla naziv="DomainObject.Predmet.ProtustrankaWithAdress_1">FIBER DISK d.o.o. Hrvatskog proljeća 28, 10000 Zagreb</derivirana_varijabla>
  </DomainObject.Predmet.ProtustrankaWithAdress>
  <DomainObject.Predmet.ProtustrankaWithAdressOIB>
    <izvorni_sadrzaj>FIBER DISK d.o.o., OIB 99832546136, Hrvatskog proljeća 28, 10000 Zagreb</izvorni_sadrzaj>
    <derivirana_varijabla naziv="DomainObject.Predmet.ProtustrankaWithAdressOIB_1">FIBER DISK d.o.o., OIB 99832546136, Hrvatskog proljeća 28, 10000 Zagreb</derivirana_varijabla>
  </DomainObject.Predmet.ProtustrankaWithAdressOIB>
  <DomainObject.Predmet.ProtustrankaNazivFormated>
    <izvorni_sadrzaj>FIBER DISK d.o.o.</izvorni_sadrzaj>
    <derivirana_varijabla naziv="DomainObject.Predmet.ProtustrankaNazivFormated_1">FIBER DISK d.o.o.</derivirana_varijabla>
  </DomainObject.Predmet.ProtustrankaNazivFormated>
  <DomainObject.Predmet.ProtustrankaNazivFormatedOIB>
    <izvorni_sadrzaj>FIBER DISK d.o.o., OIB 99832546136</izvorni_sadrzaj>
    <derivirana_varijabla naziv="DomainObject.Predmet.ProtustrankaNazivFormatedOIB_1">FIBER DISK d.o.o., OIB 99832546136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FIBER DISK d.o.o.</item>
    </izvorni_sadrzaj>
    <derivirana_varijabla naziv="DomainObject.Predmet.ProtuStrankaListFormated_1">
      <item>FIBER DISK d.o.o.</item>
    </derivirana_varijabla>
  </DomainObject.Predmet.ProtuStrankaListFormated>
  <DomainObject.Predmet.ProtuStrankaListFormatedOIB>
    <izvorni_sadrzaj>
      <item>FIBER DISK d.o.o., OIB 99832546136</item>
    </izvorni_sadrzaj>
    <derivirana_varijabla naziv="DomainObject.Predmet.ProtuStrankaListFormatedOIB_1">
      <item>FIBER DISK d.o.o., OIB 99832546136</item>
    </derivirana_varijabla>
  </DomainObject.Predmet.ProtuStrankaListFormatedOIB>
  <DomainObject.Predmet.ProtuStrankaListFormatedWithAdress>
    <izvorni_sadrzaj>
      <item>FIBER DISK d.o.o., Hrvatskog proljeća 28, 10000 Zagreb</item>
    </izvorni_sadrzaj>
    <derivirana_varijabla naziv="DomainObject.Predmet.ProtuStrankaListFormatedWithAdress_1">
      <item>FIBER DISK d.o.o., Hrvatskog proljeća 28, 10000 Zagreb</item>
    </derivirana_varijabla>
  </DomainObject.Predmet.ProtuStrankaListFormatedWithAdress>
  <DomainObject.Predmet.ProtuStrankaListFormatedWithAdressOIB>
    <izvorni_sadrzaj>
      <item>FIBER DISK d.o.o., OIB 99832546136, Hrvatskog proljeća 28, 10000 Zagreb</item>
    </izvorni_sadrzaj>
    <derivirana_varijabla naziv="DomainObject.Predmet.ProtuStrankaListFormatedWithAdressOIB_1">
      <item>FIBER DISK d.o.o., OIB 99832546136, Hrvatskog proljeća 28, 10000 Zagreb</item>
    </derivirana_varijabla>
  </DomainObject.Predmet.ProtuStrankaListFormatedWithAdressOIB>
  <DomainObject.Predmet.ProtuStrankaListNazivFormated>
    <izvorni_sadrzaj>
      <item>FIBER DISK d.o.o.</item>
    </izvorni_sadrzaj>
    <derivirana_varijabla naziv="DomainObject.Predmet.ProtuStrankaListNazivFormated_1">
      <item>FIBER DISK d.o.o.</item>
    </derivirana_varijabla>
  </DomainObject.Predmet.ProtuStrankaListNazivFormated>
  <DomainObject.Predmet.ProtuStrankaListNazivFormatedOIB>
    <izvorni_sadrzaj>
      <item>FIBER DISK d.o.o., OIB 99832546136</item>
    </izvorni_sadrzaj>
    <derivirana_varijabla naziv="DomainObject.Predmet.ProtuStrankaListNazivFormatedOIB_1">
      <item>FIBER DISK d.o.o., OIB 99832546136</item>
    </derivirana_varijabla>
  </DomainObject.Predmet.ProtuStrankaListNazivFormatedOIB>
  <DomainObject.Predmet.OstaliListFormated>
    <izvorni_sadrzaj>
      <item>Vedran Orešković</item>
      <item>Pavao Mrkonjić</item>
    </izvorni_sadrzaj>
    <derivirana_varijabla naziv="DomainObject.Predmet.OstaliListFormated_1">
      <item>Vedran Orešković</item>
      <item>Pavao Mrkonjić</item>
    </derivirana_varijabla>
  </DomainObject.Predmet.OstaliListFormated>
  <DomainObject.Predmet.OstaliListFormatedOIB>
    <izvorni_sadrzaj>
      <item>Vedran Orešković, OIB 98904308137</item>
      <item>Pavao Mrkonjić, OIB 50443048410</item>
    </izvorni_sadrzaj>
    <derivirana_varijabla naziv="DomainObject.Predmet.OstaliListFormatedOIB_1">
      <item>Vedran Orešković, OIB 98904308137</item>
      <item>Pavao Mrkonjić, OIB 50443048410</item>
    </derivirana_varijabla>
  </DomainObject.Predmet.OstaliListFormatedOIB>
  <DomainObject.Predmet.OstaliListFormatedWithAdress>
    <izvorni_sadrzaj>
      <item>Vedran Orešković, Ulica Hrvatskog Proljeća 28, 10000 Zagreb</item>
      <item>Pavao Mrkonjić, Ante Topić Mimare 24, 10000 Zagreb</item>
    </izvorni_sadrzaj>
    <derivirana_varijabla naziv="DomainObject.Predmet.OstaliListFormatedWithAdress_1">
      <item>Vedran Orešković, Ulica Hrvatskog Proljeća 28, 10000 Zagreb</item>
      <item>Pavao Mrkonjić, Ante Topić Mimare 24, 10000 Zagreb</item>
    </derivirana_varijabla>
  </DomainObject.Predmet.OstaliListFormatedWithAdress>
  <DomainObject.Predmet.OstaliListFormatedWithAdressOIB>
    <izvorni_sadrzaj>
      <item>Vedran Orešković, OIB 98904308137, Ulica Hrvatskog Proljeća 28, 10000 Zagreb</item>
      <item>Pavao Mrkonjić, OIB 50443048410, Ante Topić Mimare 24, 10000 Zagreb</item>
    </izvorni_sadrzaj>
    <derivirana_varijabla naziv="DomainObject.Predmet.OstaliListFormatedWithAdressOIB_1">
      <item>Vedran Orešković, OIB 98904308137, Ulica Hrvatskog Proljeća 28, 10000 Zagreb</item>
      <item>Pavao Mrkonjić, OIB 50443048410, Ante Topić Mimare 24, 10000 Zagreb</item>
    </derivirana_varijabla>
  </DomainObject.Predmet.OstaliListFormatedWithAdressOIB>
  <DomainObject.Predmet.OstaliListNazivFormated>
    <izvorni_sadrzaj>
      <item>Vedran Orešković</item>
      <item>Pavao Mrkonjić</item>
    </izvorni_sadrzaj>
    <derivirana_varijabla naziv="DomainObject.Predmet.OstaliListNazivFormated_1">
      <item>Vedran Orešković</item>
      <item>Pavao Mrkonjić</item>
    </derivirana_varijabla>
  </DomainObject.Predmet.OstaliListNazivFormated>
  <DomainObject.Predmet.OstaliListNazivFormatedOIB>
    <izvorni_sadrzaj>
      <item>Vedran Orešković, OIB 98904308137</item>
      <item>Pavao Mrkonjić, OIB 50443048410</item>
    </izvorni_sadrzaj>
    <derivirana_varijabla naziv="DomainObject.Predmet.OstaliListNazivFormatedOIB_1">
      <item>Vedran Orešković, OIB 98904308137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FIBER DISK d.o.o.</izvorni_sadrzaj>
    <derivirana_varijabla naziv="DomainObject.Predmet.ProtustrankaIDrugi_1">FIBER DISK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FIBER DISK d.o.o., OIB 99832546136, Hrvatskog proljeća 28, 10000 Zagreb</izvorni_sadrzaj>
    <derivirana_varijabla naziv="DomainObject.Predmet.ProtustrankaIDrugiAdressOIB_1">FIBER DISK d.o.o., OIB 99832546136,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FIBER DISK d.o.o.</item>
      <item>Vedran Orešković</item>
      <item>Pavao Mrkonjić</item>
    </izvorni_sadrzaj>
    <derivirana_varijabla naziv="DomainObject.Predmet.SudioniciListNaziv_1">
      <item>FINA Regionalni centar Zagreb</item>
      <item>FIBER DISK d.o.o.</item>
      <item>Vedran Orešković</item>
      <item>Pavao Mrkonjić</item>
    </derivirana_varijabla>
  </DomainObject.Predmet.SudioniciListNaziv>
  <DomainObject.Predmet.SudioniciListAdressOIB>
    <izvorni_sadrzaj>
      <item>FINA Regionalni centar Zagreb, OIB 85821130368, Ilica 307,10000 Zagreb</item>
      <item>FIBER DISK d.o.o., OIB 99832546136, Hrvatskog proljeća 28,10000 Zagreb</item>
      <item>Vedran Orešković, OIB 98904308137, Ulica Hrvatskog Proljeća 28,10000 Zagreb</item>
      <item>Pavao Mrkonjić, OIB 50443048410, Ante Topić Mimare 24,10000 Zagreb</item>
    </izvorni_sadrzaj>
    <derivirana_varijabla naziv="DomainObject.Predmet.SudioniciListAdressOIB_1">
      <item>FINA Regionalni centar Zagreb, OIB 85821130368, Ilica 307,10000 Zagreb</item>
      <item>FIBER DISK d.o.o., OIB 99832546136, Hrvatskog proljeća 28,10000 Zagreb</item>
      <item>Vedran Orešković, OIB 98904308137, Ulica Hrvatskog Proljeća 28,10000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99832546136</item>
      <item>, OIB 98904308137</item>
      <item>, OIB 50443048410</item>
    </izvorni_sadrzaj>
    <derivirana_varijabla naziv="DomainObject.Predmet.SudioniciListNazivOIB_1">
      <item>, OIB 85821130368</item>
      <item>, OIB 99832546136</item>
      <item>, OIB 98904308137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4179</properties:Characters>
  <properties:Lines>104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2017-01-12T09:29:00Z</dcterms:created>
  <dc:creator>nribaric</dc:creator>
  <cp:lastModifiedBy>Jadranka Zelić</cp:lastModifiedBy>
  <cp:lastPrinted>2017-01-12T12:44:00Z</cp:lastPrinted>
  <dcterms:modified xmlns:xsi="http://www.w3.org/2001/XMLSchema-instance" xsi:type="dcterms:W3CDTF">2017-01-12T12:45:00Z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