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f393" w14:paraId="1b1f393" w:rsidRDefault="007E3310" w:rsidP="007E3310" w:rsidR="007E3310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E3310" w:rsidP="007E3310" w:rsidR="007E3310" w:rsidRPr="00C752B8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 2 St-909/201</w:t>
      </w:r>
      <w:r w:rsidRPr="00010087">
        <w:t>6-52</w:t>
      </w:r>
    </w:p>
    <w:p w:rsidRDefault="007E3310" w:rsidP="007E3310" w:rsidR="007E3310" w:rsidRPr="00C752B8">
      <w:r w:rsidRPr="00C752B8">
        <w:t xml:space="preserve"> TRGOVAČKI SUD U PAZINU </w:t>
      </w:r>
      <w:r w:rsidRPr="00C752B8">
        <w:tab/>
      </w:r>
      <w:r w:rsidRPr="00C752B8">
        <w:tab/>
      </w:r>
      <w:r w:rsidRPr="00C752B8">
        <w:tab/>
      </w:r>
      <w:r w:rsidRPr="00C752B8">
        <w:tab/>
      </w:r>
      <w:r w:rsidRPr="00C752B8">
        <w:tab/>
      </w:r>
      <w:r w:rsidRPr="00C752B8">
        <w:tab/>
        <w:t xml:space="preserve">  </w:t>
      </w:r>
    </w:p>
    <w:p w:rsidRDefault="007E3310" w:rsidP="007E3310" w:rsidR="007E3310" w:rsidRPr="00C752B8">
      <w:r w:rsidRPr="00C752B8">
        <w:t xml:space="preserve">     52000 PAZIN, Dršćevka 1</w:t>
      </w:r>
      <w:r w:rsidRPr="00C752B8">
        <w:tab/>
      </w:r>
      <w:r w:rsidRPr="00C752B8">
        <w:tab/>
      </w:r>
      <w:r w:rsidRPr="00C752B8">
        <w:tab/>
      </w:r>
      <w:r w:rsidRPr="00C752B8">
        <w:tab/>
      </w:r>
      <w:r w:rsidRPr="00C752B8">
        <w:tab/>
        <w:t xml:space="preserve">     </w:t>
      </w:r>
    </w:p>
    <w:p w:rsidRDefault="007E3310" w:rsidP="007E3310" w:rsidR="007E3310" w:rsidRPr="00C752B8">
      <w:r w:rsidRPr="00C752B8">
        <w:tab/>
      </w:r>
      <w:r w:rsidRPr="00C752B8">
        <w:tab/>
      </w:r>
      <w:r w:rsidRPr="00C752B8">
        <w:tab/>
        <w:t xml:space="preserve">         </w:t>
      </w:r>
      <w:r w:rsidRPr="00C752B8">
        <w:tab/>
      </w:r>
      <w:r w:rsidRPr="00C752B8">
        <w:tab/>
      </w:r>
    </w:p>
    <w:p w:rsidRDefault="007E3310" w:rsidP="007E3310" w:rsidR="007E3310">
      <w:r w:rsidRPr="00C752B8">
        <w:tab/>
      </w:r>
      <w:r w:rsidRPr="00C752B8">
        <w:tab/>
      </w:r>
      <w:r w:rsidRPr="00C752B8">
        <w:tab/>
        <w:t xml:space="preserve">                     </w:t>
      </w:r>
    </w:p>
    <w:p w:rsidRDefault="00010087" w:rsidP="007E3310" w:rsidR="00010087" w:rsidRPr="00C752B8"/>
    <w:p w:rsidRDefault="007E3310" w:rsidP="007E3310" w:rsidR="007E3310" w:rsidRPr="00C752B8">
      <w:pPr>
        <w:jc w:val="both"/>
      </w:pPr>
      <w:r w:rsidRPr="00C752B8">
        <w:tab/>
        <w:t xml:space="preserve">Trgovački sud u Pazinu, po stečajnom sucu Adrijani Labinjan Skok, u stečajnom postupku nad stečajnim dužnikom </w:t>
      </w:r>
      <w:r w:rsidRPr="00CB4D20">
        <w:t>J. V. D. d. o. o. u stečaju, Umag, Petrovija, Uljarska 10, OIB 0143185191</w:t>
      </w:r>
      <w:r w:rsidRPr="00010087">
        <w:t xml:space="preserve">9, </w:t>
      </w:r>
      <w:r w:rsidR="00123C43" w:rsidRPr="00010087">
        <w:t>20</w:t>
      </w:r>
      <w:r w:rsidRPr="00010087">
        <w:t>. kolovoza 2018. d</w:t>
      </w:r>
      <w:r w:rsidRPr="00C752B8">
        <w:t>onio je sljedeći</w:t>
      </w:r>
    </w:p>
    <w:p w:rsidRDefault="007E3310" w:rsidP="007E3310" w:rsidR="007E3310" w:rsidRPr="007F21C6">
      <w:pPr>
        <w:jc w:val="both"/>
      </w:pPr>
    </w:p>
    <w:p w:rsidRDefault="007E3310" w:rsidP="007E3310" w:rsidR="007E3310" w:rsidRPr="007F21C6">
      <w:pPr>
        <w:jc w:val="both"/>
      </w:pPr>
    </w:p>
    <w:p w:rsidRDefault="007E3310" w:rsidP="007E3310" w:rsidR="007E3310">
      <w:pPr>
        <w:jc w:val="center"/>
      </w:pPr>
      <w:r w:rsidRPr="007F21C6">
        <w:t>Z A K LJ U Č A K</w:t>
      </w:r>
    </w:p>
    <w:p w:rsidRDefault="007E3310" w:rsidP="007E3310" w:rsidR="007E3310" w:rsidRPr="007F21C6">
      <w:pPr>
        <w:jc w:val="center"/>
      </w:pPr>
    </w:p>
    <w:p w:rsidRDefault="007E3310" w:rsidP="007E3310" w:rsidR="007E3310" w:rsidRPr="007F21C6">
      <w:pPr>
        <w:jc w:val="center"/>
      </w:pPr>
    </w:p>
    <w:p w:rsidRDefault="007E3310" w:rsidP="007E3310" w:rsidR="007E3310">
      <w:pPr>
        <w:jc w:val="both"/>
      </w:pPr>
      <w:r w:rsidRPr="007921FB">
        <w:tab/>
        <w:t>Nalaže se FINA-i da sa računa broj HR3323900011300028779</w:t>
      </w:r>
      <w:r>
        <w:t>, identifikator predmeta prodaje 3142, identifikator nadmetanja 9331, izvrši povrat jamčevine:</w:t>
      </w:r>
    </w:p>
    <w:p w:rsidRDefault="007E3310" w:rsidP="007E3310" w:rsidR="007E3310">
      <w:pPr>
        <w:jc w:val="both"/>
      </w:pPr>
    </w:p>
    <w:p w:rsidRDefault="007E3310" w:rsidP="007E3310" w:rsidR="007E3310">
      <w:pPr>
        <w:jc w:val="both"/>
      </w:pPr>
      <w:r>
        <w:tab/>
        <w:t>- ISTARSKA KREDITNA BANKA UMAG d.d., Umag, Ernesta Miloša 1, OIB: 65723536010</w:t>
      </w:r>
      <w:r w:rsidRPr="007921FB">
        <w:t>, na račun HR</w:t>
      </w:r>
      <w:r>
        <w:t>7723800061000000005</w:t>
      </w:r>
      <w:r w:rsidRPr="007921FB">
        <w:t xml:space="preserve">, u iznosu od </w:t>
      </w:r>
      <w:r>
        <w:t>96.252,00</w:t>
      </w:r>
      <w:r w:rsidRPr="007921FB">
        <w:t xml:space="preserve"> kn,</w:t>
      </w:r>
    </w:p>
    <w:p w:rsidRDefault="007E3310" w:rsidP="007E3310" w:rsidR="007E3310">
      <w:pPr>
        <w:jc w:val="both"/>
      </w:pPr>
    </w:p>
    <w:p w:rsidRDefault="007E3310" w:rsidP="007E3310" w:rsidR="007E3310">
      <w:pPr>
        <w:jc w:val="both"/>
      </w:pPr>
      <w:r>
        <w:tab/>
        <w:t xml:space="preserve">- IVOR PLISKOVAC, Rijeka, Ive Marinkovića 2, OIB: 33771945074, </w:t>
      </w:r>
      <w:r w:rsidRPr="007921FB">
        <w:t>na račun HR</w:t>
      </w:r>
      <w:r>
        <w:t>9724020063207620472</w:t>
      </w:r>
      <w:r w:rsidRPr="007921FB">
        <w:t xml:space="preserve">, u iznosu od </w:t>
      </w:r>
      <w:r>
        <w:t>96.252,00</w:t>
      </w:r>
      <w:r w:rsidRPr="007921FB">
        <w:t xml:space="preserve"> kn,</w:t>
      </w:r>
    </w:p>
    <w:p w:rsidRDefault="007E3310" w:rsidP="007E3310" w:rsidR="007E3310">
      <w:pPr>
        <w:jc w:val="both"/>
      </w:pPr>
    </w:p>
    <w:p w:rsidRDefault="007E3310" w:rsidP="007E3310" w:rsidR="007E3310">
      <w:pPr>
        <w:jc w:val="both"/>
      </w:pPr>
      <w:r>
        <w:tab/>
        <w:t xml:space="preserve">- JADRANKA ČULJAK, Zagreb, Tavankutska 15, OIB: 42266421815, </w:t>
      </w:r>
      <w:r w:rsidRPr="007921FB">
        <w:t>na račun HR</w:t>
      </w:r>
      <w:r w:rsidR="00973D80">
        <w:t>7224070003207301332</w:t>
      </w:r>
      <w:r w:rsidRPr="007921FB">
        <w:t xml:space="preserve">, u iznosu od </w:t>
      </w:r>
      <w:r w:rsidR="00973D80">
        <w:t>96.252,00</w:t>
      </w:r>
      <w:r w:rsidRPr="007921FB">
        <w:t xml:space="preserve"> kn,</w:t>
      </w:r>
    </w:p>
    <w:p w:rsidRDefault="007E3310" w:rsidP="007E3310" w:rsidR="007E3310">
      <w:pPr>
        <w:jc w:val="both"/>
      </w:pPr>
    </w:p>
    <w:p w:rsidRDefault="007E3310" w:rsidP="007E3310" w:rsidR="007E3310">
      <w:pPr>
        <w:jc w:val="both"/>
      </w:pPr>
      <w:r>
        <w:tab/>
        <w:t xml:space="preserve">- </w:t>
      </w:r>
      <w:r w:rsidR="00973D80">
        <w:t>MIKUŠ-PAG d.o.o., Zagreb, Trpinjska 5, OIB: 44975546345</w:t>
      </w:r>
      <w:r>
        <w:t xml:space="preserve">, </w:t>
      </w:r>
      <w:r w:rsidRPr="007921FB">
        <w:t>na račun HR</w:t>
      </w:r>
      <w:r w:rsidR="00973D80">
        <w:t>5623600001101542323</w:t>
      </w:r>
      <w:r w:rsidRPr="007921FB">
        <w:t xml:space="preserve">, u iznosu od </w:t>
      </w:r>
      <w:r w:rsidR="00973D80">
        <w:t>96.252,00</w:t>
      </w:r>
      <w:r w:rsidRPr="007921FB">
        <w:t xml:space="preserve"> kn,</w:t>
      </w:r>
    </w:p>
    <w:p w:rsidRDefault="007E3310" w:rsidP="007E3310" w:rsidR="007E3310">
      <w:pPr>
        <w:jc w:val="both"/>
      </w:pPr>
    </w:p>
    <w:p w:rsidRDefault="007E3310" w:rsidP="007E3310" w:rsidR="007E3310">
      <w:pPr>
        <w:jc w:val="both"/>
      </w:pPr>
      <w:r>
        <w:tab/>
        <w:t xml:space="preserve">- </w:t>
      </w:r>
      <w:r w:rsidR="00973D80">
        <w:t>4D VISION d.o.o., Rijeka, Kružna 6, OIB: 33787490888,</w:t>
      </w:r>
      <w:r w:rsidRPr="007921FB">
        <w:t xml:space="preserve"> na račun HR</w:t>
      </w:r>
      <w:r w:rsidR="003D19B6">
        <w:t>8024020061100867593</w:t>
      </w:r>
      <w:r w:rsidRPr="007921FB">
        <w:t xml:space="preserve">, u iznosu od </w:t>
      </w:r>
      <w:r w:rsidR="003D19B6">
        <w:t>96.252,00</w:t>
      </w:r>
      <w:r w:rsidRPr="007921FB">
        <w:t xml:space="preserve"> kn,</w:t>
      </w:r>
    </w:p>
    <w:p w:rsidRDefault="007E3310" w:rsidP="007E3310" w:rsidR="007E3310">
      <w:pPr>
        <w:jc w:val="both"/>
      </w:pPr>
    </w:p>
    <w:p w:rsidRDefault="007E3310" w:rsidP="007E3310" w:rsidR="007E3310">
      <w:pPr>
        <w:jc w:val="both"/>
      </w:pPr>
      <w:r>
        <w:tab/>
        <w:t xml:space="preserve">- </w:t>
      </w:r>
      <w:r w:rsidR="003D19B6">
        <w:t>KOREL d.o.o., Zagreb, Trgovačka 6, OIB: 78687141921</w:t>
      </w:r>
      <w:r w:rsidRPr="007921FB">
        <w:t>, na račun HR</w:t>
      </w:r>
      <w:r w:rsidR="003D19B6">
        <w:t>9323400091110345139</w:t>
      </w:r>
      <w:r w:rsidRPr="007921FB">
        <w:t xml:space="preserve">, u iznosu od </w:t>
      </w:r>
      <w:r w:rsidR="003D19B6">
        <w:t>96.252,00 kn,</w:t>
      </w:r>
    </w:p>
    <w:p w:rsidRDefault="003D19B6" w:rsidP="007E3310" w:rsidR="003D19B6">
      <w:pPr>
        <w:jc w:val="both"/>
      </w:pPr>
    </w:p>
    <w:p w:rsidRDefault="003D19B6" w:rsidP="003D19B6" w:rsidR="003D19B6">
      <w:pPr>
        <w:jc w:val="both"/>
      </w:pPr>
      <w:r>
        <w:tab/>
        <w:t>- STJEPAN ŽULJIĆ, Velika Gorica, Sisačka 16, OIB: 86416796158</w:t>
      </w:r>
      <w:r w:rsidRPr="007921FB">
        <w:t>, na račun HR</w:t>
      </w:r>
      <w:r>
        <w:t>4223600003217739292</w:t>
      </w:r>
      <w:r w:rsidRPr="007921FB">
        <w:t xml:space="preserve">, u iznosu od </w:t>
      </w:r>
      <w:r w:rsidR="00507A71">
        <w:t>96.252,00 kn,</w:t>
      </w:r>
    </w:p>
    <w:p w:rsidRDefault="003D19B6" w:rsidP="007E3310" w:rsidR="003D19B6">
      <w:pPr>
        <w:jc w:val="both"/>
      </w:pPr>
    </w:p>
    <w:p w:rsidRDefault="00C526D6" w:rsidP="00C526D6" w:rsidR="00C526D6">
      <w:pPr>
        <w:jc w:val="both"/>
      </w:pPr>
      <w:r>
        <w:tab/>
        <w:t xml:space="preserve">- </w:t>
      </w:r>
      <w:r w:rsidR="00507A71">
        <w:t>ZVUČNI ZID d.o.o., Zagreb, Preradovićeva ulica 25, OIB: 94423800056</w:t>
      </w:r>
      <w:r w:rsidRPr="007921FB">
        <w:t>, na račun HR</w:t>
      </w:r>
      <w:r w:rsidR="00507A71">
        <w:t>8324070001100009405</w:t>
      </w:r>
      <w:r w:rsidRPr="007921FB">
        <w:t xml:space="preserve">, u iznosu od </w:t>
      </w:r>
      <w:r w:rsidR="00507A71">
        <w:t>96.252,00 kn,</w:t>
      </w:r>
    </w:p>
    <w:p w:rsidRDefault="00507A71" w:rsidP="00C526D6" w:rsidR="00507A71">
      <w:pPr>
        <w:jc w:val="both"/>
      </w:pPr>
    </w:p>
    <w:p w:rsidRDefault="00507A71" w:rsidP="00507A71" w:rsidR="00507A71">
      <w:pPr>
        <w:jc w:val="both"/>
      </w:pPr>
      <w:r>
        <w:tab/>
        <w:t>- BOXKOR d.o.o., Zagreb, Trgovačka 6, OIB: 99772654600</w:t>
      </w:r>
      <w:r w:rsidRPr="007921FB">
        <w:t>, na račun HR</w:t>
      </w:r>
      <w:r>
        <w:t>4023300031133530895</w:t>
      </w:r>
      <w:r w:rsidRPr="007921FB">
        <w:t xml:space="preserve">, u iznosu od </w:t>
      </w:r>
      <w:r>
        <w:t>96.252,00 kn,</w:t>
      </w:r>
    </w:p>
    <w:p w:rsidRDefault="00507A71" w:rsidP="00507A71" w:rsidR="00507A71">
      <w:pPr>
        <w:jc w:val="both"/>
      </w:pPr>
    </w:p>
    <w:p w:rsidRDefault="00507A71" w:rsidP="00507A71" w:rsidR="00507A71">
      <w:pPr>
        <w:jc w:val="both"/>
      </w:pPr>
      <w:r>
        <w:tab/>
        <w:t xml:space="preserve">- KorBox d.o.o., Zagreb, Trgovačka 6, OIB: </w:t>
      </w:r>
      <w:r w:rsidR="00010087">
        <w:t>54253942164</w:t>
      </w:r>
      <w:r w:rsidRPr="007921FB">
        <w:t>, na račun HR</w:t>
      </w:r>
      <w:r w:rsidR="00010087">
        <w:t>7423300031133910038</w:t>
      </w:r>
      <w:r w:rsidRPr="007921FB">
        <w:t xml:space="preserve">, u iznosu od </w:t>
      </w:r>
      <w:r>
        <w:t>96.252,00 kn,</w:t>
      </w:r>
    </w:p>
    <w:p w:rsidRDefault="00010087" w:rsidP="00507A71" w:rsidR="00010087">
      <w:pPr>
        <w:jc w:val="both"/>
      </w:pPr>
    </w:p>
    <w:p w:rsidRDefault="00010087" w:rsidP="00010087" w:rsidR="00010087">
      <w:pPr>
        <w:jc w:val="both"/>
      </w:pPr>
      <w:r>
        <w:tab/>
        <w:t xml:space="preserve">- HRVOJE BOGNER, Zagreb, Ul. Hrvatskih iseljenika 5, OIB: 63766234952, </w:t>
      </w:r>
      <w:r w:rsidRPr="007921FB">
        <w:t>na račun HR</w:t>
      </w:r>
      <w:r>
        <w:t>5223600003219497528</w:t>
      </w:r>
      <w:r w:rsidRPr="007921FB">
        <w:t xml:space="preserve">, u iznosu od </w:t>
      </w:r>
      <w:r>
        <w:t>71.251,00 kn.</w:t>
      </w:r>
    </w:p>
    <w:p w:rsidRDefault="00010087" w:rsidP="00507A71" w:rsidR="00010087">
      <w:pPr>
        <w:jc w:val="both"/>
      </w:pPr>
    </w:p>
    <w:p w:rsidRDefault="00507A71" w:rsidP="00507A71" w:rsidR="00507A71">
      <w:pPr>
        <w:jc w:val="both"/>
      </w:pPr>
    </w:p>
    <w:p w:rsidRDefault="007E3310" w:rsidP="007E3310" w:rsidR="007E3310" w:rsidRPr="007F21C6">
      <w:pPr>
        <w:jc w:val="both"/>
      </w:pPr>
    </w:p>
    <w:p w:rsidRDefault="007E3310" w:rsidP="007E3310" w:rsidR="007E3310" w:rsidRPr="00C752B8">
      <w:pPr>
        <w:jc w:val="center"/>
      </w:pPr>
      <w:r w:rsidRPr="007F21C6">
        <w:t>U Pazi</w:t>
      </w:r>
      <w:r w:rsidRPr="00010087">
        <w:t xml:space="preserve">nu </w:t>
      </w:r>
      <w:r w:rsidR="00123C43" w:rsidRPr="00010087">
        <w:t>20. kolovoza 20</w:t>
      </w:r>
      <w:r w:rsidR="00123C43" w:rsidRPr="009747F2">
        <w:t>18.</w:t>
      </w:r>
    </w:p>
    <w:p w:rsidRDefault="007E3310" w:rsidP="007E3310" w:rsidR="007E3310">
      <w:pPr>
        <w:jc w:val="center"/>
      </w:pPr>
    </w:p>
    <w:p w:rsidRDefault="007E3310" w:rsidP="007E3310" w:rsidR="007E3310" w:rsidRPr="007F21C6">
      <w:pPr>
        <w:jc w:val="center"/>
      </w:pPr>
    </w:p>
    <w:p w:rsidRDefault="007E3310" w:rsidP="007E3310" w:rsidR="007E3310" w:rsidRPr="007F21C6">
      <w:pPr>
        <w:jc w:val="both"/>
      </w:pP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  <w:t xml:space="preserve">        </w:t>
      </w:r>
      <w:r>
        <w:tab/>
      </w:r>
      <w:r w:rsidRPr="007F21C6">
        <w:t>Stečajna sutkinja</w:t>
      </w:r>
    </w:p>
    <w:p w:rsidRDefault="007E3310" w:rsidP="007E3310" w:rsidR="007E3310" w:rsidRPr="007F21C6">
      <w:pPr>
        <w:jc w:val="both"/>
      </w:pP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  <w:t xml:space="preserve">          </w:t>
      </w:r>
      <w:r>
        <w:tab/>
        <w:t xml:space="preserve">   </w:t>
      </w:r>
      <w:r w:rsidRPr="007F21C6">
        <w:t>Adrijana Labinjan Skok, v.r.</w:t>
      </w:r>
    </w:p>
    <w:p w:rsidRDefault="007E3310" w:rsidP="007E3310" w:rsidR="007E3310">
      <w:pPr>
        <w:jc w:val="both"/>
      </w:pPr>
    </w:p>
    <w:p w:rsidRDefault="00010087" w:rsidP="007E3310" w:rsidR="00010087">
      <w:pPr>
        <w:jc w:val="both"/>
      </w:pPr>
    </w:p>
    <w:p w:rsidRDefault="00010087" w:rsidP="007E3310" w:rsidR="00010087" w:rsidRPr="007F21C6">
      <w:pPr>
        <w:jc w:val="both"/>
        <w:rPr>
          <w:b/>
        </w:rPr>
      </w:pPr>
    </w:p>
    <w:p w:rsidRDefault="007E3310" w:rsidP="007E3310" w:rsidR="007E3310" w:rsidRPr="007F21C6">
      <w:r w:rsidRPr="007F21C6">
        <w:t>DNA:</w:t>
      </w:r>
    </w:p>
    <w:p w:rsidRDefault="007E3310" w:rsidP="007E3310" w:rsidR="007E3310">
      <w:r>
        <w:t>- FINA, RC Rijeka, Rijeka, F. Kurelca 8</w:t>
      </w:r>
    </w:p>
    <w:p w:rsidRDefault="007E3310" w:rsidP="007E3310" w:rsidR="007E3310">
      <w:r>
        <w:t>- e-Oglasna ploča (8 dana)</w:t>
      </w:r>
    </w:p>
    <w:p w:rsidRDefault="007E3310" w:rsidP="007E3310" w:rsidR="007E3310"/>
    <w:p w:rsidRDefault="008B49A5" w:rsidR="00500701"/>
    <w:sectPr w:rsidSect="00010087" w:rsidR="0050070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087" w:rsidP="00010087" w:rsidR="00010087">
      <w:r>
        <w:separator/>
      </w:r>
    </w:p>
  </w:endnote>
  <w:endnote w:id="0" w:type="continuationSeparator">
    <w:p w:rsidRDefault="00010087" w:rsidP="00010087" w:rsidR="00010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087" w:rsidP="00010087" w:rsidR="00010087">
      <w:r>
        <w:separator/>
      </w:r>
    </w:p>
  </w:footnote>
  <w:footnote w:id="0" w:type="continuationSeparator">
    <w:p w:rsidRDefault="00010087" w:rsidP="00010087" w:rsidR="00010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137091"/>
      <w:docPartObj>
        <w:docPartGallery w:val="Page Numbers (Top of Page)"/>
        <w:docPartUnique/>
      </w:docPartObj>
    </w:sdtPr>
    <w:sdtEndPr/>
    <w:sdtContent>
      <w:p w:rsidRDefault="00010087" w:rsidR="00010087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B49A5">
          <w:rPr>
            <w:noProof/>
          </w:rPr>
          <w:t>2</w:t>
        </w:r>
        <w:r>
          <w:fldChar w:fldCharType="end"/>
        </w:r>
        <w:r>
          <w:tab/>
          <w:t>2 St-909/20</w:t>
        </w:r>
        <w:r w:rsidRPr="00010087">
          <w:t>16-52</w:t>
        </w:r>
      </w:p>
    </w:sdtContent>
  </w:sdt>
  <w:p w:rsidRDefault="00010087" w:rsidR="0001008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3310"/>
    <w:rsid w:val="00010087"/>
    <w:rsid w:val="00123C43"/>
    <w:rsid w:val="003D19B6"/>
    <w:rsid w:val="00507A71"/>
    <w:rsid w:val="00554328"/>
    <w:rsid w:val="007E3310"/>
    <w:rsid w:val="008B49A5"/>
    <w:rsid w:val="00973D80"/>
    <w:rsid w:val="00985388"/>
    <w:rsid w:val="00AB5814"/>
    <w:rsid w:val="00C5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008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33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331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100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008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00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008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4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9A5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9A5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9A5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9A5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008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33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331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100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008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00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008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4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9A5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9A5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9A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9A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spis se nalazi i plavi registrator predan na 
izvj. i isp. ročištu 16.5.17.</izvorni_sadrzaj>
    <derivirana_varijabla naziv="DomainObject.Predmet.Opis_1">uz spis se nalazi i plavi registrator predan na 
izvj. i isp. ročištu 16.5.17.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spis, registrator
u ref 2</izvorni_sadrzaj>
    <derivirana_varijabla naziv="DomainObject.Predmet.PrimjedbaSuca_1">od 4.6.2018. u pisarnicu se 
šalje samo spis, registrator
u ref 2</derivirana_varijabla>
  </DomainObject.Predmet.PrimjedbaSuca>
  <DomainObject.Predmet.ProtustrankaFormated>
    <izvorni_sadrzaj>  J. V. D. d.o.o. UMAG</izvorni_sadrzaj>
    <derivirana_varijabla naziv="DomainObject.Predmet.ProtustrankaFormated_1">  J. V. D. d.o.o. UMAG</derivirana_varijabla>
  </DomainObject.Predmet.ProtustrankaFormated>
  <DomainObject.Predmet.ProtustrankaFormatedOIB>
    <izvorni_sadrzaj>  J. V. D. d.o.o. UMAG, OIB 01431851919</izvorni_sadrzaj>
    <derivirana_varijabla naziv="DomainObject.Predmet.ProtustrankaFormatedOIB_1">  J. V. D. d.o.o. UMAG, OIB 01431851919</derivirana_varijabla>
  </DomainObject.Predmet.ProtustrankaFormatedOIB>
  <DomainObject.Predmet.ProtustrankaFormatedWithAdress>
    <izvorni_sadrzaj> J. V. D. d.o.o. UMAG, Petrovija, Uljarska 10, 52470 Umag</izvorni_sadrzaj>
    <derivirana_varijabla naziv="DomainObject.Predmet.ProtustrankaFormatedWithAdress_1"> J. V. D. d.o.o. UMAG, Petrovija, Uljarska 10, 52470 Umag</derivirana_varijabla>
  </DomainObject.Predmet.ProtustrankaFormatedWithAdress>
  <DomainObject.Predmet.ProtustrankaFormatedWithAdressOIB>
    <izvorni_sadrzaj> J. V. D. d.o.o. UMAG, OIB 01431851919, Petrovija, Uljarska 10, 52470 Umag</izvorni_sadrzaj>
    <derivirana_varijabla naziv="DomainObject.Predmet.ProtustrankaFormatedWithAdressOIB_1"> J. V. D. d.o.o. UMAG, OIB 01431851919, Petrovija, Uljarska 10, 52470 Umag</derivirana_varijabla>
  </DomainObject.Predmet.ProtustrankaFormatedWithAdressOIB>
  <DomainObject.Predmet.ProtustrankaWithAdress>
    <izvorni_sadrzaj>J. V. D. d.o.o. UMAG Petrovija, Uljarska 10, 52470 Umag</izvorni_sadrzaj>
    <derivirana_varijabla naziv="DomainObject.Predmet.ProtustrankaWithAdress_1">J. V. D. d.o.o. UMAG Petrovija, Uljarska 10, 52470 Umag</derivirana_varijabla>
  </DomainObject.Predmet.ProtustrankaWithAdress>
  <DomainObject.Predmet.ProtustrankaWithAdressOIB>
    <izvorni_sadrzaj>J. V. D. d.o.o. UMAG, OIB 01431851919, Petrovija, Uljarska 10, 52470 Umag</izvorni_sadrzaj>
    <derivirana_varijabla naziv="DomainObject.Predmet.ProtustrankaWithAdressOIB_1">J. V. D. d.o.o. UMAG, OIB 01431851919, Petrovija, Uljarska 10, 52470 Umag</derivirana_varijabla>
  </DomainObject.Predmet.ProtustrankaWithAdressOIB>
  <DomainObject.Predmet.ProtustrankaNazivFormated>
    <izvorni_sadrzaj>J. V. D. d.o.o. UMAG</izvorni_sadrzaj>
    <derivirana_varijabla naziv="DomainObject.Predmet.ProtustrankaNazivFormated_1">J. V. D. d.o.o. UMAG</derivirana_varijabla>
  </DomainObject.Predmet.ProtustrankaNazivFormated>
  <DomainObject.Predmet.ProtustrankaNazivFormatedOIB>
    <izvorni_sadrzaj>J. V. D. d.o.o. UMAG, OIB 01431851919</izvorni_sadrzaj>
    <derivirana_varijabla naziv="DomainObject.Predmet.ProtustrankaNazivFormatedOIB_1">J. V. D. d.o.o. UMAG, OIB 01431851919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165164.90</izvorni_sadrzaj>
    <derivirana_varijabla naziv="DomainObject.Predmet.TrenutnaVrijednost_1">165164.90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J. V. D. d.o.o. UMAG</item>
    </izvorni_sadrzaj>
    <derivirana_varijabla naziv="DomainObject.Predmet.ProtuStrankaListFormated_1">
      <item>J. V. D. d.o.o. UMAG</item>
    </derivirana_varijabla>
  </DomainObject.Predmet.ProtuStrankaListFormated>
  <DomainObject.Predmet.ProtuStrankaListFormatedOIB>
    <izvorni_sadrzaj>
      <item>J. V. D. d.o.o. UMAG, OIB 01431851919</item>
    </izvorni_sadrzaj>
    <derivirana_varijabla naziv="DomainObject.Predmet.ProtuStrankaListFormatedOIB_1">
      <item>J. V. D. d.o.o. UMAG, OIB 01431851919</item>
    </derivirana_varijabla>
  </DomainObject.Predmet.ProtuStrankaListFormatedOIB>
  <DomainObject.Predmet.ProtuStrankaListFormatedWithAdress>
    <izvorni_sadrzaj>
      <item>J. V. D. d.o.o. UMAG, Petrovija, Uljarska 10, 52470 Umag</item>
    </izvorni_sadrzaj>
    <derivirana_varijabla naziv="DomainObject.Predmet.ProtuStrankaListFormatedWithAdress_1">
      <item>J. V. D. d.o.o. UMAG, Petrovija, Uljarska 10, 52470 Umag</item>
    </derivirana_varijabla>
  </DomainObject.Predmet.ProtuStrankaListFormatedWithAdress>
  <DomainObject.Predmet.ProtuStrankaListFormatedWithAdressOIB>
    <izvorni_sadrzaj>
      <item>J. V. D. d.o.o. UMAG, OIB 01431851919, Petrovija, Uljarska 10, 52470 Umag</item>
    </izvorni_sadrzaj>
    <derivirana_varijabla naziv="DomainObject.Predmet.ProtuStrankaListFormatedWithAdressOIB_1">
      <item>J. V. D. d.o.o. UMAG, OIB 01431851919, Petrovija, Uljarska 10, 52470 Umag</item>
    </derivirana_varijabla>
  </DomainObject.Predmet.ProtuStrankaListFormatedWithAdressOIB>
  <DomainObject.Predmet.ProtuStrankaListNazivFormated>
    <izvorni_sadrzaj>
      <item>J. V. D. d.o.o. UMAG</item>
    </izvorni_sadrzaj>
    <derivirana_varijabla naziv="DomainObject.Predmet.ProtuStrankaListNazivFormated_1">
      <item>J. V. D. d.o.o. UMAG</item>
    </derivirana_varijabla>
  </DomainObject.Predmet.ProtuStrankaListNazivFormated>
  <DomainObject.Predmet.ProtuStrankaListNazivFormatedOIB>
    <izvorni_sadrzaj>
      <item>J. V. D. d.o.o. UMAG, OIB 01431851919</item>
    </izvorni_sadrzaj>
    <derivirana_varijabla naziv="DomainObject.Predmet.ProtuStrankaListNazivFormatedOIB_1">
      <item>J. V. D. d.o.o. UMAG, OIB 01431851919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J. V. D. d.o.o. UMAG</izvorni_sadrzaj>
    <derivirana_varijabla naziv="DomainObject.Predmet.ProtustrankaIDrugi_1">J. V. D.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J. V. D. d.o.o. UMAG, OIB 01431851919, Petrovija, Uljarska 10, 52470 Umag</izvorni_sadrzaj>
    <derivirana_varijabla naziv="DomainObject.Predmet.ProtustrankaIDrugiAdressOIB_1">J. V. D. d.o.o. UMAG, OIB 01431851919, Petrovija, Uljarska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 V. D. d.o.o. UMAG</item>
      <item>GRAD UMAG, UMAG</item>
    </izvorni_sadrzaj>
    <derivirana_varijabla naziv="DomainObject.Predmet.SudioniciListNaziv_1">
      <item>J. V. D. d.o.o. UMAG</item>
      <item>GRAD UMAG, UMAG</item>
    </derivirana_varijabla>
  </DomainObject.Predmet.SudioniciListNaziv>
  <DomainObject.Predmet.SudioniciListAdressOIB>
    <izvorni_sadrzaj>
      <item>J. V. D. d.o.o. UMAG, OIB 01431851919, Petrovija, Uljarska 10,52470 Umag</item>
      <item>GRAD UMAG, UMAG, OIB 84097228497, G. Garibaldi 6,52470 Umag</item>
    </izvorni_sadrzaj>
    <derivirana_varijabla naziv="DomainObject.Predmet.SudioniciListAdressOIB_1">
      <item>J. V. D. d.o.o. UMAG, OIB 01431851919, Petrovija, Uljarska 10,52470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01431851919</item>
      <item>, OIB 84097228497</item>
    </izvorni_sadrzaj>
    <derivirana_varijabla naziv="DomainObject.Predmet.SudioniciListNazivOIB_1">
      <item>, OIB 01431851919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1663</properties:Characters>
  <properties:Lines>65</properties:Lines>
  <properties:Paragraphs>23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2018-08-17T12:55:00Z</dcterms:created>
  <dc:creator>Jasmina Matika</dc:creator>
  <cp:lastModifiedBy>Jasmina Matika</cp:lastModifiedBy>
  <cp:lastPrinted>2018-08-20T12:58:00Z</cp:lastPrinted>
  <dcterms:modified xmlns:xsi="http://www.w3.org/2001/XMLSchema-instance" xsi:type="dcterms:W3CDTF">2018-08-20T13:08:00Z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(St-909-16 - ZAKLJUČAK - VRAĆANJE JAMČEVINE - VIŠE NJIMA.docx)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