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df3f3" w14:paraId="bfdf3f3" w:rsidRDefault="0044219B" w:rsidP="0044219B" w:rsidR="0044219B">
      <w:pPr>
        <w15:collapsed w:val="false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TRGOVAČKI SUD U BJELOVARU</w:t>
      </w:r>
    </w:p>
    <w:p w:rsidRDefault="0044219B" w:rsidP="0044219B" w:rsidR="0044219B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Bjelovar, Šet.dr.I.Lebovića 42</w:t>
      </w:r>
    </w:p>
    <w:p w:rsidRDefault="0044219B" w:rsidP="0044219B" w:rsidR="0044219B">
      <w:pPr>
        <w:rPr>
          <w:rFonts w:cs="Arial" w:hAnsi="Arial" w:ascii="Arial"/>
          <w:lang w:val="hr-HR"/>
        </w:rPr>
      </w:pPr>
    </w:p>
    <w:p w:rsidRDefault="0044219B" w:rsidP="0044219B" w:rsidR="0044219B">
      <w:pPr>
        <w:rPr>
          <w:rFonts w:cs="Arial" w:hAnsi="Arial" w:ascii="Arial"/>
          <w:lang w:val="hr-HR"/>
        </w:rPr>
      </w:pPr>
    </w:p>
    <w:p w:rsidRDefault="0044219B" w:rsidP="0044219B" w:rsidR="0044219B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proofErr w:type="spellStart"/>
      <w:r>
        <w:rPr>
          <w:rFonts w:cs="Arial" w:hAnsi="Arial" w:ascii="Arial"/>
          <w:lang w:val="hr-HR"/>
        </w:rPr>
        <w:t>Posl</w:t>
      </w:r>
      <w:proofErr w:type="spellEnd"/>
      <w:r>
        <w:rPr>
          <w:rFonts w:cs="Arial" w:hAnsi="Arial" w:ascii="Arial"/>
          <w:lang w:val="hr-HR"/>
        </w:rPr>
        <w:t>. br. St-193/2013.</w:t>
      </w:r>
    </w:p>
    <w:p w:rsidRDefault="0044219B" w:rsidP="0044219B" w:rsidR="0044219B">
      <w:pPr>
        <w:rPr>
          <w:rFonts w:cs="Arial" w:hAnsi="Arial" w:ascii="Arial"/>
          <w:lang w:val="hr-HR"/>
        </w:rPr>
      </w:pPr>
    </w:p>
    <w:p w:rsidRDefault="0044219B" w:rsidP="0044219B" w:rsidR="0044219B">
      <w:pPr>
        <w:rPr>
          <w:rFonts w:cs="Arial" w:hAnsi="Arial" w:ascii="Arial"/>
          <w:lang w:val="hr-HR"/>
        </w:rPr>
      </w:pPr>
    </w:p>
    <w:p w:rsidRDefault="0044219B" w:rsidP="0044219B" w:rsidR="0044219B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Dužnik:Stečajna masa iza TEHNODRVO d.o.o. za proizvodnju i trgovinu u stečaju iz Daruvara, Vrbovačka cesta 44.</w:t>
      </w:r>
    </w:p>
    <w:p w:rsidRDefault="0044219B" w:rsidP="0044219B" w:rsidR="0044219B">
      <w:pPr>
        <w:ind w:left="2160"/>
        <w:rPr>
          <w:rFonts w:cs="Arial" w:hAnsi="Arial" w:ascii="Arial"/>
          <w:lang w:val="hr-HR"/>
        </w:rPr>
      </w:pPr>
    </w:p>
    <w:p w:rsidRDefault="0044219B" w:rsidP="0044219B" w:rsidR="0044219B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radi: namirenja</w:t>
      </w:r>
    </w:p>
    <w:p w:rsidRDefault="0044219B" w:rsidP="0044219B" w:rsidR="0044219B">
      <w:pPr>
        <w:rPr>
          <w:rFonts w:cs="Arial" w:hAnsi="Arial" w:ascii="Arial"/>
          <w:lang w:val="hr-HR"/>
        </w:rPr>
      </w:pPr>
    </w:p>
    <w:p w:rsidRDefault="0044219B" w:rsidP="0044219B" w:rsidR="0044219B">
      <w:pPr>
        <w:pStyle w:val="Naslov1"/>
        <w:jc w:val="center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>P O Z I V</w:t>
      </w:r>
    </w:p>
    <w:p w:rsidRDefault="0044219B" w:rsidP="0044219B" w:rsidR="0044219B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na raspravu</w:t>
      </w:r>
    </w:p>
    <w:p w:rsidRDefault="0044219B" w:rsidP="0044219B" w:rsidR="0044219B">
      <w:pPr>
        <w:jc w:val="center"/>
        <w:rPr>
          <w:rFonts w:cs="Arial" w:hAnsi="Arial" w:ascii="Arial"/>
          <w:b/>
          <w:lang w:val="hr-HR"/>
        </w:rPr>
      </w:pPr>
    </w:p>
    <w:p w:rsidRDefault="0044219B" w:rsidP="0044219B" w:rsidR="0044219B">
      <w:pPr>
        <w:pBdr>
          <w:bottom w:space="1" w:sz="12" w:color="auto" w:val="single"/>
        </w:pBd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 xml:space="preserve">HRVATSKE ŠUME d.o.o. Zagreb, </w:t>
      </w:r>
      <w:proofErr w:type="spellStart"/>
      <w:r>
        <w:rPr>
          <w:rFonts w:cs="Arial" w:hAnsi="Arial" w:ascii="Arial"/>
          <w:b/>
          <w:lang w:val="hr-HR"/>
        </w:rPr>
        <w:t>Vukotinovićeva</w:t>
      </w:r>
      <w:proofErr w:type="spellEnd"/>
      <w:r>
        <w:rPr>
          <w:rFonts w:cs="Arial" w:hAnsi="Arial" w:ascii="Arial"/>
          <w:b/>
          <w:lang w:val="hr-HR"/>
        </w:rPr>
        <w:t xml:space="preserve"> 2, Uprava Šuma Našice, Strossmayerova 11.</w:t>
      </w:r>
    </w:p>
    <w:p w:rsidRDefault="0044219B" w:rsidP="0044219B" w:rsidR="0044219B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lang w:val="hr-HR"/>
        </w:rPr>
        <w:t>(ime i prezime)</w:t>
      </w:r>
    </w:p>
    <w:p w:rsidRDefault="0044219B" w:rsidP="0044219B" w:rsidR="0044219B">
      <w:pPr>
        <w:jc w:val="center"/>
        <w:rPr>
          <w:rFonts w:cs="Arial" w:hAnsi="Arial" w:ascii="Arial"/>
          <w:lang w:val="hr-HR"/>
        </w:rPr>
      </w:pPr>
    </w:p>
    <w:p w:rsidRDefault="0044219B" w:rsidP="0044219B" w:rsidR="0044219B">
      <w:pPr>
        <w:pBdr>
          <w:bottom w:space="1" w:sz="12" w:color="auto" w:val="single"/>
        </w:pBd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Daruvar, Vrbovac, Vrbovačka cesta 44.</w:t>
      </w:r>
    </w:p>
    <w:p w:rsidRDefault="0044219B" w:rsidP="0044219B" w:rsidR="0044219B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(adresa)</w:t>
      </w:r>
    </w:p>
    <w:p w:rsidRDefault="0044219B" w:rsidP="0044219B" w:rsidR="0044219B">
      <w:pPr>
        <w:rPr>
          <w:rFonts w:cs="Arial" w:hAnsi="Arial" w:ascii="Arial"/>
          <w:lang w:val="hr-HR"/>
        </w:rPr>
      </w:pPr>
    </w:p>
    <w:p w:rsidRDefault="0044219B" w:rsidP="0044219B" w:rsidR="0044219B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ročište radi namirenja u ovom predmetu na dan</w:t>
      </w:r>
    </w:p>
    <w:p w:rsidRDefault="0044219B" w:rsidP="0044219B" w:rsidR="0044219B">
      <w:pPr>
        <w:jc w:val="both"/>
        <w:rPr>
          <w:rFonts w:cs="Arial" w:hAnsi="Arial" w:ascii="Arial"/>
          <w:lang w:val="hr-HR"/>
        </w:rPr>
      </w:pPr>
    </w:p>
    <w:p w:rsidRDefault="0044219B" w:rsidP="0044219B" w:rsidR="0044219B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16. prosinca 2016. godine u 11,00 sati,</w:t>
      </w:r>
    </w:p>
    <w:p w:rsidRDefault="0044219B" w:rsidP="0044219B" w:rsidR="0044219B">
      <w:pPr>
        <w:jc w:val="center"/>
        <w:rPr>
          <w:rFonts w:cs="Arial" w:hAnsi="Arial" w:ascii="Arial"/>
          <w:b/>
          <w:lang w:val="hr-HR"/>
        </w:rPr>
      </w:pPr>
    </w:p>
    <w:p w:rsidRDefault="0044219B" w:rsidP="0044219B" w:rsidR="0044219B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44219B" w:rsidP="0044219B" w:rsidR="0044219B">
      <w:pPr>
        <w:jc w:val="both"/>
        <w:rPr>
          <w:rFonts w:cs="Arial" w:hAnsi="Arial" w:ascii="Arial"/>
        </w:rPr>
      </w:pPr>
    </w:p>
    <w:p w:rsidRDefault="0044219B" w:rsidP="0044219B" w:rsidR="0044219B">
      <w:pPr>
        <w:jc w:val="both"/>
        <w:rPr>
          <w:rFonts w:cs="Arial" w:hAnsi="Arial" w:ascii="Arial"/>
          <w:lang w:val="hr-HR"/>
        </w:rPr>
      </w:pPr>
    </w:p>
    <w:p w:rsidRDefault="0044219B" w:rsidP="0044219B" w:rsidR="0044219B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  <w:t>U Bjelovaru, 30. studenog 2016. godine</w:t>
      </w:r>
    </w:p>
    <w:p w:rsidRDefault="0044219B" w:rsidP="0044219B" w:rsidR="0044219B">
      <w:pPr>
        <w:jc w:val="both"/>
        <w:rPr>
          <w:rFonts w:cs="Arial" w:hAnsi="Arial" w:ascii="Arial"/>
          <w:lang w:val="hr-HR"/>
        </w:rPr>
      </w:pPr>
    </w:p>
    <w:p w:rsidRDefault="0044219B" w:rsidP="0044219B" w:rsidR="0044219B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   STEČAJNI SUDAC</w:t>
      </w:r>
    </w:p>
    <w:p w:rsidRDefault="0044219B" w:rsidP="0044219B" w:rsidR="0044219B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TOMISLAV MRAZOVIĆ,v.r.</w:t>
      </w:r>
    </w:p>
    <w:p w:rsidRDefault="0044219B" w:rsidP="0044219B" w:rsidR="0044219B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Za točnost </w:t>
      </w:r>
      <w:proofErr w:type="spellStart"/>
      <w:r>
        <w:rPr>
          <w:rFonts w:cs="Arial" w:hAnsi="Arial" w:ascii="Arial"/>
          <w:lang w:val="hr-HR"/>
        </w:rPr>
        <w:t>otpravka</w:t>
      </w:r>
      <w:proofErr w:type="spellEnd"/>
      <w:r>
        <w:rPr>
          <w:rFonts w:cs="Arial" w:hAnsi="Arial" w:ascii="Arial"/>
          <w:lang w:val="hr-HR"/>
        </w:rPr>
        <w:t>-</w:t>
      </w:r>
    </w:p>
    <w:p w:rsidRDefault="0044219B" w:rsidP="0044219B" w:rsidR="0044219B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ovlašteni službenik</w:t>
      </w:r>
    </w:p>
    <w:p w:rsidRDefault="0044219B" w:rsidP="0044219B" w:rsidR="0044219B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                                                       Jasmina </w:t>
      </w:r>
      <w:proofErr w:type="spellStart"/>
      <w:r>
        <w:rPr>
          <w:rFonts w:cs="Arial" w:hAnsi="Arial" w:ascii="Arial"/>
          <w:lang w:val="hr-HR"/>
        </w:rPr>
        <w:t>Tubić</w:t>
      </w:r>
      <w:proofErr w:type="spellEnd"/>
    </w:p>
    <w:p w:rsidRDefault="0044219B" w:rsidP="0044219B" w:rsidR="0044219B">
      <w:pPr>
        <w:jc w:val="both"/>
        <w:rPr>
          <w:rFonts w:cs="Arial" w:hAnsi="Arial" w:ascii="Arial"/>
          <w:lang w:val="hr-HR"/>
        </w:rPr>
      </w:pPr>
    </w:p>
    <w:p w:rsidRDefault="0044219B" w:rsidP="0044219B" w:rsidR="0044219B">
      <w:pPr>
        <w:jc w:val="both"/>
        <w:rPr>
          <w:rFonts w:cs="Arial" w:hAnsi="Arial" w:ascii="Arial"/>
          <w:lang w:val="hr-HR"/>
        </w:rPr>
      </w:pPr>
    </w:p>
    <w:p w:rsidRDefault="0044219B" w:rsidP="0044219B" w:rsidR="0044219B">
      <w:pPr>
        <w:jc w:val="both"/>
        <w:rPr>
          <w:rFonts w:cs="Arial" w:hAnsi="Arial" w:ascii="Arial"/>
          <w:lang w:val="hr-HR"/>
        </w:rPr>
      </w:pPr>
    </w:p>
    <w:p w:rsidRDefault="0044219B" w:rsidP="0044219B" w:rsidR="0044219B">
      <w:pPr>
        <w:jc w:val="both"/>
        <w:rPr>
          <w:rFonts w:cs="Arial" w:hAnsi="Arial" w:ascii="Arial"/>
          <w:lang w:val="hr-HR"/>
        </w:rPr>
      </w:pPr>
    </w:p>
    <w:p w:rsidRDefault="0044219B" w:rsidP="0044219B" w:rsidR="0044219B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Rj</w:t>
      </w:r>
      <w:proofErr w:type="spellEnd"/>
      <w:r>
        <w:rPr>
          <w:rFonts w:cs="Arial" w:hAnsi="Arial" w:ascii="Arial"/>
          <w:lang w:val="hr-HR"/>
        </w:rPr>
        <w:t>.</w:t>
      </w:r>
    </w:p>
    <w:p w:rsidRDefault="0044219B" w:rsidP="0044219B" w:rsidR="0044219B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Dna: putem e-oglasne ploče suda i poštom</w:t>
      </w:r>
    </w:p>
    <w:p w:rsidRDefault="0044219B" w:rsidP="0044219B" w:rsidR="0044219B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Sc.roč</w:t>
      </w:r>
      <w:proofErr w:type="spellEnd"/>
      <w:r>
        <w:rPr>
          <w:rFonts w:cs="Arial" w:hAnsi="Arial" w:ascii="Arial"/>
          <w:lang w:val="hr-HR"/>
        </w:rPr>
        <w:t>.</w:t>
      </w:r>
    </w:p>
    <w:p w:rsidRDefault="0044219B" w:rsidP="0044219B" w:rsidR="0044219B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U Bj.30.11.2016.g.</w:t>
      </w:r>
    </w:p>
    <w:p w:rsidRDefault="0044219B" w:rsidP="0044219B" w:rsidR="0044219B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219B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4219B"/>
    <w:pPr>
      <w:spacing w:lineRule="auto" w:line="240" w:after="0"/>
    </w:pPr>
    <w:rPr>
      <w:rFonts w:cs="Times New Roman" w:eastAsia="Times New Roman" w:hAnsi="Courier New" w:asci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hAnsi="Times New Roman" w:ascii="Times New Roman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4219B"/>
    <w:pPr>
      <w:spacing w:after="0" w:line="240" w:lineRule="auto"/>
    </w:pPr>
    <w:rPr>
      <w:rFonts w:ascii="Courier New" w:cs="Times New Roman" w:eastAsia="Times New Roman" w:hAns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hAnsi="Times New Roman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696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>Ul.Ljudevita Farkaša Vukotinovića 2</izvorni_sadrzaj>
    <derivirana_varijabla naziv="DomainObject.UcesnikSudskeRadnje.Adresa.UlicaIKBR_1">Ul.Ljudevita Farkaša Vukotinovića 2</derivirana_varijabla>
  </DomainObject.UcesnikSudskeRadnje.Adresa.UlicaIKBR>
  <DomainObject.UcesnikSudskeRadnje.Naziv>
    <izvorni_sadrzaj>HRVATSKE ŠUME društvo s ograničenom odgovornošću ZAGREB</izvorni_sadrzaj>
    <derivirana_varijabla naziv="DomainObject.UcesnikSudskeRadnje.Naziv_1">HRVATSKE ŠUME društvo s ograničenom odgovornošću ZAGREB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16. prosinca 2016.</izvorni_sadrzaj>
    <derivirana_varijabla naziv="DomainObject.UcesnikSudskeRadnje.SudskaRadnja.PlaniraniZavrsetakDatum_1">16. prosinca 2016.</derivirana_varijabla>
  </DomainObject.UcesnikSudskeRadnje.SudskaRadnja.PlaniraniZavrsetakDatum>
  <DomainObject.UcesnikSudskeRadnje.SudskaRadnja.PlaniraniPocetakDatum>
    <izvorni_sadrzaj>16. prosinca 2016.</izvorni_sadrzaj>
    <derivirana_varijabla naziv="DomainObject.UcesnikSudskeRadnje.SudskaRadnja.PlaniraniPocetakDatum_1">16. prosinca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2013.</izvorni_sadrzaj>
    <derivirana_varijabla naziv="DomainObject.Predmet.DatumOsnivanja_1">14.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studenog 2013.</izvorni_sadrzaj>
    <derivirana_varijabla naziv="DomainObject.Predmet.DatumRjesavanja_1">15.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St-193/2013</izvorni_sadrzaj>
    <derivirana_varijabla naziv="DomainObject.Predmet.OznakaBroj_1">St-193/2013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TEHNODRVO d.o.o. za proizvodnju i trgovinu SLATINA</izvorni_sadrzaj>
    <derivirana_varijabla naziv="DomainObject.Predmet.ProtustrankaFormated_1">  TEHNODRVO d.o.o. za proizvodnju i trgovinu SLATINA</derivirana_varijabla>
  </DomainObject.Predmet.ProtustrankaFormated>
  <DomainObject.Predmet.ProtustrankaFormatedOIB>
    <izvorni_sadrzaj>  TEHNODRVO d.o.o. za proizvodnju i trgovinu SLATINA, OIB 21467612451</izvorni_sadrzaj>
    <derivirana_varijabla naziv="DomainObject.Predmet.ProtustrankaFormatedOIB_1">  TEHNODRVO d.o.o. za proizvodnju i trgovinu SLATINA, OIB 21467612451</derivirana_varijabla>
  </DomainObject.Predmet.ProtustrankaFormatedOIB>
  <DomainObject.Predmet.ProtustrankaFormatedWithAdress>
    <izvorni_sadrzaj> TEHNODRVO d.o.o. za proizvodnju i trgovinu SLATINA, Industrijska 6, 33520 Slatina</izvorni_sadrzaj>
    <derivirana_varijabla naziv="DomainObject.Predmet.ProtustrankaFormatedWithAdress_1"> TEHNODRVO d.o.o. za proizvodnju i trgovinu SLATINA, Industrijska 6, 33520 Slatina</derivirana_varijabla>
  </DomainObject.Predmet.ProtustrankaFormatedWithAdress>
  <DomainObject.Predmet.ProtustrankaFormatedWithAdressOIB>
    <izvorni_sadrzaj> TEHNODRVO d.o.o. za proizvodnju i trgovinu SLATINA, OIB 21467612451, Industrijska 6, 33520 Slatina</izvorni_sadrzaj>
    <derivirana_varijabla naziv="DomainObject.Predmet.ProtustrankaFormatedWithAdressOIB_1"> TEHNODRVO d.o.o. za proizvodnju i trgovinu SLATINA, OIB 21467612451, Industrijska 6, 33520 Slatina</derivirana_varijabla>
  </DomainObject.Predmet.ProtustrankaFormatedWithAdressOIB>
  <DomainObject.Predmet.ProtustrankaWithAdress>
    <izvorni_sadrzaj>TEHNODRVO d.o.o. za proizvodnju i trgovinu SLATINA Industrijska 6, 33520 Slatina</izvorni_sadrzaj>
    <derivirana_varijabla naziv="DomainObject.Predmet.ProtustrankaWithAdress_1">TEHNODRVO d.o.o. za proizvodnju i trgovinu SLATINA Industrijska 6, 33520 Slatina</derivirana_varijabla>
  </DomainObject.Predmet.ProtustrankaWithAdress>
  <DomainObject.Predmet.ProtustrankaWithAdressOIB>
    <izvorni_sadrzaj>TEHNODRVO d.o.o. za proizvodnju i trgovinu SLATINA, OIB 21467612451, Industrijska 6, 33520 Slatina</izvorni_sadrzaj>
    <derivirana_varijabla naziv="DomainObject.Predmet.ProtustrankaWithAdressOIB_1">TEHNODRVO d.o.o. za proizvodnju i trgovinu SLATINA, OIB 21467612451, Industrijska 6, 33520 Slatina</derivirana_varijabla>
  </DomainObject.Predmet.ProtustrankaWithAdressOIB>
  <DomainObject.Predmet.ProtustrankaNazivFormated>
    <izvorni_sadrzaj>TEHNODRVO d.o.o. za proizvodnju i trgovinu SLATINA</izvorni_sadrzaj>
    <derivirana_varijabla naziv="DomainObject.Predmet.ProtustrankaNazivFormated_1">TEHNODRVO d.o.o. za proizvodnju i trgovinu SLATINA</derivirana_varijabla>
  </DomainObject.Predmet.ProtustrankaNazivFormated>
  <DomainObject.Predmet.ProtustrankaNazivFormatedOIB>
    <izvorni_sadrzaj>TEHNODRVO d.o.o. za proizvodnju i trgovinu SLATINA, OIB 21467612451</izvorni_sadrzaj>
    <derivirana_varijabla naziv="DomainObject.Predmet.ProtustrankaNazivFormatedOIB_1">TEHNODRVO d.o.o. za proizvodnju i trgovinu SLATINA, OIB 21467612451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CIGLAR IZ KAPINACA zastupanog po punomoćniku ZOU Radomir Borotić i Darko Novačić; ANTE ŽUNIĆ IZ SLATINE zastupanog po punomoćniku ZOU Radomir Borotić i Darko Novačić; HRVATSKE ŠUME društvo s ograničenom odgovornošću ZAGREB; OTP BANKA d.d.; SLATINSKA BANKA d.d.</izvorni_sadrzaj>
    <derivirana_varijabla naziv="DomainObject.Predmet.StrankaFormated_1">  ROBERT CIGLAR IZ KAPINACA zastupanog po punomoćniku ZOU Radomir Borotić i Darko Novačić; ANTE ŽUNIĆ IZ SLATINE zastupanog po punomoćniku ZOU Radomir Borotić i Darko Novačić; HRVATSKE ŠUME društvo s ograničenom odgovornošću ZAGREB; OTP BANKA d.d.; SLATINSKA BANKA d.d.</derivirana_varijabla>
  </DomainObject.Predmet.StrankaFormated>
  <DomainObject.Predmet.StrankaFormatedOIB>
    <izvorni_sadrzaj>  ROBERT CIGLAR IZ KAPINACA, OIB 54180605438 zastupanog po punomoćniku ZOU Radomir Borotić i Darko Novačić; ANTE ŽUNIĆ IZ SLATINE, OIB 65375487859 zastupanog po punomoćniku ZOU Radomir Borotić i Darko Novačić; HRVATSKE ŠUME društvo s ograničenom odgovornošću ZAGREB, OIB 69693144506; OTP BANKA d.d., OIB 52508873833; SLATINSKA BANKA d.d., OIB 42252496579</izvorni_sadrzaj>
    <derivirana_varijabla naziv="DomainObject.Predmet.StrankaFormatedOIB_1">  ROBERT CIGLAR IZ KAPINACA, OIB 54180605438 zastupanog po punomoćniku ZOU Radomir Borotić i Darko Novačić; ANTE ŽUNIĆ IZ SLATINE, OIB 65375487859 zastupanog po punomoćniku ZOU Radomir Borotić i Darko Novačić; HRVATSKE ŠUME društvo s ograničenom odgovornošću ZAGREB, OIB 69693144506; OTP BANKA d.d., OIB 52508873833; SLATINSKA BANKA d.d., OIB 42252496579</derivirana_varijabla>
  </DomainObject.Predmet.StrankaFormatedOIB>
  <DomainObject.Predmet.StrankaFormatedWithAdress>
    <izvorni_sadrzaj> ROBERT CIGLAR IZ KAPINACA, Bana Jelačića 27, Kapinci zastupanog po punomoćniku ZOU Radomir Borotić i Darko Novačić; ANTE ŽUNIĆ IZ SLATINE, Ulica Milke Trnine 8, 33520 Slatina zastupanog po punomoćniku ZOU Radomir Borotić i Darko Novačić; HRVATSKE ŠUME društvo s ograničenom odgovornošću ZAGREB, Ul.Ljudevita Farkaša Vukotinovića 2, Zagreb; OTP BANKA d.d., Ulica domovinskog rata 3., 23000 Zadar; SLATINSKA BANKA d.d., Vladimira Nazora 2., 33520 Slatina</izvorni_sadrzaj>
    <derivirana_varijabla naziv="DomainObject.Predmet.StrankaFormatedWithAdress_1"> ROBERT CIGLAR IZ KAPINACA, Bana Jelačića 27, Kapinci zastupanog po punomoćniku ZOU Radomir Borotić i Darko Novačić; ANTE ŽUNIĆ IZ SLATINE, Ulica Milke Trnine 8, 33520 Slatina zastupanog po punomoćniku ZOU Radomir Borotić i Darko Novačić; HRVATSKE ŠUME društvo s ograničenom odgovornošću ZAGREB, Ul.Ljudevita Farkaša Vukotinovića 2, Zagreb; OTP BANKA d.d., Ulica domovinskog rata 3., 23000 Zadar; SLATINSKA BANKA d.d., Vladimira Nazora 2., 33520 Slatina</derivirana_varijabla>
  </DomainObject.Predmet.StrankaFormatedWithAdress>
  <DomainObject.Predmet.StrankaFormatedWithAdressOIB>
    <izvorni_sadrzaj> ROBERT CIGLAR IZ KAPINACA, OIB 54180605438, Bana Jelačića 27, Kapinci zastupanog po punomoćniku ZOU Radomir Borotić i Darko Novačić; ANTE ŽUNIĆ IZ SLATINE, OIB 65375487859, Ulica Milke Trnine 8, 33520 Slatina zastupanog po punomoćniku ZOU Radomir Borotić i Darko Novačić; HRVATSKE ŠUME društvo s ograničenom odgovornošću ZAGREB, OIB 69693144506, Ul.Ljudevita Farkaša Vukotinovića 2, Zagreb; OTP BANKA d.d., OIB 52508873833, Ulica domovinskog rata 3., 23000 Zadar; SLATINSKA BANKA d.d., OIB 42252496579, Vladimira Nazora 2., 33520 Slatina</izvorni_sadrzaj>
    <derivirana_varijabla naziv="DomainObject.Predmet.StrankaFormatedWithAdressOIB_1"> ROBERT CIGLAR IZ KAPINACA, OIB 54180605438, Bana Jelačića 27, Kapinci zastupanog po punomoćniku ZOU Radomir Borotić i Darko Novačić; ANTE ŽUNIĆ IZ SLATINE, OIB 65375487859, Ulica Milke Trnine 8, 33520 Slatina zastupanog po punomoćniku ZOU Radomir Borotić i Darko Novačić; HRVATSKE ŠUME društvo s ograničenom odgovornošću ZAGREB, OIB 69693144506, Ul.Ljudevita Farkaša Vukotinovića 2, Zagreb; OTP BANKA d.d., OIB 52508873833, Ulica domovinskog rata 3., 23000 Zadar; SLATINSKA BANKA d.d., OIB 42252496579, Vladimira Nazora 2., 33520 Slatina</derivirana_varijabla>
  </DomainObject.Predmet.StrankaFormatedWithAdressOIB>
  <DomainObject.Predmet.StrankaWithAdress>
    <izvorni_sadrzaj>ROBERT CIGLAR IZ KAPINACA Bana Jelačića 27,Kapinci,ANTE ŽUNIĆ IZ SLATINE Ulica Milke Trnine 8,33520 Slatina,HRVATSKE ŠUME društvo s ograničenom odgovornošću ZAGREB Ul.Ljudevita Farkaša Vukotinovića 2,Zagreb,OTP BANKA d.d. Ulica domovinskog rata 3.,23000 Zadar,SLATINSKA BANKA d.d. Vladimira Nazora 2.,33520 Slatina</izvorni_sadrzaj>
    <derivirana_varijabla naziv="DomainObject.Predmet.StrankaWithAdress_1">ROBERT CIGLAR IZ KAPINACA Bana Jelačića 27,Kapinci,ANTE ŽUNIĆ IZ SLATINE Ulica Milke Trnine 8,33520 Slatina,HRVATSKE ŠUME društvo s ograničenom odgovornošću ZAGREB Ul.Ljudevita Farkaša Vukotinovića 2,Zagreb,OTP BANKA d.d. Ulica domovinskog rata 3.,23000 Zadar,SLATINSKA BANKA d.d. Vladimira Nazora 2.,33520 Slatina</derivirana_varijabla>
  </DomainObject.Predmet.StrankaWithAdress>
  <DomainObject.Predmet.StrankaWithAdressOIB>
    <izvorni_sadrzaj>ROBERT CIGLAR IZ KAPINACA, OIB 54180605438, Bana Jelačića 27,Kapinci,ANTE ŽUNIĆ IZ SLATINE, OIB 65375487859, Ulica Milke Trnine 8,33520 Slatina,HRVATSKE ŠUME društvo s ograničenom odgovornošću ZAGREB, OIB 69693144506, Ul.Ljudevita Farkaša Vukotinovića 2,Zagreb,OTP BANKA d.d., OIB 52508873833, Ulica domovinskog rata 3.,23000 Zadar,SLATINSKA BANKA d.d., OIB 42252496579, Vladimira Nazora 2.,33520 Slatina</izvorni_sadrzaj>
    <derivirana_varijabla naziv="DomainObject.Predmet.StrankaWithAdressOIB_1">ROBERT CIGLAR IZ KAPINACA, OIB 54180605438, Bana Jelačića 27,Kapinci,ANTE ŽUNIĆ IZ SLATINE, OIB 65375487859, Ulica Milke Trnine 8,33520 Slatina,HRVATSKE ŠUME društvo s ograničenom odgovornošću ZAGREB, OIB 69693144506, Ul.Ljudevita Farkaša Vukotinovića 2,Zagreb,OTP BANKA d.d., OIB 52508873833, Ulica domovinskog rata 3.,23000 Zadar,SLATINSKA BANKA d.d., OIB 42252496579, Vladimira Nazora 2.,33520 Slatina</derivirana_varijabla>
  </DomainObject.Predmet.StrankaWithAdressOIB>
  <DomainObject.Predmet.StrankaNazivFormated>
    <izvorni_sadrzaj>ROBERT CIGLAR IZ KAPINACA,ANTE ŽUNIĆ IZ SLATINE,HRVATSKE ŠUME društvo s ograničenom odgovornošću ZAGREB,OTP BANKA d.d.,SLATINSKA BANKA d.d.</izvorni_sadrzaj>
    <derivirana_varijabla naziv="DomainObject.Predmet.StrankaNazivFormated_1">ROBERT CIGLAR IZ KAPINACA,ANTE ŽUNIĆ IZ SLATINE,HRVATSKE ŠUME društvo s ograničenom odgovornošću ZAGREB,OTP BANKA d.d.,SLATINSKA BANKA d.d.</derivirana_varijabla>
  </DomainObject.Predmet.StrankaNazivFormated>
  <DomainObject.Predmet.StrankaNazivFormatedOIB>
    <izvorni_sadrzaj>ROBERT CIGLAR IZ KAPINACA, OIB 54180605438,ANTE ŽUNIĆ IZ SLATINE, OIB 65375487859,HRVATSKE ŠUME društvo s ograničenom odgovornošću ZAGREB, OIB 69693144506,OTP BANKA d.d., OIB 52508873833,SLATINSKA BANKA d.d., OIB 42252496579</izvorni_sadrzaj>
    <derivirana_varijabla naziv="DomainObject.Predmet.StrankaNazivFormatedOIB_1">ROBERT CIGLAR IZ KAPINACA, OIB 54180605438,ANTE ŽUNIĆ IZ SLATINE, OIB 65375487859,HRVATSKE ŠUME društvo s ograničenom odgovornošću ZAGREB, OIB 69693144506,OTP BANKA d.d., OIB 52508873833,SLATINSKA BANKA d.d., OIB 42252496579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ROBERT CIGLAR IZ KAPINACA zastupanog po punomoćniku ZOU Radomir Borotić i Darko Novačić</item>
      <item>ANTE ŽUNIĆ IZ SLATINE zastupanog po punomoćniku ZOU Radomir Borotić i Darko Novačić</item>
      <item>HRVATSKE ŠUME društvo s ograničenom odgovornošću ZAGREB</item>
      <item>OTP BANKA d.d.</item>
      <item>SLATINSKA BANKA d.d.</item>
    </izvorni_sadrzaj>
    <derivirana_varijabla naziv="DomainObject.Predmet.StrankaListFormated_1">
      <item>ROBERT CIGLAR IZ KAPINACA zastupanog po punomoćniku ZOU Radomir Borotić i Darko Novačić</item>
      <item>ANTE ŽUNIĆ IZ SLATINE zastupanog po punomoćniku ZOU Radomir Borotić i Darko Novačić</item>
      <item>HRVATSKE ŠUME društvo s ograničenom odgovornošću ZAGREB</item>
      <item>OTP BANKA d.d.</item>
      <item>SLATINSKA BANKA d.d.</item>
    </derivirana_varijabla>
  </DomainObject.Predmet.StrankaListFormated>
  <DomainObject.Predmet.StrankaListFormatedOIB>
    <izvorni_sadrzaj>
      <item>ROBERT CIGLAR IZ KAPINACA, OIB 54180605438 zastupanog po punomoćniku ZOU Radomir Borotić i Darko Novačić</item>
      <item>ANTE ŽUNIĆ IZ SLATINE, OIB 65375487859 zastupanog po punomoćniku ZOU Radomir Borotić i Darko Novačić</item>
      <item>HRVATSKE ŠUME društvo s ograničenom odgovornošću ZAGREB, OIB 69693144506</item>
      <item>OTP BANKA d.d., OIB 52508873833</item>
      <item>SLATINSKA BANKA d.d., OIB 42252496579</item>
    </izvorni_sadrzaj>
    <derivirana_varijabla naziv="DomainObject.Predmet.StrankaListFormatedOIB_1">
      <item>ROBERT CIGLAR IZ KAPINACA, OIB 54180605438 zastupanog po punomoćniku ZOU Radomir Borotić i Darko Novačić</item>
      <item>ANTE ŽUNIĆ IZ SLATINE, OIB 65375487859 zastupanog po punomoćniku ZOU Radomir Borotić i Darko Novačić</item>
      <item>HRVATSKE ŠUME društvo s ograničenom odgovornošću ZAGREB, OIB 69693144506</item>
      <item>OTP BANKA d.d., OIB 52508873833</item>
      <item>SLATINSKA BANKA d.d., OIB 42252496579</item>
    </derivirana_varijabla>
  </DomainObject.Predmet.StrankaListFormatedOIB>
  <DomainObject.Predmet.StrankaListFormatedWithAdress>
    <izvorni_sadrzaj>
      <item>ROBERT CIGLAR IZ KAPINACA, Bana Jelačića 27, Kapinci zastupanog po punomoćniku ZOU Radomir Borotić i Darko Novačić</item>
      <item>ANTE ŽUNIĆ IZ SLATINE, Ulica Milke Trnine 8, 33520 Slatina zastupanog po punomoćniku ZOU Radomir Borotić i Darko Novačić</item>
      <item>HRVATSKE ŠUME društvo s ograničenom odgovornošću ZAGREB, Ul.Ljudevita Farkaša Vukotinovića 2, Zagreb</item>
      <item>OTP BANKA d.d., Ulica domovinskog rata 3., 23000 Zadar</item>
      <item>SLATINSKA BANKA d.d., Vladimira Nazora 2., 33520 Slatina</item>
    </izvorni_sadrzaj>
    <derivirana_varijabla naziv="DomainObject.Predmet.StrankaListFormatedWithAdress_1">
      <item>ROBERT CIGLAR IZ KAPINACA, Bana Jelačića 27, Kapinci zastupanog po punomoćniku ZOU Radomir Borotić i Darko Novačić</item>
      <item>ANTE ŽUNIĆ IZ SLATINE, Ulica Milke Trnine 8, 33520 Slatina zastupanog po punomoćniku ZOU Radomir Borotić i Darko Novačić</item>
      <item>HRVATSKE ŠUME društvo s ograničenom odgovornošću ZAGREB, Ul.Ljudevita Farkaša Vukotinovića 2, Zagreb</item>
      <item>OTP BANKA d.d., Ulica domovinskog rata 3., 23000 Zadar</item>
      <item>SLATINSKA BANKA d.d., Vladimira Nazora 2., 33520 Slatina</item>
    </derivirana_varijabla>
  </DomainObject.Predmet.StrankaListFormatedWithAdress>
  <DomainObject.Predmet.StrankaListFormatedWithAdressOIB>
    <izvorni_sadrzaj>
      <item>ROBERT CIGLAR IZ KAPINACA, OIB 54180605438, Bana Jelačića 27, Kapinci zastupanog po punomoćniku ZOU Radomir Borotić i Darko Novačić</item>
      <item>ANTE ŽUNIĆ IZ SLATINE, OIB 65375487859, Ulica Milke Trnine 8, 33520 Slatina zastupanog po punomoćniku ZOU Radomir Borotić i Darko Novačić</item>
      <item>HRVATSKE ŠUME društvo s ograničenom odgovornošću ZAGREB, OIB 69693144506, Ul.Ljudevita Farkaša Vukotinovića 2, Zagreb</item>
      <item>OTP BANKA d.d., OIB 52508873833, Ulica domovinskog rata 3., 23000 Zadar</item>
      <item>SLATINSKA BANKA d.d., OIB 42252496579, Vladimira Nazora 2., 33520 Slatina</item>
    </izvorni_sadrzaj>
    <derivirana_varijabla naziv="DomainObject.Predmet.StrankaListFormatedWithAdressOIB_1">
      <item>ROBERT CIGLAR IZ KAPINACA, OIB 54180605438, Bana Jelačića 27, Kapinci zastupanog po punomoćniku ZOU Radomir Borotić i Darko Novačić</item>
      <item>ANTE ŽUNIĆ IZ SLATINE, OIB 65375487859, Ulica Milke Trnine 8, 33520 Slatina zastupanog po punomoćniku ZOU Radomir Borotić i Darko Novačić</item>
      <item>HRVATSKE ŠUME društvo s ograničenom odgovornošću ZAGREB, OIB 69693144506, Ul.Ljudevita Farkaša Vukotinovića 2, Zagreb</item>
      <item>OTP BANKA d.d., OIB 52508873833, Ulica domovinskog rata 3., 23000 Zadar</item>
      <item>SLATINSKA BANKA d.d., OIB 42252496579, Vladimira Nazora 2., 33520 Slatina</item>
    </derivirana_varijabla>
  </DomainObject.Predmet.StrankaListFormatedWithAdressOIB>
  <DomainObject.Predmet.StrankaListNazivFormated>
    <izvorni_sadrzaj>
      <item>ROBERT CIGLAR IZ KAPINACA</item>
      <item>ANTE ŽUNIĆ IZ SLATINE</item>
      <item>HRVATSKE ŠUME društvo s ograničenom odgovornošću ZAGREB</item>
      <item>OTP BANKA d.d.</item>
      <item>SLATINSKA BANKA d.d.</item>
    </izvorni_sadrzaj>
    <derivirana_varijabla naziv="DomainObject.Predmet.StrankaListNazivFormated_1">
      <item>ROBERT CIGLAR IZ KAPINACA</item>
      <item>ANTE ŽUNIĆ IZ SLATINE</item>
      <item>HRVATSKE ŠUME društvo s ograničenom odgovornošću ZAGREB</item>
      <item>OTP BANKA d.d.</item>
      <item>SLATINSKA BANKA d.d.</item>
    </derivirana_varijabla>
  </DomainObject.Predmet.StrankaListNazivFormated>
  <DomainObject.Predmet.StrankaListNazivFormatedOIB>
    <izvorni_sadrzaj>
      <item>ROBERT CIGLAR IZ KAPINACA, OIB 54180605438</item>
      <item>ANTE ŽUNIĆ IZ SLATINE, OIB 65375487859</item>
      <item>HRVATSKE ŠUME društvo s ograničenom odgovornošću ZAGREB, OIB 69693144506</item>
      <item>OTP BANKA d.d., OIB 52508873833</item>
      <item>SLATINSKA BANKA d.d., OIB 42252496579</item>
    </izvorni_sadrzaj>
    <derivirana_varijabla naziv="DomainObject.Predmet.StrankaListNazivFormatedOIB_1">
      <item>ROBERT CIGLAR IZ KAPINACA, OIB 54180605438</item>
      <item>ANTE ŽUNIĆ IZ SLATINE, OIB 65375487859</item>
      <item>HRVATSKE ŠUME društvo s ograničenom odgovornošću ZAGREB, OIB 69693144506</item>
      <item>OTP BANKA d.d., OIB 52508873833</item>
      <item>SLATINSKA BANKA d.d., OIB 42252496579</item>
    </derivirana_varijabla>
  </DomainObject.Predmet.StrankaListNazivFormatedOIB>
  <DomainObject.Predmet.ProtuStrankaListFormated>
    <izvorni_sadrzaj>
      <item>TEHNODRVO d.o.o. za proizvodnju i trgovinu SLATINA</item>
    </izvorni_sadrzaj>
    <derivirana_varijabla naziv="DomainObject.Predmet.ProtuStrankaListFormated_1">
      <item>TEHNODRVO d.o.o. za proizvodnju i trgovinu SLATINA</item>
    </derivirana_varijabla>
  </DomainObject.Predmet.ProtuStrankaListFormated>
  <DomainObject.Predmet.ProtuStrankaListFormatedOIB>
    <izvorni_sadrzaj>
      <item>TEHNODRVO d.o.o. za proizvodnju i trgovinu SLATINA, OIB 21467612451</item>
    </izvorni_sadrzaj>
    <derivirana_varijabla naziv="DomainObject.Predmet.ProtuStrankaListFormatedOIB_1">
      <item>TEHNODRVO d.o.o. za proizvodnju i trgovinu SLATINA, OIB 21467612451</item>
    </derivirana_varijabla>
  </DomainObject.Predmet.ProtuStrankaListFormatedOIB>
  <DomainObject.Predmet.ProtuStrankaListFormatedWithAdress>
    <izvorni_sadrzaj>
      <item>TEHNODRVO d.o.o. za proizvodnju i trgovinu SLATINA, Industrijska 6, 33520 Slatina</item>
    </izvorni_sadrzaj>
    <derivirana_varijabla naziv="DomainObject.Predmet.ProtuStrankaListFormatedWithAdress_1">
      <item>TEHNODRVO d.o.o. za proizvodnju i trgovinu SLATINA, Industrijska 6, 33520 Slatina</item>
    </derivirana_varijabla>
  </DomainObject.Predmet.ProtuStrankaListFormatedWithAdress>
  <DomainObject.Predmet.ProtuStrankaListFormatedWithAdressOIB>
    <izvorni_sadrzaj>
      <item>TEHNODRVO d.o.o. za proizvodnju i trgovinu SLATINA, OIB 21467612451, Industrijska 6, 33520 Slatina</item>
    </izvorni_sadrzaj>
    <derivirana_varijabla naziv="DomainObject.Predmet.ProtuStrankaListFormatedWithAdressOIB_1">
      <item>TEHNODRVO d.o.o. za proizvodnju i trgovinu SLATINA, OIB 21467612451, Industrijska 6, 33520 Slatina</item>
    </derivirana_varijabla>
  </DomainObject.Predmet.ProtuStrankaListFormatedWithAdressOIB>
  <DomainObject.Predmet.ProtuStrankaListNazivFormated>
    <izvorni_sadrzaj>
      <item>TEHNODRVO d.o.o. za proizvodnju i trgovinu SLATINA</item>
    </izvorni_sadrzaj>
    <derivirana_varijabla naziv="DomainObject.Predmet.ProtuStrankaListNazivFormated_1">
      <item>TEHNODRVO d.o.o. za proizvodnju i trgovinu SLATINA</item>
    </derivirana_varijabla>
  </DomainObject.Predmet.ProtuStrankaListNazivFormated>
  <DomainObject.Predmet.ProtuStrankaListNazivFormatedOIB>
    <izvorni_sadrzaj>
      <item>TEHNODRVO d.o.o. za proizvodnju i trgovinu SLATINA, OIB 21467612451</item>
    </izvorni_sadrzaj>
    <derivirana_varijabla naziv="DomainObject.Predmet.ProtuStrankaListNazivFormatedOIB_1">
      <item>TEHNODRVO d.o.o. za proizvodnju i trgovinu SLATINA, OIB 21467612451</item>
    </derivirana_varijabla>
  </DomainObject.Predmet.ProtuStrankaListNazivFormatedOIB>
  <DomainObject.Predmet.OstaliListFormated>
    <izvorni_sadrzaj>
      <item>ZOU Radomir Borotić i Darko Novačić punomoćnik sudionika u postupku ROBERT CIGLAR IZ KAPINACA; ANTE ŽUNIĆ IZ SLATINE</item>
      <item>TANASIJA MARKOVIĆ, steč.upr.</item>
    </izvorni_sadrzaj>
    <derivirana_varijabla naziv="DomainObject.Predmet.OstaliListFormated_1">
      <item>ZOU Radomir Borotić i Darko Novačić punomoćnik sudionika u postupku ROBERT CIGLAR IZ KAPINACA; ANTE ŽUNIĆ IZ SLATINE</item>
      <item>TANASIJA MARKOVIĆ, steč.upr.</item>
    </derivirana_varijabla>
  </DomainObject.Predmet.OstaliListFormated>
  <DomainObject.Predmet.OstaliListFormatedOIB>
    <izvorni_sadrzaj>
      <item>ZOU Radomir Borotić i Darko Novačić punomoćnik sudionika u postupku ROBERT CIGLAR IZ KAPINACA; ANTE ŽUNIĆ IZ SLATINE</item>
      <item>TANASIJA MARKOVIĆ, steč.upr., OIB 15362271646</item>
    </izvorni_sadrzaj>
    <derivirana_varijabla naziv="DomainObject.Predmet.OstaliListFormatedOIB_1">
      <item>ZOU Radomir Borotić i Darko Novačić punomoćnik sudionika u postupku ROBERT CIGLAR IZ KAPINACA; ANTE ŽUNIĆ IZ SLATINE</item>
      <item>TANASIJA MARKOVIĆ, steč.upr., OIB 15362271646</item>
    </derivirana_varijabla>
  </DomainObject.Predmet.OstaliListFormatedOIB>
  <DomainObject.Predmet.OstaliListFormatedWithAdress>
    <izvorni_sadrzaj>
      <item>ZOU Radomir Borotić i Darko Novačić, T. Masaryka 14, 33000 Virovitica punomoćnik sudionika u postupku ROBERT CIGLAR IZ KAPINACA; ANTE ŽUNIĆ IZ SLATINE</item>
      <item>TANASIJA MARKOVIĆ, steč.upr., Vrbovačka cesta 44, 43500 Daruvar</item>
    </izvorni_sadrzaj>
    <derivirana_varijabla naziv="DomainObject.Predmet.OstaliListFormatedWithAdress_1">
      <item>ZOU Radomir Borotić i Darko Novačić, T. Masaryka 14, 33000 Virovitica punomoćnik sudionika u postupku ROBERT CIGLAR IZ KAPINACA; ANTE ŽUNIĆ IZ SLATINE</item>
      <item>TANASIJA MARKOVIĆ, steč.upr., Vrbovačka cesta 44, 43500 Daruvar</item>
    </derivirana_varijabla>
  </DomainObject.Predmet.OstaliListFormatedWithAdress>
  <DomainObject.Predmet.OstaliListFormatedWithAdressOIB>
    <izvorni_sadrzaj>
      <item>ZOU Radomir Borotić i Darko Novačić, T. Masaryka 14, 33000 Virovitica punomoćnik sudionika u postupku ROBERT CIGLAR IZ KAPINACA; ANTE ŽUNIĆ IZ SLATINE</item>
      <item>TANASIJA MARKOVIĆ, steč.upr., OIB 15362271646, Vrbovačka cesta 44, 43500 Daruvar</item>
    </izvorni_sadrzaj>
    <derivirana_varijabla naziv="DomainObject.Predmet.OstaliListFormatedWithAdressOIB_1">
      <item>ZOU Radomir Borotić i Darko Novačić, T. Masaryka 14, 33000 Virovitica punomoćnik sudionika u postupku ROBERT CIGLAR IZ KAPINACA; ANTE ŽUNIĆ IZ SLATINE</item>
      <item>TANASIJA MARKOVIĆ, steč.upr., OIB 15362271646, Vrbovačka cesta 44, 43500 Daruvar</item>
    </derivirana_varijabla>
  </DomainObject.Predmet.OstaliListFormatedWithAdressOIB>
  <DomainObject.Predmet.OstaliListNazivFormated>
    <izvorni_sadrzaj>
      <item>ZOU Radomir Borotić i Darko Novačić</item>
      <item>TANASIJA MARKOVIĆ, steč.upr.</item>
    </izvorni_sadrzaj>
    <derivirana_varijabla naziv="DomainObject.Predmet.OstaliListNazivFormated_1">
      <item>ZOU Radomir Borotić i Darko Novačić</item>
      <item>TANASIJA MARKOVIĆ, steč.upr.</item>
    </derivirana_varijabla>
  </DomainObject.Predmet.OstaliListNazivFormated>
  <DomainObject.Predmet.OstaliListNazivFormatedOIB>
    <izvorni_sadrzaj>
      <item>ZOU Radomir Borotić i Darko Novačić</item>
      <item>TANASIJA MARKOVIĆ, steč.upr., OIB 15362271646</item>
    </izvorni_sadrzaj>
    <derivirana_varijabla naziv="DomainObject.Predmet.OstaliListNazivFormatedOIB_1">
      <item>ZOU Radomir Borotić i Darko Novačić</item>
      <item>TANASIJA MARKOVIĆ, steč.upr., OIB 15362271646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 CIGLAR IZ KAPINACA i dr.</izvorni_sadrzaj>
    <derivirana_varijabla naziv="DomainObject.Predmet.StrankaIDrugi_1">ROBERT CIGLAR IZ KAPINACA i dr.</derivirana_varijabla>
  </DomainObject.Predmet.StrankaIDrugi>
  <DomainObject.Predmet.ProtustrankaIDrugi>
    <izvorni_sadrzaj>TEHNODRVO d.o.o. za proizvodnju i trgovinu SLATINA</izvorni_sadrzaj>
    <derivirana_varijabla naziv="DomainObject.Predmet.ProtustrankaIDrugi_1">TEHNODRVO d.o.o. za proizvodnju i trgovinu SLATINA</derivirana_varijabla>
  </DomainObject.Predmet.ProtustrankaIDrugi>
  <DomainObject.Predmet.StrankaIDrugiAdressOIB>
    <izvorni_sadrzaj>ROBERT CIGLAR IZ KAPINACA, OIB 54180605438, Bana Jelačića 27, Kapinci i dr.</izvorni_sadrzaj>
    <derivirana_varijabla naziv="DomainObject.Predmet.StrankaIDrugiAdressOIB_1">ROBERT CIGLAR IZ KAPINACA, OIB 54180605438, Bana Jelačića 27, Kapinci i dr.</derivirana_varijabla>
  </DomainObject.Predmet.StrankaIDrugiAdressOIB>
  <DomainObject.Predmet.ProtustrankaIDrugiAdressOIB>
    <izvorni_sadrzaj>TEHNODRVO d.o.o. za proizvodnju i trgovinu SLATINA, OIB 21467612451, Industrijska 6, 33520 Slatina</izvorni_sadrzaj>
    <derivirana_varijabla naziv="DomainObject.Predmet.ProtustrankaIDrugiAdressOIB_1">TEHNODRVO d.o.o. za proizvodnju i trgovinu SLATINA, OIB 21467612451, Industrijska 6,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studenog 2013.</izvorni_sadrzaj>
    <derivirana_varijabla naziv="DomainObject.Predmet.OdlukaRjesenje.DatumDonosenjaOdluke_1">15. studenog 2013.</derivirana_varijabla>
  </DomainObject.Predmet.OdlukaRjesenje.DatumDonosenjaOdluke>
  <DomainObject.Predmet.OdlukaRjesenje.DatumPravomocnosti>
    <izvorni_sadrzaj>11. prosinca 2013.</izvorni_sadrzaj>
    <derivirana_varijabla naziv="DomainObject.Predmet.OdlukaRjesenje.DatumPravomocnosti_1">11. prosinca 2013.</derivirana_varijabla>
  </DomainObject.Predmet.OdlukaRjesenje.DatumPravomocnosti>
  <DomainObject.Predmet.OdlukaRjesenje.Oznaka>
    <izvorni_sadrzaj>St-193/2013-16</izvorni_sadrzaj>
    <derivirana_varijabla naziv="DomainObject.Predmet.OdlukaRjesenje.Oznaka_1">St-193/2013-16</derivirana_varijabla>
  </DomainObject.Predmet.OdlukaRjesenje.Oznaka>
  <DomainObject.Predmet.SudioniciListNaziv>
    <izvorni_sadrzaj>
      <item>ROBERT CIGLAR IZ KAPINACA</item>
      <item>ZOU Radomir Borotić i Darko Novačić</item>
      <item>TEHNODRVO d.o.o. za proizvodnju i trgovinu SLATINA</item>
      <item>ANTE ŽUNIĆ IZ SLATINE</item>
      <item>TANASIJA MARKOVIĆ, steč.upr.</item>
      <item>HRVATSKE ŠUME društvo s ograničenom odgovornošću ZAGREB</item>
      <item>OTP BANKA d.d.</item>
      <item>SLATINSKA BANKA d.d.</item>
    </izvorni_sadrzaj>
    <derivirana_varijabla naziv="DomainObject.Predmet.SudioniciListNaziv_1">
      <item>ROBERT CIGLAR IZ KAPINACA</item>
      <item>ZOU Radomir Borotić i Darko Novačić</item>
      <item>TEHNODRVO d.o.o. za proizvodnju i trgovinu SLATINA</item>
      <item>ANTE ŽUNIĆ IZ SLATINE</item>
      <item>TANASIJA MARKOVIĆ, steč.upr.</item>
      <item>HRVATSKE ŠUME društvo s ograničenom odgovornošću ZAGREB</item>
      <item>OTP BANKA d.d.</item>
      <item>SLATINSKA BANKA d.d.</item>
    </derivirana_varijabla>
  </DomainObject.Predmet.SudioniciListNaziv>
  <DomainObject.Predmet.SudioniciListAdressOIB>
    <izvorni_sadrzaj>
      <item>ROBERT CIGLAR IZ KAPINACA, OIB 54180605438, Bana Jelačića 27,Kapinci</item>
      <item>ZOU Radomir Borotić i Darko Novačić, T. Masaryka 14,33000 Virovitica</item>
      <item>TEHNODRVO d.o.o. za proizvodnju i trgovinu SLATINA, OIB 21467612451, Industrijska 6,33520 Slatina</item>
      <item>ANTE ŽUNIĆ IZ SLATINE, OIB 65375487859, Ulica Milke Trnine 8,33520 Slatina</item>
      <item>TANASIJA MARKOVIĆ, steč.upr., OIB 15362271646, Vrbovačka cesta 44,43500 Daruvar</item>
      <item>HRVATSKE ŠUME društvo s ograničenom odgovornošću ZAGREB, OIB 69693144506, Ul.Ljudevita Farkaša Vukotinovića 2,Zagreb</item>
      <item>OTP BANKA d.d., OIB 52508873833, Ulica domovinskog rata 3.,23000 Zadar</item>
      <item>SLATINSKA BANKA d.d., OIB 42252496579, Vladimira Nazora 2.,33520 Slatina</item>
    </izvorni_sadrzaj>
    <derivirana_varijabla naziv="DomainObject.Predmet.SudioniciListAdressOIB_1">
      <item>ROBERT CIGLAR IZ KAPINACA, OIB 54180605438, Bana Jelačića 27,Kapinci</item>
      <item>ZOU Radomir Borotić i Darko Novačić, T. Masaryka 14,33000 Virovitica</item>
      <item>TEHNODRVO d.o.o. za proizvodnju i trgovinu SLATINA, OIB 21467612451, Industrijska 6,33520 Slatina</item>
      <item>ANTE ŽUNIĆ IZ SLATINE, OIB 65375487859, Ulica Milke Trnine 8,33520 Slatina</item>
      <item>TANASIJA MARKOVIĆ, steč.upr., OIB 15362271646, Vrbovačka cesta 44,43500 Daruvar</item>
      <item>HRVATSKE ŠUME društvo s ograničenom odgovornošću ZAGREB, OIB 69693144506, Ul.Ljudevita Farkaša Vukotinovića 2,Zagreb</item>
      <item>OTP BANKA d.d., OIB 52508873833, Ulica domovinskog rata 3.,23000 Zadar</item>
      <item>SLATINSKA BANKA d.d., OIB 42252496579, Vladimira Nazora 2.,33520 Slatina</item>
    </derivirana_varijabla>
  </DomainObject.Predmet.SudioniciListAdressOIB>
  <DomainObject.UcesnikSudskeRadnje.NazivFormated>
    <izvorni_sadrzaj>HRVATSKE ŠUME društvo s ograničenom odgovornošću ZAGREB, OIB 69693144506, Ul.Ljudevita Farkaša Vukotinovića 2,Zagreb</izvorni_sadrzaj>
    <derivirana_varijabla naziv="DomainObject.UcesnikSudskeRadnje.NazivFormated_1">HRVATSKE ŠUME društvo s ograničenom odgovornošću ZAGREB, OIB 69693144506, Ul.Ljudevita Farkaša Vukotinovića 2,Zagreb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1841AB-8CF5-4B40-B024-E2F31414FE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116</properties:Words>
  <properties:Characters>650</properties:Characters>
  <properties:Lines>49</properties:Lines>
  <properties:Paragraphs>24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2016-11-30T11:06:00Z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HRVATSKE ŠUME društvo s ograničenom odgovornošću ZAGREB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