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b860" w14:paraId="32db860" w:rsidRDefault="003E5EDE" w:rsidP="003E5EDE" w:rsidR="00085BD3">
      <w:pPr>
        <w:ind w:left="6480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8331A7">
        <w:t>289/14-38</w:t>
      </w:r>
    </w:p>
    <w:p w:rsidRDefault="003E5EDE" w:rsidP="003E5EDE" w:rsidR="003E5EDE">
      <w:pPr>
        <w:ind w:left="6480"/>
      </w:pPr>
    </w:p>
    <w:p w:rsidRDefault="00F961A1" w:rsidP="003E5EDE" w:rsidR="00F961A1">
      <w:pPr>
        <w:ind w:left="6480"/>
      </w:pPr>
    </w:p>
    <w:p w:rsidRDefault="00F961A1" w:rsidP="003E5EDE" w:rsidR="00F961A1">
      <w:pPr>
        <w:ind w:left="6480"/>
      </w:pPr>
    </w:p>
    <w:p w:rsidRDefault="00DC0366" w:rsidP="00DC0366" w:rsidR="00DC0366" w:rsidRPr="00DC0366">
      <w:pPr>
        <w:jc w:val="center"/>
      </w:pPr>
      <w:r w:rsidRPr="00DC0366">
        <w:t>R E P U B L I K A    H R V A T S K A</w:t>
      </w:r>
    </w:p>
    <w:p w:rsidRDefault="00DC0366" w:rsidP="00DC0366" w:rsidR="00DC0366" w:rsidRPr="00DC0366">
      <w:pPr>
        <w:jc w:val="center"/>
      </w:pPr>
    </w:p>
    <w:p w:rsidRDefault="00DC0366" w:rsidP="00DC0366" w:rsidR="00DC0366" w:rsidRPr="00DC0366">
      <w:pPr>
        <w:jc w:val="center"/>
      </w:pPr>
      <w:r w:rsidRPr="00DC0366">
        <w:t>R J E Š E N J E</w:t>
      </w:r>
    </w:p>
    <w:p w:rsidRDefault="00DC0366" w:rsidP="00DC0366" w:rsidR="00DC0366">
      <w:pPr>
        <w:jc w:val="center"/>
        <w:rPr>
          <w:b/>
        </w:rPr>
      </w:pPr>
    </w:p>
    <w:p w:rsidRDefault="00085BD3" w:rsidP="00DC0366" w:rsidR="00085BD3">
      <w:pPr>
        <w:jc w:val="both"/>
      </w:pPr>
      <w:r w:rsidRPr="000559FC">
        <w:t xml:space="preserve">                Trgovački sud u</w:t>
      </w:r>
      <w:r w:rsidR="003E5EDE">
        <w:t xml:space="preserve"> Rijeci</w:t>
      </w:r>
      <w:r w:rsidRPr="000559FC">
        <w:t xml:space="preserve"> po </w:t>
      </w:r>
      <w:r w:rsidR="003E5EDE">
        <w:t xml:space="preserve">sutkinji Emi Brdovčak </w:t>
      </w:r>
      <w:r w:rsidRPr="000559FC">
        <w:t>u stečajnom  postupku povodom prijedloga predlagatelj</w:t>
      </w:r>
      <w:r w:rsidR="003E5EDE">
        <w:t xml:space="preserve">ice </w:t>
      </w:r>
      <w:r w:rsidR="002E0141">
        <w:t>REPUBLIKE HRVATSKE</w:t>
      </w:r>
      <w:r w:rsidR="00B645E4">
        <w:t>,</w:t>
      </w:r>
      <w:r w:rsidR="008331A7">
        <w:t xml:space="preserve"> Ministarstva financija, Porezne uprave, Područni ured Rijeka,</w:t>
      </w:r>
      <w:r w:rsidR="003E5EDE">
        <w:t xml:space="preserve"> za otvaranje</w:t>
      </w:r>
      <w:r w:rsidRPr="000559FC">
        <w:t xml:space="preserve"> stečajnog postupka nad trgovačkim društvom</w:t>
      </w:r>
      <w:r w:rsidR="008331A7">
        <w:t xml:space="preserve"> MONITUM TKI d.o.o. Rijeka, Dražice (Zamet9 123, OIB: 73836386261, MBS: </w:t>
      </w:r>
      <w:r w:rsidR="008331A7" w:rsidRPr="008331A7">
        <w:t>040138003</w:t>
      </w:r>
      <w:r w:rsidR="008331A7">
        <w:t>,</w:t>
      </w:r>
      <w:r w:rsidR="008331A7" w:rsidRPr="008331A7">
        <w:t xml:space="preserve"> </w:t>
      </w:r>
      <w:r w:rsidR="008331A7">
        <w:t>19</w:t>
      </w:r>
      <w:r w:rsidR="003E5EDE">
        <w:t xml:space="preserve">. </w:t>
      </w:r>
      <w:r w:rsidR="008331A7">
        <w:t>listopada</w:t>
      </w:r>
      <w:r w:rsidR="003E5EDE">
        <w:t xml:space="preserve"> 2015</w:t>
      </w:r>
      <w:r w:rsidRPr="000559FC">
        <w:t>.</w:t>
      </w:r>
    </w:p>
    <w:p w:rsidRDefault="00085BD3" w:rsidP="00085BD3" w:rsidR="00085BD3" w:rsidRPr="00E23552">
      <w:pPr>
        <w:jc w:val="both"/>
        <w:rPr>
          <w:b/>
        </w:rPr>
      </w:pPr>
    </w:p>
    <w:p w:rsidRDefault="00085BD3" w:rsidP="00085BD3" w:rsidR="00085BD3" w:rsidRPr="00DC0366">
      <w:pPr>
        <w:jc w:val="center"/>
      </w:pPr>
      <w:r w:rsidRPr="00DC0366">
        <w:t xml:space="preserve">r i j e š i o  j e </w:t>
      </w:r>
    </w:p>
    <w:p w:rsidRDefault="00085BD3" w:rsidP="00085BD3" w:rsidR="00085BD3" w:rsidRPr="00E23552">
      <w:pPr>
        <w:jc w:val="center"/>
      </w:pPr>
    </w:p>
    <w:p w:rsidRDefault="00085BD3" w:rsidP="00085BD3" w:rsidR="00C258C8">
      <w:pPr>
        <w:pStyle w:val="BodyText21"/>
        <w:rPr>
          <w:rFonts w:hAnsi="Times New Roman" w:ascii="Times New Roman"/>
          <w:szCs w:val="24"/>
        </w:rPr>
      </w:pPr>
      <w:r w:rsidRPr="00E23552">
        <w:rPr>
          <w:rFonts w:hAnsi="Times New Roman" w:ascii="Times New Roman"/>
          <w:b/>
          <w:szCs w:val="24"/>
        </w:rPr>
        <w:t>I</w:t>
      </w:r>
      <w:r w:rsidR="00DC0366">
        <w:rPr>
          <w:rFonts w:hAnsi="Times New Roman" w:ascii="Times New Roman"/>
          <w:b/>
          <w:szCs w:val="24"/>
        </w:rPr>
        <w:t>.</w:t>
      </w:r>
      <w:r w:rsidRPr="00E23552">
        <w:rPr>
          <w:rFonts w:hAnsi="Times New Roman" w:ascii="Times New Roman"/>
          <w:szCs w:val="24"/>
        </w:rPr>
        <w:tab/>
      </w:r>
      <w:r w:rsidR="00183E09">
        <w:rPr>
          <w:rFonts w:hAnsi="Times New Roman" w:ascii="Times New Roman"/>
          <w:szCs w:val="24"/>
        </w:rPr>
        <w:tab/>
      </w:r>
      <w:r w:rsidRPr="00183E09">
        <w:rPr>
          <w:rFonts w:hAnsi="Times New Roman" w:ascii="Times New Roman"/>
          <w:b/>
          <w:szCs w:val="24"/>
        </w:rPr>
        <w:t>Otvara se</w:t>
      </w:r>
      <w:r w:rsidRPr="00DB2F66">
        <w:rPr>
          <w:rFonts w:hAnsi="Times New Roman" w:ascii="Times New Roman"/>
          <w:szCs w:val="24"/>
        </w:rPr>
        <w:t xml:space="preserve"> stečajni postupak nad </w:t>
      </w:r>
      <w:r w:rsidRPr="00B645E4">
        <w:rPr>
          <w:rFonts w:hAnsi="Times New Roman" w:ascii="Times New Roman"/>
          <w:szCs w:val="24"/>
        </w:rPr>
        <w:t>dužnikom</w:t>
      </w:r>
      <w:r w:rsidR="008331A7" w:rsidRPr="008331A7">
        <w:t xml:space="preserve"> </w:t>
      </w:r>
      <w:r w:rsidR="008331A7" w:rsidRPr="008331A7">
        <w:rPr>
          <w:rFonts w:hAnsi="Times New Roman" w:ascii="Times New Roman"/>
        </w:rPr>
        <w:t>MONITUM TKI d.o.o. Rijeka, Dražice (Zamet</w:t>
      </w:r>
      <w:r w:rsidR="00EB7811">
        <w:rPr>
          <w:rFonts w:hAnsi="Times New Roman" w:ascii="Times New Roman"/>
        </w:rPr>
        <w:t>)</w:t>
      </w:r>
      <w:r w:rsidR="008331A7" w:rsidRPr="008331A7">
        <w:rPr>
          <w:rFonts w:hAnsi="Times New Roman" w:ascii="Times New Roman"/>
        </w:rPr>
        <w:t xml:space="preserve"> 123, OIB: 73836386261, MBS: 040138003</w:t>
      </w:r>
      <w:r w:rsidR="00B645E4">
        <w:rPr>
          <w:rFonts w:hAnsi="Times New Roman" w:ascii="Times New Roman"/>
        </w:rPr>
        <w:t>.</w:t>
      </w:r>
    </w:p>
    <w:p w:rsidRDefault="00C258C8" w:rsidP="00085BD3" w:rsidR="00C258C8">
      <w:pPr>
        <w:pStyle w:val="BodyText21"/>
        <w:rPr>
          <w:rFonts w:hAnsi="Times New Roman" w:ascii="Times New Roman"/>
          <w:szCs w:val="24"/>
        </w:rPr>
      </w:pPr>
    </w:p>
    <w:p w:rsidRDefault="003E5EDE" w:rsidP="00085BD3" w:rsidR="00085BD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85BD3" w:rsidRPr="00E23552">
        <w:rPr>
          <w:rFonts w:hAnsi="Times New Roman" w:ascii="Times New Roman"/>
          <w:b/>
          <w:szCs w:val="24"/>
        </w:rPr>
        <w:t>II</w:t>
      </w:r>
      <w:r w:rsidR="00DC0366">
        <w:rPr>
          <w:rFonts w:hAnsi="Times New Roman" w:ascii="Times New Roman"/>
          <w:b/>
          <w:szCs w:val="24"/>
        </w:rPr>
        <w:t>.</w:t>
      </w:r>
      <w:r w:rsidR="00085BD3" w:rsidRPr="00E23552">
        <w:rPr>
          <w:rFonts w:hAnsi="Times New Roman" w:ascii="Times New Roman"/>
          <w:szCs w:val="24"/>
        </w:rPr>
        <w:tab/>
      </w:r>
      <w:r w:rsidR="00183E09">
        <w:rPr>
          <w:rFonts w:hAnsi="Times New Roman" w:ascii="Times New Roman"/>
          <w:szCs w:val="24"/>
        </w:rPr>
        <w:tab/>
      </w:r>
      <w:r w:rsidR="00085BD3" w:rsidRPr="00E23552">
        <w:rPr>
          <w:rFonts w:hAnsi="Times New Roman" w:ascii="Times New Roman"/>
          <w:szCs w:val="24"/>
        </w:rPr>
        <w:t>Za stečajnog upravitelja im</w:t>
      </w:r>
      <w:r w:rsidR="00085BD3">
        <w:rPr>
          <w:rFonts w:hAnsi="Times New Roman" w:ascii="Times New Roman"/>
          <w:szCs w:val="24"/>
        </w:rPr>
        <w:t>enuje se</w:t>
      </w:r>
      <w:r w:rsidR="008331A7">
        <w:rPr>
          <w:rFonts w:hAnsi="Times New Roman" w:ascii="Times New Roman"/>
        </w:rPr>
        <w:t xml:space="preserve"> Biserka Jakić iz Zagreba, M. Haberlea 10, OIB: 24564164619</w:t>
      </w:r>
      <w:r>
        <w:rPr>
          <w:rFonts w:hAnsi="Times New Roman" w:ascii="Times New Roman"/>
        </w:rPr>
        <w:t xml:space="preserve">. </w:t>
      </w:r>
    </w:p>
    <w:p w:rsidRDefault="003E5EDE" w:rsidP="00085BD3" w:rsidR="003E5EDE" w:rsidRPr="00E23552">
      <w:pPr>
        <w:pStyle w:val="BodyText21"/>
        <w:rPr>
          <w:rFonts w:hAnsi="Times New Roman" w:ascii="Times New Roman"/>
          <w:szCs w:val="24"/>
        </w:rPr>
      </w:pPr>
    </w:p>
    <w:p w:rsidRDefault="00085BD3" w:rsidP="00085BD3" w:rsidR="00085BD3" w:rsidRPr="00E23552">
      <w:pPr>
        <w:ind w:hanging="720" w:left="720"/>
        <w:jc w:val="both"/>
      </w:pPr>
      <w:r w:rsidRPr="00E23552">
        <w:rPr>
          <w:b/>
        </w:rPr>
        <w:t>III</w:t>
      </w:r>
      <w:r w:rsidR="00DC0366">
        <w:rPr>
          <w:b/>
        </w:rPr>
        <w:t>.</w:t>
      </w:r>
      <w:r w:rsidRPr="00E23552">
        <w:tab/>
      </w:r>
      <w:r w:rsidR="00183E09">
        <w:tab/>
      </w:r>
      <w:r w:rsidRPr="00E23552">
        <w:t xml:space="preserve">Stečajni postupak otvoren je </w:t>
      </w:r>
      <w:r w:rsidR="008331A7">
        <w:rPr>
          <w:b/>
        </w:rPr>
        <w:t>19</w:t>
      </w:r>
      <w:r w:rsidR="003E5EDE" w:rsidRPr="00B645E4">
        <w:rPr>
          <w:b/>
        </w:rPr>
        <w:t>.</w:t>
      </w:r>
      <w:r w:rsidR="003E5EDE">
        <w:rPr>
          <w:b/>
        </w:rPr>
        <w:t xml:space="preserve"> </w:t>
      </w:r>
      <w:r w:rsidR="008331A7">
        <w:rPr>
          <w:b/>
        </w:rPr>
        <w:t>listopada</w:t>
      </w:r>
      <w:r w:rsidR="003E5EDE">
        <w:rPr>
          <w:b/>
        </w:rPr>
        <w:t xml:space="preserve"> 2015</w:t>
      </w:r>
      <w:r w:rsidR="00D216E5">
        <w:rPr>
          <w:b/>
        </w:rPr>
        <w:t>. u 1</w:t>
      </w:r>
      <w:r w:rsidR="008331A7">
        <w:rPr>
          <w:b/>
        </w:rPr>
        <w:t>4</w:t>
      </w:r>
      <w:r w:rsidR="00DC0366">
        <w:rPr>
          <w:b/>
        </w:rPr>
        <w:t>:</w:t>
      </w:r>
      <w:r w:rsidR="00566F67">
        <w:rPr>
          <w:b/>
        </w:rPr>
        <w:t>0</w:t>
      </w:r>
      <w:r w:rsidRPr="00251BE6">
        <w:rPr>
          <w:b/>
        </w:rPr>
        <w:t>0</w:t>
      </w:r>
      <w:r w:rsidRPr="00E23552">
        <w:t xml:space="preserve"> sati kojeg dana je ovo rješenje i oglas o otvaranju stečajnog postupka istaknuto na </w:t>
      </w:r>
      <w:r w:rsidR="000116FE" w:rsidRPr="000116FE">
        <w:t>mrežnoj stranici e-oglasna ploča suda</w:t>
      </w:r>
      <w:r w:rsidRPr="00E23552">
        <w:t>.</w:t>
      </w:r>
    </w:p>
    <w:p w:rsidRDefault="000116FE" w:rsidP="00085BD3" w:rsidR="000116FE">
      <w:pPr>
        <w:ind w:hanging="720" w:left="720"/>
        <w:jc w:val="both"/>
      </w:pPr>
    </w:p>
    <w:p w:rsidRDefault="000116FE" w:rsidP="000116FE" w:rsidR="000116FE">
      <w:pPr>
        <w:ind w:hanging="720" w:left="720"/>
        <w:jc w:val="both"/>
      </w:pPr>
      <w:r w:rsidRPr="00FA4856">
        <w:rPr>
          <w:b/>
        </w:rPr>
        <w:t>IV.</w:t>
      </w:r>
      <w:r>
        <w:t xml:space="preserve"> </w:t>
      </w:r>
      <w:r w:rsidR="00FA4856">
        <w:tab/>
      </w:r>
      <w:r w:rsidR="00FA4856">
        <w:tab/>
      </w:r>
      <w:r>
        <w:t>Pozivaju se vjerovnici viših isplatnih redova da u roku od 30 dana od dana isteka osmog dana od dana objave oglasa o otvaranju stečajnog postupka na mrežnoj stranici e-oglasna ploča suda, prijave svoje tražbine stečajnom upravitelju u skladu s pravilima Stečajnog zakona i to u dva primjerka s ispravama iz kojih tražbina proizlazi, te prilože potvrdu o uplaćenoj sudskog pristojbi u iznosu od 2% od vrijednosti prijavljene tražbine ali ne više od 500,00 kn.</w:t>
      </w:r>
    </w:p>
    <w:p w:rsidRDefault="000116FE" w:rsidP="000116FE" w:rsidR="000116FE">
      <w:pPr>
        <w:ind w:hanging="720" w:left="720"/>
        <w:jc w:val="both"/>
      </w:pPr>
      <w:r>
        <w:tab/>
      </w:r>
      <w:r w:rsidR="00D969AF">
        <w:tab/>
      </w:r>
      <w:r>
        <w:t xml:space="preserve">Pristojbu je potrebno uplatiti u korist Državnog proračuna na broj računa 1001005-1863000160, poziv na broj HR64 5045-3540-1102013. Zaposlenici koji prijavljuju svoje tražbine po osnovi rada nisu dužni platiti pristojbu. </w:t>
      </w:r>
    </w:p>
    <w:p w:rsidRDefault="000116FE" w:rsidP="000116FE" w:rsidR="000116FE">
      <w:pPr>
        <w:ind w:hanging="720" w:left="720"/>
        <w:jc w:val="both"/>
      </w:pPr>
      <w:r>
        <w:t xml:space="preserve">            </w:t>
      </w:r>
      <w:r>
        <w:tab/>
        <w:t>U prijavi je potrebno navesti osnovu i visinu tražbine u kunama te broj računa vjerovnika.</w:t>
      </w:r>
    </w:p>
    <w:p w:rsidRDefault="000116FE" w:rsidP="00D969AF" w:rsidR="000116FE">
      <w:pPr>
        <w:ind w:firstLine="720" w:left="720"/>
        <w:jc w:val="both"/>
      </w:pPr>
      <w:r>
        <w:t>Ako se prijavljuje tražbina o kojoj se vodi parnica prije otvaranja stečajnog postupka, u prijavi je potrebno navesti sud pred kojim se vodi parnica s naznakom broja spisa.</w:t>
      </w:r>
    </w:p>
    <w:p w:rsidRDefault="000116FE" w:rsidP="000116FE" w:rsidR="000116FE">
      <w:pPr>
        <w:ind w:hanging="720" w:left="720"/>
        <w:jc w:val="both"/>
      </w:pPr>
    </w:p>
    <w:p w:rsidRDefault="000116FE" w:rsidP="000116FE" w:rsidR="000116FE">
      <w:pPr>
        <w:ind w:hanging="720" w:left="720"/>
        <w:jc w:val="both"/>
      </w:pPr>
      <w:r w:rsidRPr="00FA4856">
        <w:rPr>
          <w:b/>
        </w:rPr>
        <w:t>V.</w:t>
      </w:r>
      <w:r>
        <w:tab/>
      </w:r>
      <w:r>
        <w:tab/>
        <w:t>Pozivaju se vjerovnici koji imaju tražbine osigurane razlučnim pravom obavijestiti stečajnog upravitelja u roku od 30 dana od dana isteka osmog dana od dana objave oglasa o otvaranju stečajnog postupka na mrežnoj stranici e-oglasna ploča suda,  u  pisanom obliku, o postojanju svojih razlučnih prava, pravnoj osnovi razlučnog prava i dijelu imovine stečajnog dužnika na koji se odnosi njihovo razlučno pravo.</w:t>
      </w:r>
    </w:p>
    <w:p w:rsidRDefault="000116FE" w:rsidP="00D969AF" w:rsidR="000116FE">
      <w:pPr>
        <w:ind w:firstLine="720" w:left="720"/>
        <w:jc w:val="both"/>
      </w:pPr>
      <w:r>
        <w:lastRenderedPageBreak/>
        <w:t>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0116FE" w:rsidP="000116FE" w:rsidR="000116FE">
      <w:pPr>
        <w:ind w:hanging="720" w:left="720"/>
        <w:jc w:val="both"/>
      </w:pPr>
    </w:p>
    <w:p w:rsidRDefault="000116FE" w:rsidP="000116FE" w:rsidR="000116FE">
      <w:pPr>
        <w:ind w:hanging="720" w:left="720"/>
        <w:jc w:val="both"/>
      </w:pPr>
      <w:r w:rsidRPr="00FA4856">
        <w:rPr>
          <w:b/>
        </w:rPr>
        <w:t>VI.</w:t>
      </w:r>
      <w:r>
        <w:t xml:space="preserve">    </w:t>
      </w:r>
      <w:r>
        <w:tab/>
      </w:r>
      <w:r>
        <w:tab/>
        <w:t>Pozivaju se izlučni vjerovnici u roku od 30 dana od isteka osmog dana od dana objave oglasa o otvaranju stečajnog postupka na mrežnoj stranici e-oglasna ploča suda, obavijestiti stečajnog upravitelja o svom izlučnom pravu, pravnoj osnovi izlučnog prava, te označiti predmet na koji se njihovo izlučno pravo odnosi.</w:t>
      </w:r>
    </w:p>
    <w:p w:rsidRDefault="000116FE" w:rsidP="000116FE" w:rsidR="000116FE">
      <w:pPr>
        <w:ind w:hanging="720" w:left="720"/>
        <w:jc w:val="both"/>
      </w:pPr>
    </w:p>
    <w:p w:rsidRDefault="000116FE" w:rsidP="000116FE" w:rsidR="000116FE">
      <w:pPr>
        <w:ind w:hanging="720" w:left="720"/>
        <w:jc w:val="both"/>
      </w:pPr>
      <w:r w:rsidRPr="00FA4856">
        <w:rPr>
          <w:b/>
        </w:rPr>
        <w:t>VII.</w:t>
      </w:r>
      <w:r>
        <w:tab/>
      </w:r>
      <w:r>
        <w:tab/>
        <w:t>Pozivaju se dužnici stečajnog dužnika svoje obveze bez odgode ispuniti stečajnom upravitelju za stečajnog dužnika.</w:t>
      </w:r>
    </w:p>
    <w:p w:rsidRDefault="000116FE" w:rsidP="000116FE" w:rsidR="000116FE">
      <w:pPr>
        <w:ind w:hanging="720" w:left="720"/>
        <w:jc w:val="both"/>
      </w:pPr>
      <w:r>
        <w:tab/>
      </w:r>
    </w:p>
    <w:p w:rsidRDefault="000116FE" w:rsidP="000116FE" w:rsidR="000116FE">
      <w:pPr>
        <w:ind w:hanging="720" w:left="720"/>
        <w:jc w:val="both"/>
      </w:pPr>
      <w:r w:rsidRPr="00FA4856">
        <w:rPr>
          <w:b/>
        </w:rPr>
        <w:t>VIII.</w:t>
      </w:r>
      <w:r>
        <w:t xml:space="preserve"> </w:t>
      </w:r>
      <w:r>
        <w:tab/>
      </w:r>
      <w:r>
        <w:tab/>
        <w:t>Rješenje o otvaranju stečajnog postupka upisat će se u sudskom registru ovog suda i objaviti na mrežnoj stranici e-oglasna ploča suda.</w:t>
      </w:r>
    </w:p>
    <w:p w:rsidRDefault="000116FE" w:rsidP="000116FE" w:rsidR="000116FE">
      <w:pPr>
        <w:ind w:hanging="720" w:left="720"/>
        <w:jc w:val="both"/>
      </w:pPr>
      <w:r>
        <w:tab/>
      </w:r>
    </w:p>
    <w:p w:rsidRDefault="000116FE" w:rsidP="000116FE" w:rsidR="000116FE">
      <w:pPr>
        <w:ind w:hanging="720" w:left="720"/>
        <w:jc w:val="both"/>
      </w:pPr>
      <w:r w:rsidRPr="00FA4856">
        <w:rPr>
          <w:b/>
        </w:rPr>
        <w:t>IX.</w:t>
      </w:r>
      <w:r>
        <w:tab/>
      </w:r>
      <w:r>
        <w:tab/>
        <w:t xml:space="preserve">Određuje se ročište vjerovnika na kojem će se ispitati prijavljene tražbine (opće ispitno ročište) za dan </w:t>
      </w:r>
      <w:r w:rsidRPr="00FA4856">
        <w:rPr>
          <w:b/>
        </w:rPr>
        <w:t>20. siječnja 2015. u 10,30 sati</w:t>
      </w:r>
      <w:r>
        <w:t xml:space="preserve">, u prostorijama Trgovačkog suda u Rijeci, Rijeka, Zadarska 1 i 3, sudnica 8, prvi kat. </w:t>
      </w:r>
    </w:p>
    <w:p w:rsidRDefault="000116FE" w:rsidP="000116FE" w:rsidR="000116FE">
      <w:pPr>
        <w:ind w:hanging="720" w:left="720"/>
        <w:jc w:val="both"/>
      </w:pPr>
      <w:r>
        <w:tab/>
      </w:r>
    </w:p>
    <w:p w:rsidRDefault="000116FE" w:rsidP="000116FE" w:rsidR="000116FE">
      <w:pPr>
        <w:ind w:hanging="720" w:left="720"/>
        <w:jc w:val="both"/>
      </w:pPr>
      <w:r w:rsidRPr="00FA4856">
        <w:rPr>
          <w:b/>
        </w:rPr>
        <w:t>X.</w:t>
      </w:r>
      <w:r>
        <w:t xml:space="preserve">  </w:t>
      </w:r>
      <w:r>
        <w:tab/>
      </w:r>
      <w:r>
        <w:tab/>
        <w:t>Tablica prijavljenih tražbina bit će izložena u pisarnici ovog suda, sobi 301, III. kat, osam dana prije ročišta (čl. 174. st. 4. SZ-a).</w:t>
      </w:r>
    </w:p>
    <w:p w:rsidRDefault="000116FE" w:rsidP="000116FE" w:rsidR="000116FE">
      <w:pPr>
        <w:ind w:hanging="720" w:left="720"/>
        <w:jc w:val="both"/>
      </w:pPr>
      <w:r>
        <w:tab/>
      </w:r>
    </w:p>
    <w:p w:rsidRDefault="000116FE" w:rsidP="000116FE" w:rsidR="000116FE">
      <w:pPr>
        <w:ind w:hanging="720" w:left="720"/>
        <w:jc w:val="both"/>
      </w:pPr>
      <w:r w:rsidRPr="00FA4856">
        <w:rPr>
          <w:b/>
        </w:rPr>
        <w:t>XI.</w:t>
      </w:r>
      <w:r w:rsidRPr="00FA4856">
        <w:rPr>
          <w:b/>
        </w:rPr>
        <w:tab/>
      </w:r>
      <w:r>
        <w:t xml:space="preserve">             Ročište vjerovnika na kojem će se na temelju izvješća stečajnog upravitelja odlučivati o daljnjem tijeku postupka (izvještajno ročište) određuje se za </w:t>
      </w:r>
      <w:r w:rsidRPr="00FA4856">
        <w:rPr>
          <w:b/>
        </w:rPr>
        <w:t>20. siječnja 2015. u 11:00 sati</w:t>
      </w:r>
      <w:r>
        <w:t>, u prostorijama Trgovačkog suda u Rijeci, Rijeka, Zadarska 1 i 3, sudnica 8, prvi kat.</w:t>
      </w:r>
    </w:p>
    <w:p w:rsidRDefault="000116FE" w:rsidP="000116FE" w:rsidR="000116FE">
      <w:pPr>
        <w:ind w:hanging="720" w:left="720"/>
        <w:jc w:val="both"/>
      </w:pPr>
    </w:p>
    <w:p w:rsidRDefault="00085BD3" w:rsidP="00085BD3" w:rsidR="00085BD3" w:rsidRPr="00E23552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E23552">
        <w:rPr>
          <w:b w:val="false"/>
          <w:szCs w:val="24"/>
        </w:rPr>
        <w:t>Obrazloženje</w:t>
      </w:r>
    </w:p>
    <w:p w:rsidRDefault="00085BD3" w:rsidP="00085BD3" w:rsidR="00085BD3" w:rsidRPr="00E23552">
      <w:pPr>
        <w:numPr>
          <w:ilvl w:val="12"/>
          <w:numId w:val="0"/>
        </w:numPr>
        <w:jc w:val="center"/>
      </w:pPr>
    </w:p>
    <w:p w:rsidRDefault="005F3A6D" w:rsidP="00DC0366" w:rsidR="00B645E4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Predlagateljica je </w:t>
      </w:r>
      <w:r w:rsidR="00490510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490510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C258C8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podnijela prijedlog </w:t>
      </w:r>
      <w:r w:rsidR="00562693">
        <w:rPr>
          <w:rFonts w:hAnsi="Times New Roman" w:ascii="Times New Roman"/>
        </w:rPr>
        <w:t xml:space="preserve">za pokretanje </w:t>
      </w:r>
      <w:r w:rsidR="00B645E4">
        <w:rPr>
          <w:rFonts w:hAnsi="Times New Roman" w:ascii="Times New Roman"/>
        </w:rPr>
        <w:t xml:space="preserve">skraćenog </w:t>
      </w:r>
      <w:r w:rsidR="00562693">
        <w:rPr>
          <w:rFonts w:hAnsi="Times New Roman" w:ascii="Times New Roman"/>
        </w:rPr>
        <w:t xml:space="preserve">stečajnog postupka nad </w:t>
      </w:r>
      <w:r w:rsidR="00B645E4">
        <w:rPr>
          <w:rFonts w:hAnsi="Times New Roman" w:ascii="Times New Roman"/>
        </w:rPr>
        <w:t xml:space="preserve">uvodno označenim dužnikom </w:t>
      </w:r>
      <w:r w:rsidR="0023193D">
        <w:rPr>
          <w:rFonts w:hAnsi="Times New Roman" w:ascii="Times New Roman"/>
        </w:rPr>
        <w:t xml:space="preserve">tvrdeći da </w:t>
      </w:r>
      <w:r w:rsidR="00B645E4">
        <w:rPr>
          <w:rFonts w:hAnsi="Times New Roman" w:ascii="Times New Roman"/>
        </w:rPr>
        <w:t>postoji razlog za otvaranje stečajnog postupka iz čl. 4. st. 6. Stečajnog zakona (</w:t>
      </w:r>
      <w:r w:rsidR="00B645E4" w:rsidRPr="00570E57">
        <w:rPr>
          <w:rFonts w:hAnsi="Times New Roman" w:ascii="Times New Roman"/>
        </w:rPr>
        <w:t>"Narodne novine" broj  44/96, 29/99, 129/00, 123/03, 82/06, 116/10,</w:t>
      </w:r>
      <w:r w:rsidR="00B645E4">
        <w:rPr>
          <w:rFonts w:hAnsi="Times New Roman" w:ascii="Times New Roman"/>
        </w:rPr>
        <w:t xml:space="preserve"> 25/12 i 133/12; dalje: SZ) jer dužnik nije u mogućnosti izvrš</w:t>
      </w:r>
      <w:r w:rsidR="00490510">
        <w:rPr>
          <w:rFonts w:hAnsi="Times New Roman" w:ascii="Times New Roman"/>
        </w:rPr>
        <w:t>avati svoje novčane obveze od 28. veljače 2011</w:t>
      </w:r>
      <w:r w:rsidR="00B645E4">
        <w:rPr>
          <w:rFonts w:hAnsi="Times New Roman" w:ascii="Times New Roman"/>
        </w:rPr>
        <w:t>.</w:t>
      </w:r>
      <w:r w:rsidR="00490510">
        <w:rPr>
          <w:rFonts w:hAnsi="Times New Roman" w:ascii="Times New Roman"/>
        </w:rPr>
        <w:t xml:space="preserve"> do dana podnošenja prijedloga.</w:t>
      </w:r>
    </w:p>
    <w:p w:rsidRDefault="00D969AF" w:rsidP="00DC0366" w:rsidR="00D969AF">
      <w:pPr>
        <w:pStyle w:val="Tijeloteksta"/>
        <w:ind w:firstLine="720" w:left="0"/>
        <w:rPr>
          <w:rFonts w:hAnsi="Times New Roman" w:ascii="Times New Roman"/>
        </w:rPr>
      </w:pPr>
    </w:p>
    <w:p w:rsidRDefault="00B645E4" w:rsidP="00DC0366" w:rsidR="00B645E4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Uz prijedlog predlagateljica je dostavila podatke FINE od 2</w:t>
      </w:r>
      <w:r w:rsidR="00490510">
        <w:rPr>
          <w:rFonts w:hAnsi="Times New Roman" w:ascii="Times New Roman"/>
        </w:rPr>
        <w:t>3. rujna</w:t>
      </w:r>
      <w:r>
        <w:rPr>
          <w:rFonts w:hAnsi="Times New Roman" w:ascii="Times New Roman"/>
        </w:rPr>
        <w:t xml:space="preserve"> 2014. o dužnikovim nepodmirenim obvezama evidentiranim u Očevidniku redoslijeda plaćanja, Očevidnik o redoslijedu plaćanja, godišn</w:t>
      </w:r>
      <w:r w:rsidR="00490510">
        <w:rPr>
          <w:rFonts w:hAnsi="Times New Roman" w:ascii="Times New Roman"/>
        </w:rPr>
        <w:t>ji financijski izvještaj za 2013</w:t>
      </w:r>
      <w:r>
        <w:rPr>
          <w:rFonts w:hAnsi="Times New Roman" w:ascii="Times New Roman"/>
        </w:rPr>
        <w:t xml:space="preserve">. te potvrdu HZMO-a iz koje proizlazi da dužnik nema prijavljenih radnika.  </w:t>
      </w:r>
    </w:p>
    <w:p w:rsidRDefault="00D969AF" w:rsidP="00DC0366" w:rsidR="00D969AF">
      <w:pPr>
        <w:pStyle w:val="Tijeloteksta"/>
        <w:ind w:firstLine="720" w:left="0"/>
        <w:rPr>
          <w:rFonts w:hAnsi="Times New Roman" w:ascii="Times New Roman"/>
        </w:rPr>
      </w:pPr>
    </w:p>
    <w:p w:rsidRDefault="00B645E4" w:rsidP="00DC0366" w:rsidR="002501D9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ovog suda od 29. </w:t>
      </w:r>
      <w:r w:rsidR="00490510">
        <w:rPr>
          <w:rFonts w:hAnsi="Times New Roman" w:ascii="Times New Roman"/>
        </w:rPr>
        <w:t xml:space="preserve">listopada </w:t>
      </w:r>
      <w:r>
        <w:rPr>
          <w:rFonts w:hAnsi="Times New Roman" w:ascii="Times New Roman"/>
        </w:rPr>
        <w:t>2014. pokrenut je skraćeni stečajni postupak nad dužnikom u skladu s odredbom čl. 335.a st. 1. SZ-a te je taj postupak obus</w:t>
      </w:r>
      <w:r w:rsidR="00490510">
        <w:rPr>
          <w:rFonts w:hAnsi="Times New Roman" w:ascii="Times New Roman"/>
        </w:rPr>
        <w:t>tavljen rješenjem ovog suda od 9. ožujka 2015</w:t>
      </w:r>
      <w:r>
        <w:rPr>
          <w:rFonts w:hAnsi="Times New Roman" w:ascii="Times New Roman"/>
        </w:rPr>
        <w:t xml:space="preserve">. </w:t>
      </w:r>
      <w:r w:rsidR="000C4AEA">
        <w:rPr>
          <w:rFonts w:hAnsi="Times New Roman" w:ascii="Times New Roman"/>
        </w:rPr>
        <w:t xml:space="preserve">s obzirom na to da je sud utvrdio kako je imovina dužnika navedena u prokaznom popisu imovine dostatna za pokriće predvidljivih troškova stečajnog postupka </w:t>
      </w:r>
      <w:r w:rsidR="00040628">
        <w:rPr>
          <w:rFonts w:hAnsi="Times New Roman" w:ascii="Times New Roman"/>
        </w:rPr>
        <w:t xml:space="preserve">(dužnik ima tražbinu prema svom dužniku Marici Malobabić u iznosu od 2.116.000,86 kn s pripadajućom zateznom kamatom, a na temelju presude ovog suda poslovni broj P-1378/10) </w:t>
      </w:r>
      <w:r w:rsidR="00490510">
        <w:rPr>
          <w:rFonts w:hAnsi="Times New Roman" w:ascii="Times New Roman"/>
        </w:rPr>
        <w:t xml:space="preserve">te su vjerovnici TKI HRASTIK d.d. Hrastnik, Republika Slovenija i HETA ASSET RESOLUTION HRVATSKA d.o.o. </w:t>
      </w:r>
      <w:r w:rsidR="00490510">
        <w:rPr>
          <w:rFonts w:hAnsi="Times New Roman" w:ascii="Times New Roman"/>
        </w:rPr>
        <w:lastRenderedPageBreak/>
        <w:t xml:space="preserve">Zagreb predložili otvaranje stečajnog  postupka </w:t>
      </w:r>
      <w:r w:rsidR="002501D9">
        <w:rPr>
          <w:rFonts w:hAnsi="Times New Roman" w:ascii="Times New Roman"/>
        </w:rPr>
        <w:t xml:space="preserve">s tim da je vjerovnik TKI HRASTNIK d.d. Hrastnik uplatio i predujam za pokriće troškova stečajnog postupka u iznosu od 23.500,00 kn </w:t>
      </w:r>
      <w:r w:rsidR="000C4AEA">
        <w:rPr>
          <w:rFonts w:hAnsi="Times New Roman" w:ascii="Times New Roman"/>
        </w:rPr>
        <w:t xml:space="preserve">(čl. 335.i SZ-a).  </w:t>
      </w:r>
    </w:p>
    <w:p w:rsidRDefault="002501D9" w:rsidP="00DC0366" w:rsidR="002501D9">
      <w:pPr>
        <w:pStyle w:val="Tijeloteksta"/>
        <w:ind w:firstLine="720" w:left="0"/>
        <w:rPr>
          <w:rFonts w:hAnsi="Times New Roman" w:ascii="Times New Roman"/>
        </w:rPr>
      </w:pPr>
    </w:p>
    <w:p w:rsidRDefault="002501D9" w:rsidP="00DC0366" w:rsidR="002501D9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Tijekom prethodnog postupka sud je utvrdio da je kod dužnika ostvaren stečajni razlog nesposobnosti za plaćanje iz čl. 4. </w:t>
      </w:r>
      <w:r w:rsidR="00040628">
        <w:rPr>
          <w:rFonts w:hAnsi="Times New Roman" w:ascii="Times New Roman"/>
        </w:rPr>
        <w:t>s</w:t>
      </w:r>
      <w:r>
        <w:rPr>
          <w:rFonts w:hAnsi="Times New Roman" w:ascii="Times New Roman"/>
        </w:rPr>
        <w:t>t.</w:t>
      </w:r>
      <w:r w:rsidR="00040628">
        <w:rPr>
          <w:rFonts w:hAnsi="Times New Roman" w:ascii="Times New Roman"/>
        </w:rPr>
        <w:t xml:space="preserve"> 6. SZ-a. Naime, postojan</w:t>
      </w:r>
      <w:r>
        <w:rPr>
          <w:rFonts w:hAnsi="Times New Roman" w:ascii="Times New Roman"/>
        </w:rPr>
        <w:t>j</w:t>
      </w:r>
      <w:r w:rsidR="00040628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ovog stečajnog razloga utvrđeno je iz podataka FINE od 23. </w:t>
      </w:r>
      <w:r w:rsidR="00040628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ujna 2014. </w:t>
      </w:r>
      <w:r w:rsidR="00040628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z kojih proizlazi da je stečajni dužnik na dan 23. </w:t>
      </w:r>
      <w:r w:rsidR="00040628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ujna 2014. </w:t>
      </w:r>
      <w:r w:rsidR="00040628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mao nepodmirene obveze evidentirane u Očevidniku redoslijeda plaćanja u iznosu od 5.161.369,93 kn te 1303 dana neprekinute blokade (list 2 spisa). Pored navedenog, i iz Potvrde FINE od 26. </w:t>
      </w:r>
      <w:r w:rsidR="00040628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olovoza 2015. </w:t>
      </w:r>
      <w:r w:rsidR="00040628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zdane temeljem čl. 4. </w:t>
      </w:r>
      <w:r w:rsidR="00040628">
        <w:rPr>
          <w:rFonts w:hAnsi="Times New Roman" w:ascii="Times New Roman"/>
        </w:rPr>
        <w:t>s</w:t>
      </w:r>
      <w:r>
        <w:rPr>
          <w:rFonts w:hAnsi="Times New Roman" w:ascii="Times New Roman"/>
        </w:rPr>
        <w:t>t. 9. SZ-a (list 73 spisa), proizlazi da je dužnik nesposoban za plaćanje</w:t>
      </w:r>
      <w:r w:rsidR="00040628">
        <w:rPr>
          <w:rFonts w:hAnsi="Times New Roman" w:ascii="Times New Roman"/>
        </w:rPr>
        <w:t xml:space="preserve"> jer u razdoblju dužem od 60 dana ima evidentirane neizvršene osnove za plaćanje, a koje je trebalo, na temelju valjanih osnova za plaćanje, bez daljnjeg pristanka dužnika naplatiti s bilo kojeg od njegovih računa</w:t>
      </w:r>
      <w:r>
        <w:rPr>
          <w:rFonts w:hAnsi="Times New Roman" w:ascii="Times New Roman"/>
        </w:rPr>
        <w:t xml:space="preserve">. </w:t>
      </w:r>
      <w:r w:rsidR="00040628">
        <w:rPr>
          <w:rFonts w:hAnsi="Times New Roman" w:ascii="Times New Roman"/>
        </w:rPr>
        <w:t xml:space="preserve">U tom kontekstu napominje se da </w:t>
      </w:r>
      <w:r>
        <w:rPr>
          <w:rFonts w:hAnsi="Times New Roman" w:ascii="Times New Roman"/>
        </w:rPr>
        <w:t>ni sam dužnik, iako se protivio otvaranju stečajnog postupka (list 57 spisa)</w:t>
      </w:r>
      <w:r w:rsidR="0004062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nije osporio postojanje stečajnog razloga. </w:t>
      </w:r>
    </w:p>
    <w:p w:rsidRDefault="00E07247" w:rsidP="00DC0366" w:rsidR="00E07247">
      <w:pPr>
        <w:pStyle w:val="Tijeloteksta"/>
        <w:ind w:firstLine="720" w:left="0"/>
        <w:rPr>
          <w:rFonts w:hAnsi="Times New Roman" w:ascii="Times New Roman"/>
        </w:rPr>
      </w:pPr>
    </w:p>
    <w:p w:rsidRDefault="00E07247" w:rsidP="00E07247" w:rsidR="00E07247" w:rsidRPr="00E07247">
      <w:pPr>
        <w:pStyle w:val="Tijeloteksta"/>
        <w:ind w:firstLine="720" w:left="0"/>
        <w:rPr>
          <w:rFonts w:hAnsi="Times New Roman" w:ascii="Times New Roman"/>
        </w:rPr>
      </w:pPr>
      <w:r w:rsidRPr="00E07247">
        <w:rPr>
          <w:rFonts w:hAnsi="Times New Roman" w:ascii="Times New Roman"/>
        </w:rPr>
        <w:t xml:space="preserve">Konačno, </w:t>
      </w:r>
      <w:r w:rsidR="00040628">
        <w:rPr>
          <w:rFonts w:hAnsi="Times New Roman" w:ascii="Times New Roman"/>
        </w:rPr>
        <w:t xml:space="preserve">ističe </w:t>
      </w:r>
      <w:r w:rsidRPr="00E07247">
        <w:rPr>
          <w:rFonts w:hAnsi="Times New Roman" w:ascii="Times New Roman"/>
        </w:rPr>
        <w:t xml:space="preserve">se i da je tijekom prethodnog postupka utvrđeno da dužnik ima dovoljno imovine koja bi ušla u stečajnu masu i kojom bi se mogli namiriti troškovi stečajnog postupka, a što proizlazi iz </w:t>
      </w:r>
      <w:r>
        <w:rPr>
          <w:rFonts w:hAnsi="Times New Roman" w:ascii="Times New Roman"/>
        </w:rPr>
        <w:t xml:space="preserve">dužnikovog popisa imovine (list 29 do 37 spisa). </w:t>
      </w:r>
    </w:p>
    <w:p w:rsidRDefault="00E07247" w:rsidP="00E07247" w:rsidR="00E07247" w:rsidRPr="00E07247">
      <w:pPr>
        <w:pStyle w:val="Tijeloteksta"/>
        <w:ind w:firstLine="720"/>
        <w:rPr>
          <w:rFonts w:hAnsi="Times New Roman" w:ascii="Times New Roman"/>
        </w:rPr>
      </w:pPr>
    </w:p>
    <w:p w:rsidRDefault="00E07247" w:rsidP="00E07247" w:rsidR="00E07247">
      <w:pPr>
        <w:pStyle w:val="Tijeloteksta"/>
        <w:ind w:firstLine="720" w:left="0"/>
        <w:rPr>
          <w:rFonts w:hAnsi="Times New Roman" w:ascii="Times New Roman"/>
        </w:rPr>
      </w:pPr>
      <w:r w:rsidRPr="00E07247">
        <w:rPr>
          <w:rFonts w:hAnsi="Times New Roman" w:ascii="Times New Roman"/>
        </w:rPr>
        <w:t xml:space="preserve">Slijedom navedenog, a s obzirom na to da </w:t>
      </w:r>
      <w:r>
        <w:rPr>
          <w:rFonts w:hAnsi="Times New Roman" w:ascii="Times New Roman"/>
        </w:rPr>
        <w:t>je sud utvrdio postojanje stečajnog razloga nesposobnosti za plaćanje na strani dužnika te da stečajni razlog nije otklonjen do završetka prethodnog postupka</w:t>
      </w:r>
      <w:r w:rsidRPr="00E07247">
        <w:rPr>
          <w:rFonts w:hAnsi="Times New Roman" w:ascii="Times New Roman"/>
        </w:rPr>
        <w:t xml:space="preserve">, primjenom odredbe čl. 53. st. 6., 54. i čl. 55. st. 1. SZ-a te čl. 441. st. 1. i 2. u vezi s čl. 12. Stečajnog zakona („Narodne novine“ broj 71/15) riješeno je kao u </w:t>
      </w:r>
      <w:r>
        <w:rPr>
          <w:rFonts w:hAnsi="Times New Roman" w:ascii="Times New Roman"/>
        </w:rPr>
        <w:t>izreci</w:t>
      </w:r>
      <w:r w:rsidRPr="00E07247">
        <w:rPr>
          <w:rFonts w:hAnsi="Times New Roman" w:ascii="Times New Roman"/>
        </w:rPr>
        <w:t>.</w:t>
      </w:r>
    </w:p>
    <w:p w:rsidRDefault="002501D9" w:rsidP="00DC0366" w:rsidR="002501D9">
      <w:pPr>
        <w:pStyle w:val="Tijeloteksta"/>
        <w:ind w:firstLine="720" w:left="0"/>
        <w:rPr>
          <w:rFonts w:hAnsi="Times New Roman" w:ascii="Times New Roman"/>
        </w:rPr>
      </w:pPr>
    </w:p>
    <w:p w:rsidRDefault="001A4793" w:rsidP="00085BD3" w:rsidR="00085BD3" w:rsidRPr="00E23552">
      <w:pPr>
        <w:numPr>
          <w:ilvl w:val="12"/>
          <w:numId w:val="0"/>
        </w:numPr>
        <w:jc w:val="center"/>
      </w:pPr>
      <w:r>
        <w:t>U  Rijeci</w:t>
      </w:r>
      <w:r w:rsidR="00D216E5">
        <w:t xml:space="preserve"> </w:t>
      </w:r>
      <w:r w:rsidR="00E07247">
        <w:t>19</w:t>
      </w:r>
      <w:r>
        <w:t xml:space="preserve">. </w:t>
      </w:r>
      <w:r w:rsidR="00E07247">
        <w:t>listopada</w:t>
      </w:r>
      <w:r w:rsidR="00085BD3" w:rsidRPr="00E23552">
        <w:t xml:space="preserve"> 20</w:t>
      </w:r>
      <w:r>
        <w:t>15</w:t>
      </w:r>
      <w:r w:rsidR="00085BD3" w:rsidRPr="00E23552">
        <w:t>.</w:t>
      </w:r>
    </w:p>
    <w:p w:rsidRDefault="00085BD3" w:rsidP="00085BD3" w:rsidR="00085BD3" w:rsidRPr="00E23552">
      <w:pPr>
        <w:numPr>
          <w:ilvl w:val="12"/>
          <w:numId w:val="0"/>
        </w:numPr>
        <w:jc w:val="center"/>
      </w:pPr>
    </w:p>
    <w:p w:rsidRDefault="00D969AF" w:rsidP="00085BD3" w:rsidR="00085BD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E07247">
        <w:rPr>
          <w:rFonts w:hAnsi="Times New Roman" w:ascii="Times New Roman"/>
          <w:szCs w:val="24"/>
        </w:rPr>
        <w:t>S</w:t>
      </w:r>
      <w:r w:rsidR="00DC0366">
        <w:rPr>
          <w:rFonts w:hAnsi="Times New Roman" w:ascii="Times New Roman"/>
          <w:szCs w:val="24"/>
        </w:rPr>
        <w:t>utkinja</w:t>
      </w:r>
    </w:p>
    <w:p w:rsidRDefault="00DC0366" w:rsidP="001A4793" w:rsidR="00085BD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D969AF">
        <w:rPr>
          <w:rFonts w:hAnsi="Times New Roman" w:ascii="Times New Roman"/>
          <w:szCs w:val="24"/>
        </w:rPr>
        <w:t xml:space="preserve">        </w:t>
      </w:r>
      <w:r w:rsidR="001A4793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ma Brdovčak</w:t>
      </w:r>
    </w:p>
    <w:p w:rsidRDefault="00085BD3" w:rsidP="00085BD3" w:rsidR="00085BD3" w:rsidRPr="00E23552">
      <w:pPr>
        <w:numPr>
          <w:ilvl w:val="12"/>
          <w:numId w:val="0"/>
        </w:numPr>
        <w:jc w:val="right"/>
      </w:pPr>
    </w:p>
    <w:p w:rsidRDefault="00183E09" w:rsidP="00085BD3" w:rsidR="00183E09">
      <w:pPr>
        <w:numPr>
          <w:ilvl w:val="12"/>
          <w:numId w:val="0"/>
        </w:numPr>
        <w:jc w:val="both"/>
      </w:pPr>
    </w:p>
    <w:p w:rsidRDefault="00D969AF" w:rsidP="00085BD3" w:rsidR="00D969AF">
      <w:pPr>
        <w:numPr>
          <w:ilvl w:val="12"/>
          <w:numId w:val="0"/>
        </w:numPr>
        <w:jc w:val="both"/>
      </w:pPr>
    </w:p>
    <w:p w:rsidRDefault="00D969AF" w:rsidP="00085BD3" w:rsidR="00D969AF">
      <w:pPr>
        <w:numPr>
          <w:ilvl w:val="12"/>
          <w:numId w:val="0"/>
        </w:numPr>
        <w:jc w:val="both"/>
      </w:pPr>
    </w:p>
    <w:p w:rsidRDefault="00085BD3" w:rsidP="00085BD3" w:rsidR="00085BD3" w:rsidRPr="00E23552">
      <w:pPr>
        <w:numPr>
          <w:ilvl w:val="12"/>
          <w:numId w:val="0"/>
        </w:numPr>
        <w:jc w:val="both"/>
      </w:pPr>
      <w:r w:rsidRPr="00E23552">
        <w:t>UPUTA O PRAVNOM LIJEKU:</w:t>
      </w:r>
    </w:p>
    <w:p w:rsidRDefault="005F3A6D" w:rsidP="00D969AF" w:rsidR="00085BD3" w:rsidRPr="00E23552">
      <w:pPr>
        <w:numPr>
          <w:ilvl w:val="12"/>
          <w:numId w:val="0"/>
        </w:numPr>
        <w:ind w:firstLine="720"/>
        <w:jc w:val="both"/>
      </w:pPr>
      <w:r>
        <w:t>Protiv rješenja o otvaranju stečajnog postupka žalbu može podnijeti osoba koja je bila z</w:t>
      </w:r>
      <w:r w:rsidR="00120231">
        <w:t xml:space="preserve">astupnik po zakonu </w:t>
      </w:r>
      <w:r w:rsidR="00085BD3" w:rsidRPr="00E23552">
        <w:t>dužnika</w:t>
      </w:r>
      <w:r>
        <w:t xml:space="preserve"> pravne osobe do dana nastupanja pravnih posljedica otvaranja stečajnog postupka (čl. 53. </w:t>
      </w:r>
      <w:r w:rsidR="00714FBE">
        <w:t>s</w:t>
      </w:r>
      <w:r>
        <w:t>t. 8. SZ-a). Žalba se podnosi ovom sudu u dva primjerka u roku od 8 dana od dana dostave pisanog otpravka rješenja, a o žalbi odlučuje   Visoki trgovački sud</w:t>
      </w:r>
      <w:r w:rsidR="00085BD3" w:rsidRPr="00E23552">
        <w:t xml:space="preserve"> </w:t>
      </w:r>
      <w:r>
        <w:t>Republike Hrvatske</w:t>
      </w:r>
      <w:r w:rsidR="00085BD3" w:rsidRPr="00E23552">
        <w:t>.</w:t>
      </w:r>
    </w:p>
    <w:p w:rsidRDefault="00D969AF" w:rsidP="00085BD3" w:rsidR="00D969AF"/>
    <w:p w:rsidRDefault="00D969AF" w:rsidP="00085BD3" w:rsidR="00D969AF"/>
    <w:p w:rsidRDefault="00D969AF" w:rsidP="00085BD3" w:rsidR="00D969AF"/>
    <w:p w:rsidRDefault="00D969AF" w:rsidP="00085BD3" w:rsidR="00D969AF"/>
    <w:p w:rsidRDefault="00085BD3" w:rsidP="00085BD3" w:rsidR="00085BD3" w:rsidRPr="00E23552">
      <w:r w:rsidRPr="00E23552">
        <w:t>DNA:</w:t>
      </w:r>
    </w:p>
    <w:p w:rsidRDefault="002E0141" w:rsidP="00085BD3" w:rsidR="00120231">
      <w:pPr>
        <w:numPr>
          <w:ilvl w:val="12"/>
          <w:numId w:val="0"/>
        </w:numPr>
        <w:jc w:val="both"/>
      </w:pPr>
      <w:r>
        <w:t xml:space="preserve">1. predlagatelju </w:t>
      </w:r>
      <w:r w:rsidR="00E07247">
        <w:t>– Porezna uprava Rijeka</w:t>
      </w:r>
    </w:p>
    <w:p w:rsidRDefault="00E07247" w:rsidP="00085BD3" w:rsidR="00085BD3">
      <w:pPr>
        <w:numPr>
          <w:ilvl w:val="12"/>
          <w:numId w:val="0"/>
        </w:numPr>
        <w:jc w:val="both"/>
      </w:pPr>
      <w:r>
        <w:t>2</w:t>
      </w:r>
      <w:r w:rsidR="00085BD3" w:rsidRPr="00E23552">
        <w:t xml:space="preserve">. </w:t>
      </w:r>
      <w:r w:rsidR="00FF2517">
        <w:t>zakonskom zastupniku dužnika</w:t>
      </w:r>
    </w:p>
    <w:p w:rsidRDefault="00E07247" w:rsidP="00085BD3" w:rsidR="00085BD3" w:rsidRPr="00E23552">
      <w:pPr>
        <w:numPr>
          <w:ilvl w:val="12"/>
          <w:numId w:val="0"/>
        </w:numPr>
        <w:jc w:val="both"/>
      </w:pPr>
      <w:r>
        <w:t>3</w:t>
      </w:r>
      <w:r w:rsidR="00085BD3" w:rsidRPr="00E23552">
        <w:t xml:space="preserve">. </w:t>
      </w:r>
      <w:r w:rsidR="002E0141">
        <w:t>FINA</w:t>
      </w:r>
    </w:p>
    <w:p w:rsidRDefault="00E07247" w:rsidP="00085BD3" w:rsidR="00085BD3" w:rsidRPr="00E23552">
      <w:pPr>
        <w:numPr>
          <w:ilvl w:val="12"/>
          <w:numId w:val="0"/>
        </w:numPr>
        <w:jc w:val="both"/>
      </w:pPr>
      <w:r>
        <w:t>4</w:t>
      </w:r>
      <w:r w:rsidR="00085BD3" w:rsidRPr="00E23552">
        <w:t>. steč.</w:t>
      </w:r>
      <w:r w:rsidR="00D969AF">
        <w:t xml:space="preserve"> </w:t>
      </w:r>
      <w:r w:rsidR="00085BD3" w:rsidRPr="00E23552">
        <w:t xml:space="preserve">upravitelju </w:t>
      </w:r>
    </w:p>
    <w:p w:rsidRDefault="00E07247" w:rsidP="00085BD3" w:rsidR="00085BD3" w:rsidRPr="00E23552">
      <w:pPr>
        <w:numPr>
          <w:ilvl w:val="12"/>
          <w:numId w:val="0"/>
        </w:numPr>
        <w:jc w:val="both"/>
      </w:pPr>
      <w:r>
        <w:t>5</w:t>
      </w:r>
      <w:r w:rsidR="00085BD3" w:rsidRPr="00E23552">
        <w:t>. sudski registar</w:t>
      </w:r>
    </w:p>
    <w:p w:rsidRDefault="00E07247" w:rsidP="00085BD3" w:rsidR="00085BD3" w:rsidRPr="00E23552">
      <w:pPr>
        <w:numPr>
          <w:ilvl w:val="12"/>
          <w:numId w:val="0"/>
        </w:numPr>
        <w:jc w:val="both"/>
      </w:pPr>
      <w:r>
        <w:t>6</w:t>
      </w:r>
      <w:r w:rsidR="00085BD3" w:rsidRPr="00E23552">
        <w:t>.</w:t>
      </w:r>
      <w:r>
        <w:t xml:space="preserve"> e-</w:t>
      </w:r>
      <w:r w:rsidR="00085BD3" w:rsidRPr="00E23552">
        <w:t xml:space="preserve"> oglasna ploča suda</w:t>
      </w:r>
    </w:p>
    <w:sectPr w:rsidSect="00085BD3" w:rsidR="00085BD3" w:rsidRPr="00E23552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602" w:rsidR="006C2602">
      <w:r>
        <w:separator/>
      </w:r>
    </w:p>
  </w:endnote>
  <w:endnote w:id="0" w:type="continuationSeparator">
    <w:p w:rsidRDefault="006C2602" w:rsidR="006C2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366" w:rsidR="00DC036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4674F">
      <w:rPr>
        <w:noProof/>
      </w:rPr>
      <w:t>3</w:t>
    </w:r>
    <w:r>
      <w:fldChar w:fldCharType="end"/>
    </w:r>
  </w:p>
  <w:p w:rsidRDefault="00DC0366" w:rsidR="00DC03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602" w:rsidR="006C2602">
      <w:r>
        <w:separator/>
      </w:r>
    </w:p>
  </w:footnote>
  <w:footnote w:id="0" w:type="continuationSeparator">
    <w:p w:rsidRDefault="006C2602" w:rsidR="006C2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>8 St-</w:t>
    </w:r>
    <w:r w:rsidR="00E07247">
      <w:t>289/14-38</w:t>
    </w:r>
  </w:p>
  <w:p w:rsidRDefault="001A4793" w:rsidR="001A4793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82A" w:rsidP="00A45EAD" w:rsidR="0039682A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9682A" w:rsidP="00210E4E" w:rsidR="0039682A" w:rsidRPr="0039682A">
    <w:pPr>
      <w:rPr>
        <w:sz w:val="20"/>
        <w:szCs w:val="20"/>
      </w:rPr>
    </w:pPr>
    <w:r w:rsidRPr="0039682A">
      <w:rPr>
        <w:rFonts w:eastAsia="MS Mincho"/>
        <w:sz w:val="20"/>
        <w:szCs w:val="20"/>
      </w:rPr>
      <w:t>REPUBLIKA HRVATSKA</w:t>
    </w:r>
  </w:p>
  <w:p w:rsidRDefault="0039682A" w:rsidP="00210E4E" w:rsidR="0039682A" w:rsidRPr="0039682A">
    <w:pPr>
      <w:rPr>
        <w:sz w:val="20"/>
        <w:szCs w:val="20"/>
      </w:rPr>
    </w:pPr>
    <w:r w:rsidRPr="0039682A">
      <w:rPr>
        <w:rFonts w:eastAsia="MS Mincho"/>
        <w:sz w:val="20"/>
        <w:szCs w:val="20"/>
      </w:rPr>
      <w:t>TRGOVAČKI SUD U RIJECI</w:t>
    </w:r>
  </w:p>
  <w:p w:rsidRDefault="0039682A" w:rsidP="00A45EAD" w:rsidR="0039682A" w:rsidRPr="0039682A">
    <w:pPr>
      <w:rPr>
        <w:rFonts w:eastAsia="MS Mincho"/>
        <w:sz w:val="20"/>
        <w:szCs w:val="20"/>
      </w:rPr>
    </w:pPr>
    <w:r w:rsidRPr="0039682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116FE"/>
    <w:rsid w:val="00031E62"/>
    <w:rsid w:val="00040628"/>
    <w:rsid w:val="00085BD3"/>
    <w:rsid w:val="000C4AEA"/>
    <w:rsid w:val="00120231"/>
    <w:rsid w:val="0014674F"/>
    <w:rsid w:val="00157149"/>
    <w:rsid w:val="00183E09"/>
    <w:rsid w:val="001A4793"/>
    <w:rsid w:val="0023193D"/>
    <w:rsid w:val="002501D9"/>
    <w:rsid w:val="00251BE6"/>
    <w:rsid w:val="002E0141"/>
    <w:rsid w:val="002E6B34"/>
    <w:rsid w:val="00342C2E"/>
    <w:rsid w:val="0034579E"/>
    <w:rsid w:val="0039682A"/>
    <w:rsid w:val="003E5EDE"/>
    <w:rsid w:val="00490510"/>
    <w:rsid w:val="004A75ED"/>
    <w:rsid w:val="004D1506"/>
    <w:rsid w:val="004E07B8"/>
    <w:rsid w:val="004E36B9"/>
    <w:rsid w:val="005570DC"/>
    <w:rsid w:val="00562693"/>
    <w:rsid w:val="00566F67"/>
    <w:rsid w:val="00570E57"/>
    <w:rsid w:val="005C6A0C"/>
    <w:rsid w:val="005F3A6D"/>
    <w:rsid w:val="0063460D"/>
    <w:rsid w:val="00670328"/>
    <w:rsid w:val="006C2602"/>
    <w:rsid w:val="006D2C5B"/>
    <w:rsid w:val="00714FBE"/>
    <w:rsid w:val="00722596"/>
    <w:rsid w:val="007D5B67"/>
    <w:rsid w:val="008223AB"/>
    <w:rsid w:val="008331A7"/>
    <w:rsid w:val="0096188F"/>
    <w:rsid w:val="00AA7BE1"/>
    <w:rsid w:val="00B164D7"/>
    <w:rsid w:val="00B645E4"/>
    <w:rsid w:val="00B65DFC"/>
    <w:rsid w:val="00B920E4"/>
    <w:rsid w:val="00C258C8"/>
    <w:rsid w:val="00C30FA3"/>
    <w:rsid w:val="00C8678E"/>
    <w:rsid w:val="00C94056"/>
    <w:rsid w:val="00D04758"/>
    <w:rsid w:val="00D07A41"/>
    <w:rsid w:val="00D216E5"/>
    <w:rsid w:val="00D23E72"/>
    <w:rsid w:val="00D969AF"/>
    <w:rsid w:val="00DC0366"/>
    <w:rsid w:val="00DD6162"/>
    <w:rsid w:val="00E07247"/>
    <w:rsid w:val="00E91AE9"/>
    <w:rsid w:val="00EB7811"/>
    <w:rsid w:val="00F00C28"/>
    <w:rsid w:val="00F961A1"/>
    <w:rsid w:val="00FA4856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570E57"/>
    <w:rPr>
      <w:rFonts w:hAnsi="Arial" w:ascii="Arial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07247"/>
    <w:rPr>
      <w:sz w:val="24"/>
      <w:szCs w:val="24"/>
    </w:rPr>
  </w:style>
  <w:style w:styleId="Tekstbalonia" w:type="paragraph">
    <w:name w:val="Balloon Text"/>
    <w:basedOn w:val="Normal"/>
    <w:link w:val="TekstbaloniaChar"/>
    <w:rsid w:val="00E07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72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6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7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570E57"/>
    <w:rPr>
      <w:rFonts w:ascii="Arial" w:hAnsi="Arial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07247"/>
    <w:rPr>
      <w:sz w:val="24"/>
      <w:szCs w:val="24"/>
    </w:rPr>
  </w:style>
  <w:style w:styleId="Tekstbalonia" w:type="paragraph">
    <w:name w:val="Balloon Text"/>
    <w:basedOn w:val="Normal"/>
    <w:link w:val="TekstbaloniaChar"/>
    <w:rsid w:val="00E07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72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6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St-289/2014</izvorni_sadrzaj>
    <derivirana_varijabla naziv="DomainObject.Predmet.OznakaBroj_1">St-289/2014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MONITUM TKI d.o.o.  Rijeka</izvorni_sadrzaj>
    <derivirana_varijabla naziv="DomainObject.Predmet.ProtustrankaFormated_1">  MONITUM TKI d.o.o.  Rijeka</derivirana_varijabla>
  </DomainObject.Predmet.ProtustrankaFormated>
  <DomainObject.Predmet.ProtustrankaFormatedOIB>
    <izvorni_sadrzaj>  MONITUM TKI d.o.o.  Rijeka, OIB 73836386261</izvorni_sadrzaj>
    <derivirana_varijabla naziv="DomainObject.Predmet.ProtustrankaFormatedOIB_1">  MONITUM TKI d.o.o.  Rijeka, OIB 73836386261</derivirana_varijabla>
  </DomainObject.Predmet.ProtustrankaFormatedOIB>
  <DomainObject.Predmet.ProtustrankaFormatedWithAdress>
    <izvorni_sadrzaj> MONITUM TKI d.o.o.  Rijeka, Dražice 123, 51000 Rijeka</izvorni_sadrzaj>
    <derivirana_varijabla naziv="DomainObject.Predmet.ProtustrankaFormatedWithAdress_1"> MONITUM TKI d.o.o.  Rijeka, Dražice 123, 51000 Rijeka</derivirana_varijabla>
  </DomainObject.Predmet.ProtustrankaFormatedWithAdress>
  <DomainObject.Predmet.ProtustrankaFormatedWithAdressOIB>
    <izvorni_sadrzaj> MONITUM TKI d.o.o.  Rijeka, OIB 73836386261, Dražice 123, 51000 Rijeka</izvorni_sadrzaj>
    <derivirana_varijabla naziv="DomainObject.Predmet.ProtustrankaFormatedWithAdressOIB_1"> MONITUM TKI d.o.o.  Rijeka, OIB 73836386261, Dražice 123, 51000 Rijeka</derivirana_varijabla>
  </DomainObject.Predmet.ProtustrankaFormatedWithAdressOIB>
  <DomainObject.Predmet.ProtustrankaWithAdress>
    <izvorni_sadrzaj>MONITUM TKI d.o.o.  Rijeka Dražice 123, 51000 Rijeka</izvorni_sadrzaj>
    <derivirana_varijabla naziv="DomainObject.Predmet.ProtustrankaWithAdress_1">MONITUM TKI d.o.o.  Rijeka Dražice 123, 51000 Rijeka</derivirana_varijabla>
  </DomainObject.Predmet.ProtustrankaWithAdress>
  <DomainObject.Predmet.ProtustrankaWithAdressOIB>
    <izvorni_sadrzaj>MONITUM TKI d.o.o.  Rijeka, OIB 73836386261, Dražice 123, 51000 Rijeka</izvorni_sadrzaj>
    <derivirana_varijabla naziv="DomainObject.Predmet.ProtustrankaWithAdressOIB_1">MONITUM TKI d.o.o.  Rijeka, OIB 73836386261, Dražice 123, 51000 Rijeka</derivirana_varijabla>
  </DomainObject.Predmet.ProtustrankaWithAdressOIB>
  <DomainObject.Predmet.ProtustrankaNazivFormated>
    <izvorni_sadrzaj>MONITUM TKI d.o.o.  Rijeka</izvorni_sadrzaj>
    <derivirana_varijabla naziv="DomainObject.Predmet.ProtustrankaNazivFormated_1">MONITUM TKI d.o.o.  Rijeka</derivirana_varijabla>
  </DomainObject.Predmet.ProtustrankaNazivFormated>
  <DomainObject.Predmet.ProtustrankaNazivFormatedOIB>
    <izvorni_sadrzaj>MONITUM TKI d.o.o.  Rijeka, OIB 73836386261</izvorni_sadrzaj>
    <derivirana_varijabla naziv="DomainObject.Predmet.ProtustrankaNazivFormatedOIB_1">MONITUM TKI d.o.o.  Rijeka, OIB 73836386261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MONITUM TKI d.o.o.  Rijeka</item>
    </izvorni_sadrzaj>
    <derivirana_varijabla naziv="DomainObject.Predmet.ProtuStrankaListFormated_1">
      <item>MONITUM TKI d.o.o.  Rijeka</item>
    </derivirana_varijabla>
  </DomainObject.Predmet.ProtuStrankaListFormated>
  <DomainObject.Predmet.ProtuStrankaListFormatedOIB>
    <izvorni_sadrzaj>
      <item>MONITUM TKI d.o.o.  Rijeka, OIB 73836386261</item>
    </izvorni_sadrzaj>
    <derivirana_varijabla naziv="DomainObject.Predmet.ProtuStrankaListFormatedOIB_1">
      <item>MONITUM TKI d.o.o.  Rijeka, OIB 73836386261</item>
    </derivirana_varijabla>
  </DomainObject.Predmet.ProtuStrankaListFormatedOIB>
  <DomainObject.Predmet.ProtuStrankaListFormatedWithAdress>
    <izvorni_sadrzaj>
      <item>MONITUM TKI d.o.o.  Rijeka, Dražice 123, 51000 Rijeka</item>
    </izvorni_sadrzaj>
    <derivirana_varijabla naziv="DomainObject.Predmet.ProtuStrankaListFormatedWithAdress_1">
      <item>MONITUM TKI d.o.o.  Rijeka, Dražice 123, 51000 Rijeka</item>
    </derivirana_varijabla>
  </DomainObject.Predmet.ProtuStrankaListFormatedWithAdress>
  <DomainObject.Predmet.ProtuStrankaListFormatedWithAdressOIB>
    <izvorni_sadrzaj>
      <item>MONITUM TKI d.o.o.  Rijeka, OIB 73836386261, Dražice 123, 51000 Rijeka</item>
    </izvorni_sadrzaj>
    <derivirana_varijabla naziv="DomainObject.Predmet.ProtuStrankaListFormatedWithAdressOIB_1">
      <item>MONITUM TKI d.o.o.  Rijeka, OIB 73836386261, Dražice 123, 51000 Rijeka</item>
    </derivirana_varijabla>
  </DomainObject.Predmet.ProtuStrankaListFormatedWithAdressOIB>
  <DomainObject.Predmet.ProtuStrankaListNazivFormated>
    <izvorni_sadrzaj>
      <item>MONITUM TKI d.o.o.  Rijeka</item>
    </izvorni_sadrzaj>
    <derivirana_varijabla naziv="DomainObject.Predmet.ProtuStrankaListNazivFormated_1">
      <item>MONITUM TKI d.o.o.  Rijeka</item>
    </derivirana_varijabla>
  </DomainObject.Predmet.ProtuStrankaListNazivFormated>
  <DomainObject.Predmet.ProtuStrankaListNazivFormatedOIB>
    <izvorni_sadrzaj>
      <item>MONITUM TKI d.o.o.  Rijeka, OIB 73836386261</item>
    </izvorni_sadrzaj>
    <derivirana_varijabla naziv="DomainObject.Predmet.ProtuStrankaListNazivFormatedOIB_1">
      <item>MONITUM TKI d.o.o.  Rijeka, OIB 73836386261</item>
    </derivirana_varijabla>
  </DomainObject.Predmet.ProtuStrankaListNazivFormatedOIB>
  <DomainObject.Predmet.OstaliListFormated>
    <izvorni_sadrzaj>
      <item>Stevica Čeko</item>
    </izvorni_sadrzaj>
    <derivirana_varijabla naziv="DomainObject.Predmet.OstaliListFormated_1">
      <item>Stevica Čeko</item>
    </derivirana_varijabla>
  </DomainObject.Predmet.OstaliListFormated>
  <DomainObject.Predmet.OstaliListFormatedOIB>
    <izvorni_sadrzaj>
      <item>Stevica Čeko, OIB 34692646932</item>
    </izvorni_sadrzaj>
    <derivirana_varijabla naziv="DomainObject.Predmet.OstaliListFormatedOIB_1">
      <item>Stevica Čeko, OIB 34692646932</item>
    </derivirana_varijabla>
  </DomainObject.Predmet.OstaliListFormatedOIB>
  <DomainObject.Predmet.OstaliListFormatedWithAdress>
    <izvorni_sadrzaj>
      <item>Stevica Čeko, Dražice 123, 51000 Rijeka</item>
    </izvorni_sadrzaj>
    <derivirana_varijabla naziv="DomainObject.Predmet.OstaliListFormatedWithAdress_1">
      <item>Stevica Čeko, Dražice 123, 51000 Rijeka</item>
    </derivirana_varijabla>
  </DomainObject.Predmet.OstaliListFormatedWithAdress>
  <DomainObject.Predmet.OstaliListFormatedWithAdressOIB>
    <izvorni_sadrzaj>
      <item>Stevica Čeko, OIB 34692646932, Dražice 123, 51000 Rijeka</item>
    </izvorni_sadrzaj>
    <derivirana_varijabla naziv="DomainObject.Predmet.OstaliListFormatedWithAdressOIB_1">
      <item>Stevica Čeko, OIB 34692646932, Dražice 123, 51000 Rijeka</item>
    </derivirana_varijabla>
  </DomainObject.Predmet.OstaliListFormatedWithAdressOIB>
  <DomainObject.Predmet.OstaliListNazivFormated>
    <izvorni_sadrzaj>
      <item>Stevica Čeko</item>
    </izvorni_sadrzaj>
    <derivirana_varijabla naziv="DomainObject.Predmet.OstaliListNazivFormated_1">
      <item>Stevica Čeko</item>
    </derivirana_varijabla>
  </DomainObject.Predmet.OstaliListNazivFormated>
  <DomainObject.Predmet.OstaliListNazivFormatedOIB>
    <izvorni_sadrzaj>
      <item>Stevica Čeko, OIB 34692646932</item>
    </izvorni_sadrzaj>
    <derivirana_varijabla naziv="DomainObject.Predmet.OstaliListNazivFormatedOIB_1">
      <item>Stevica Čeko, OIB 34692646932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MONITUM TKI d.o.o.  Rijeka</izvorni_sadrzaj>
    <derivirana_varijabla naziv="DomainObject.Predmet.ProtustrankaIDrugi_1">MONITUM TKI d.o.o.  Rijeka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MONITUM TKI d.o.o.  Rijeka, OIB 73836386261, Dražice 123, 51000 Rijeka</izvorni_sadrzaj>
    <derivirana_varijabla naziv="DomainObject.Predmet.ProtustrankaIDrugiAdressOIB_1">MONITUM TKI d.o.o.  Rijeka, OIB 73836386261, Dražice 123,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Rijeka</item>
      <item>MONITUM TKI d.o.o.  Rijeka</item>
      <item>Stevica Čeko</item>
    </izvorni_sadrzaj>
    <derivirana_varijabla naziv="DomainObject.Predmet.SudioniciListNaziv_1">
      <item>POREZNA UPRAVA  Rijeka</item>
      <item>MONITUM TKI d.o.o.  Rijeka</item>
      <item>Stevica Čeko</item>
    </derivirana_varijabla>
  </DomainObject.Predmet.SudioniciListNaziv>
  <DomainObject.Predmet.SudioniciListAdressOIB>
    <izvorni_sadrzaj>
      <item>POREZNA UPRAVA  Rijeka, OIB 18683136487, Riva 10,51000 Rijeka</item>
      <item>MONITUM TKI d.o.o.  Rijeka, OIB 73836386261, Dražice 123,51000 Rijeka</item>
      <item>Stevica Čeko, OIB 34692646932, Dražice 123,51000 Rijeka</item>
    </izvorni_sadrzaj>
    <derivirana_varijabla naziv="DomainObject.Predmet.SudioniciListAdressOIB_1">
      <item>POREZNA UPRAVA  Rijeka, OIB 18683136487, Riva 10,51000 Rijeka</item>
      <item>MONITUM TKI d.o.o.  Rijeka, OIB 73836386261, Dražice 123,51000 Rijeka</item>
      <item>Stevica Čeko, OIB 34692646932, Dražice 123,51000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73836386261</item>
      <item>, OIB 34692646932</item>
    </izvorni_sadrzaj>
    <derivirana_varijabla naziv="DomainObject.Predmet.SudioniciListNazivOIB_1">
      <item>, OIB 18683136487</item>
      <item>, OIB 73836386261</item>
      <item>, OIB 34692646932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25F36D-3284-4721-A5CE-ECBF59152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1169</properties:Words>
  <properties:Characters>6281</properties:Characters>
  <properties:Lines>150</properties:Lines>
  <properties:Paragraphs>39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2015-10-19T09:23:00Z</dcterms:created>
  <dc:creator>nmarkovic</dc:creator>
  <cp:lastModifiedBy>Renata Valić</cp:lastModifiedBy>
  <cp:lastPrinted>2015-10-19T10:50:00Z</cp:lastPrinted>
  <dcterms:modified xmlns:xsi="http://www.w3.org/2001/XMLSchema-instance" xsi:type="dcterms:W3CDTF">2015-10-19T10:54:00Z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